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94C" w:rsidRPr="0060392F" w:rsidRDefault="00E1394C" w:rsidP="005D4AD3">
      <w:pPr>
        <w:suppressAutoHyphens/>
        <w:jc w:val="center"/>
        <w:outlineLvl w:val="0"/>
      </w:pPr>
    </w:p>
    <w:p w:rsidR="007B080C" w:rsidRDefault="00AE6176" w:rsidP="00CD52BE">
      <w:pPr>
        <w:suppressAutoHyphens/>
        <w:jc w:val="center"/>
        <w:outlineLvl w:val="0"/>
        <w:rPr>
          <w:b/>
        </w:rPr>
      </w:pPr>
      <w:r w:rsidRPr="0060392F">
        <w:rPr>
          <w:b/>
        </w:rPr>
        <w:t>ТЕХНИЧЕСКО</w:t>
      </w:r>
      <w:r w:rsidR="00DD0B7E" w:rsidRPr="0060392F">
        <w:rPr>
          <w:b/>
        </w:rPr>
        <w:t>Е</w:t>
      </w:r>
      <w:r w:rsidRPr="0060392F">
        <w:rPr>
          <w:b/>
        </w:rPr>
        <w:t xml:space="preserve"> ЗАДАНИ</w:t>
      </w:r>
      <w:r w:rsidR="00DD0B7E" w:rsidRPr="0060392F">
        <w:rPr>
          <w:b/>
        </w:rPr>
        <w:t>Е</w:t>
      </w:r>
    </w:p>
    <w:p w:rsidR="003C03B0" w:rsidRPr="0060392F" w:rsidRDefault="003C03B0" w:rsidP="00CD52BE">
      <w:pPr>
        <w:suppressAutoHyphens/>
        <w:jc w:val="center"/>
        <w:outlineLvl w:val="0"/>
        <w:rPr>
          <w:b/>
        </w:rPr>
      </w:pPr>
    </w:p>
    <w:p w:rsidR="00AE6176" w:rsidRDefault="00AE6176" w:rsidP="00CD52BE">
      <w:pPr>
        <w:pStyle w:val="22"/>
        <w:rPr>
          <w:b w:val="0"/>
        </w:rPr>
      </w:pPr>
      <w:r w:rsidRPr="0060392F">
        <w:rPr>
          <w:b w:val="0"/>
        </w:rPr>
        <w:t>на открытый запрос предложений по выбору исполнителя работ</w:t>
      </w:r>
      <w:r w:rsidR="00DD0B7E" w:rsidRPr="0060392F">
        <w:rPr>
          <w:b w:val="0"/>
        </w:rPr>
        <w:t xml:space="preserve"> </w:t>
      </w:r>
      <w:r w:rsidR="00671F12" w:rsidRPr="0060392F">
        <w:t>по</w:t>
      </w:r>
      <w:r w:rsidR="002F596E" w:rsidRPr="0060392F">
        <w:t xml:space="preserve"> </w:t>
      </w:r>
      <w:r w:rsidR="00301134" w:rsidRPr="0060392F">
        <w:t>ремонт</w:t>
      </w:r>
      <w:r w:rsidR="003A08DE" w:rsidRPr="0060392F">
        <w:t>у</w:t>
      </w:r>
      <w:r w:rsidR="00FD32CD" w:rsidRPr="0060392F">
        <w:t xml:space="preserve"> </w:t>
      </w:r>
      <w:proofErr w:type="spellStart"/>
      <w:r w:rsidR="00DB49AD" w:rsidRPr="0060392F">
        <w:t>общестанцио</w:t>
      </w:r>
      <w:r w:rsidR="00DB49AD" w:rsidRPr="0060392F">
        <w:t>н</w:t>
      </w:r>
      <w:r w:rsidR="00DB49AD" w:rsidRPr="0060392F">
        <w:t>ного</w:t>
      </w:r>
      <w:proofErr w:type="spellEnd"/>
      <w:r w:rsidR="00DB49AD" w:rsidRPr="0060392F">
        <w:t xml:space="preserve"> </w:t>
      </w:r>
      <w:r w:rsidR="00CC0228">
        <w:t xml:space="preserve">вспомогательного </w:t>
      </w:r>
      <w:r w:rsidR="00FB227B" w:rsidRPr="0060392F">
        <w:t>оборудова</w:t>
      </w:r>
      <w:r w:rsidR="00671F12" w:rsidRPr="0060392F">
        <w:t xml:space="preserve">ния </w:t>
      </w:r>
      <w:r w:rsidR="00DD0B7E" w:rsidRPr="0060392F">
        <w:rPr>
          <w:b w:val="0"/>
          <w:bCs/>
        </w:rPr>
        <w:t>(номер закупки по ГКПЗ</w:t>
      </w:r>
      <w:r w:rsidR="00E94480" w:rsidRPr="0060392F">
        <w:rPr>
          <w:b w:val="0"/>
          <w:bCs/>
        </w:rPr>
        <w:t xml:space="preserve"> (</w:t>
      </w:r>
      <w:r w:rsidR="003C03B0">
        <w:rPr>
          <w:b w:val="0"/>
          <w:bCs/>
        </w:rPr>
        <w:t>1122/2.18-384</w:t>
      </w:r>
      <w:r w:rsidR="00DD0B7E" w:rsidRPr="0060392F">
        <w:rPr>
          <w:b w:val="0"/>
          <w:bCs/>
        </w:rPr>
        <w:t>)</w:t>
      </w:r>
      <w:r w:rsidR="00CD52BE" w:rsidRPr="0060392F">
        <w:rPr>
          <w:b w:val="0"/>
          <w:bCs/>
        </w:rPr>
        <w:br/>
      </w:r>
      <w:r w:rsidR="003C03B0">
        <w:rPr>
          <w:b w:val="0"/>
          <w:i/>
        </w:rPr>
        <w:t xml:space="preserve">Южной </w:t>
      </w:r>
      <w:r w:rsidR="00290B59" w:rsidRPr="0060392F">
        <w:rPr>
          <w:b w:val="0"/>
        </w:rPr>
        <w:t>ТЭЦ</w:t>
      </w:r>
      <w:r w:rsidR="00FD32CD" w:rsidRPr="0060392F">
        <w:rPr>
          <w:b w:val="0"/>
        </w:rPr>
        <w:t xml:space="preserve"> </w:t>
      </w:r>
      <w:r w:rsidR="00FD1815" w:rsidRPr="0060392F">
        <w:rPr>
          <w:b w:val="0"/>
        </w:rPr>
        <w:t>филиала «</w:t>
      </w:r>
      <w:r w:rsidR="00B32494">
        <w:rPr>
          <w:b w:val="0"/>
        </w:rPr>
        <w:t>Невский</w:t>
      </w:r>
      <w:r w:rsidR="00FD1815" w:rsidRPr="0060392F">
        <w:rPr>
          <w:b w:val="0"/>
        </w:rPr>
        <w:t>» ОАО «ТГК-1»</w:t>
      </w:r>
      <w:r w:rsidR="00A20458" w:rsidRPr="0060392F">
        <w:rPr>
          <w:b w:val="0"/>
        </w:rPr>
        <w:t>.</w:t>
      </w:r>
    </w:p>
    <w:p w:rsidR="00CD2E51" w:rsidRPr="0060392F" w:rsidRDefault="00CD2E51" w:rsidP="00CD52BE">
      <w:pPr>
        <w:pStyle w:val="22"/>
        <w:rPr>
          <w:b w:val="0"/>
        </w:rPr>
      </w:pP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2660"/>
        <w:gridCol w:w="2268"/>
      </w:tblGrid>
      <w:tr w:rsidR="00E1394C" w:rsidRPr="0060392F" w:rsidTr="003C03B0">
        <w:tc>
          <w:tcPr>
            <w:tcW w:w="2660" w:type="dxa"/>
          </w:tcPr>
          <w:p w:rsidR="00E1394C" w:rsidRPr="0060392F" w:rsidRDefault="00E1394C" w:rsidP="005D4AD3">
            <w:pPr>
              <w:suppressAutoHyphens/>
              <w:jc w:val="center"/>
            </w:pPr>
            <w:r w:rsidRPr="0060392F">
              <w:t>ОКВЭД</w:t>
            </w:r>
          </w:p>
        </w:tc>
        <w:tc>
          <w:tcPr>
            <w:tcW w:w="2268" w:type="dxa"/>
          </w:tcPr>
          <w:p w:rsidR="00E1394C" w:rsidRPr="0060392F" w:rsidRDefault="00CD2E51" w:rsidP="005D4AD3">
            <w:pPr>
              <w:suppressAutoHyphens/>
              <w:jc w:val="center"/>
            </w:pPr>
            <w:r>
              <w:t>40.11.51.</w:t>
            </w:r>
          </w:p>
        </w:tc>
      </w:tr>
      <w:tr w:rsidR="00E1394C" w:rsidRPr="0060392F" w:rsidTr="003C03B0">
        <w:tc>
          <w:tcPr>
            <w:tcW w:w="2660" w:type="dxa"/>
          </w:tcPr>
          <w:p w:rsidR="00E1394C" w:rsidRPr="0060392F" w:rsidRDefault="00E1394C" w:rsidP="005D4AD3">
            <w:pPr>
              <w:suppressAutoHyphens/>
              <w:jc w:val="center"/>
            </w:pPr>
            <w:r w:rsidRPr="0060392F">
              <w:t>ОКДП</w:t>
            </w:r>
          </w:p>
        </w:tc>
        <w:tc>
          <w:tcPr>
            <w:tcW w:w="2268" w:type="dxa"/>
          </w:tcPr>
          <w:p w:rsidR="00E1394C" w:rsidRPr="0060392F" w:rsidRDefault="00CD2E51" w:rsidP="005D4AD3">
            <w:pPr>
              <w:suppressAutoHyphens/>
              <w:jc w:val="center"/>
            </w:pPr>
            <w:r>
              <w:t>401.00.12.</w:t>
            </w:r>
          </w:p>
        </w:tc>
      </w:tr>
    </w:tbl>
    <w:p w:rsidR="00DF0E40" w:rsidRPr="0060392F" w:rsidRDefault="00DF0E40" w:rsidP="005D4AD3">
      <w:pPr>
        <w:suppressAutoHyphens/>
      </w:pPr>
    </w:p>
    <w:p w:rsidR="00AE6176" w:rsidRPr="0060392F" w:rsidRDefault="00E1394C" w:rsidP="005D4AD3">
      <w:pPr>
        <w:suppressAutoHyphens/>
        <w:outlineLvl w:val="0"/>
        <w:rPr>
          <w:b/>
        </w:rPr>
      </w:pPr>
      <w:r w:rsidRPr="0060392F">
        <w:rPr>
          <w:b/>
        </w:rPr>
        <w:t>1</w:t>
      </w:r>
      <w:r w:rsidR="00933A3A" w:rsidRPr="0060392F">
        <w:rPr>
          <w:b/>
        </w:rPr>
        <w:t xml:space="preserve">. </w:t>
      </w:r>
      <w:r w:rsidR="00AE6176" w:rsidRPr="0060392F">
        <w:rPr>
          <w:b/>
        </w:rPr>
        <w:t>Общие требов</w:t>
      </w:r>
      <w:r w:rsidR="00E94480" w:rsidRPr="0060392F">
        <w:rPr>
          <w:b/>
        </w:rPr>
        <w:t>ания</w:t>
      </w:r>
      <w:r w:rsidR="00690363" w:rsidRPr="0060392F">
        <w:rPr>
          <w:b/>
        </w:rPr>
        <w:t>.</w:t>
      </w:r>
    </w:p>
    <w:p w:rsidR="003C03B0" w:rsidRPr="00C81DC7" w:rsidRDefault="003C03B0" w:rsidP="003C03B0">
      <w:pPr>
        <w:suppressAutoHyphens/>
        <w:rPr>
          <w:b/>
        </w:rPr>
      </w:pPr>
      <w:r w:rsidRPr="00C81DC7">
        <w:rPr>
          <w:b/>
        </w:rPr>
        <w:t>1.1. Требования к месту выполнения работ.</w:t>
      </w:r>
    </w:p>
    <w:p w:rsidR="003C03B0" w:rsidRPr="00C81DC7" w:rsidRDefault="00CD2E51" w:rsidP="003C03B0">
      <w:pPr>
        <w:suppressAutoHyphens/>
      </w:pPr>
      <w:proofErr w:type="spellStart"/>
      <w:r>
        <w:t>г.</w:t>
      </w:r>
      <w:r w:rsidR="003C03B0">
        <w:t>Санкт</w:t>
      </w:r>
      <w:proofErr w:type="spellEnd"/>
      <w:r w:rsidR="003C03B0">
        <w:t>-Петербург</w:t>
      </w:r>
      <w:r w:rsidR="003C03B0" w:rsidRPr="00C81DC7">
        <w:t xml:space="preserve">, ул. </w:t>
      </w:r>
      <w:r w:rsidR="003C03B0">
        <w:t>Софийская</w:t>
      </w:r>
      <w:r w:rsidR="003C03B0" w:rsidRPr="00C81DC7">
        <w:t>, дом</w:t>
      </w:r>
      <w:r w:rsidR="003C03B0">
        <w:t xml:space="preserve"> 96</w:t>
      </w:r>
      <w:r w:rsidR="003C03B0" w:rsidRPr="00C81DC7">
        <w:t xml:space="preserve">, </w:t>
      </w:r>
      <w:r w:rsidR="003C03B0">
        <w:t xml:space="preserve">Южная </w:t>
      </w:r>
      <w:r w:rsidR="003C03B0" w:rsidRPr="00C81DC7">
        <w:t>ТЭЦ,</w:t>
      </w:r>
      <w:r w:rsidR="003C03B0" w:rsidRPr="00C81DC7">
        <w:rPr>
          <w:b/>
        </w:rPr>
        <w:t xml:space="preserve"> </w:t>
      </w:r>
      <w:r w:rsidR="003C03B0" w:rsidRPr="00C81DC7">
        <w:t>филиала «</w:t>
      </w:r>
      <w:r w:rsidR="003C03B0">
        <w:t>Невский</w:t>
      </w:r>
      <w:r w:rsidR="003C03B0" w:rsidRPr="00C81DC7">
        <w:t>» ОАО «ТГК-1».</w:t>
      </w:r>
    </w:p>
    <w:p w:rsidR="003C03B0" w:rsidRPr="00C81DC7" w:rsidRDefault="003C03B0" w:rsidP="003C03B0">
      <w:pPr>
        <w:suppressAutoHyphens/>
      </w:pPr>
    </w:p>
    <w:p w:rsidR="003C03B0" w:rsidRPr="00C81DC7" w:rsidRDefault="003C03B0" w:rsidP="003C03B0">
      <w:pPr>
        <w:suppressAutoHyphens/>
      </w:pPr>
      <w:r w:rsidRPr="00C81DC7">
        <w:t xml:space="preserve">Ответственные за составление технического задания: </w:t>
      </w:r>
    </w:p>
    <w:p w:rsidR="003C03B0" w:rsidRDefault="003C03B0" w:rsidP="003C03B0">
      <w:pPr>
        <w:suppressAutoHyphens/>
      </w:pPr>
      <w:r>
        <w:t>Начальник КТЦ Федирко Николай Иванович, тел. 901-48-80</w:t>
      </w:r>
    </w:p>
    <w:p w:rsidR="003C03B0" w:rsidRDefault="003C03B0" w:rsidP="003C03B0">
      <w:pPr>
        <w:suppressAutoHyphens/>
      </w:pPr>
      <w:r>
        <w:t>Начальник АРС Пантюшин Валерий Николаевич, тел. 901-48-93</w:t>
      </w:r>
    </w:p>
    <w:p w:rsidR="003C03B0" w:rsidRDefault="003C03B0" w:rsidP="003C03B0">
      <w:pPr>
        <w:suppressAutoHyphens/>
      </w:pPr>
      <w:r>
        <w:t>Начальник ЭЦ Виноградов Александр  Викторович, тел. 901-48-73</w:t>
      </w:r>
    </w:p>
    <w:p w:rsidR="003C03B0" w:rsidRDefault="003C03B0" w:rsidP="003C03B0">
      <w:pPr>
        <w:suppressAutoHyphens/>
      </w:pPr>
      <w:r>
        <w:t>Начальник ЦТАИ Сопик Андрей Викторович, тел. 901-48-85</w:t>
      </w:r>
    </w:p>
    <w:p w:rsidR="003C03B0" w:rsidRDefault="003C03B0" w:rsidP="003C03B0">
      <w:pPr>
        <w:suppressAutoHyphens/>
      </w:pPr>
      <w:r>
        <w:t>Начальник ОППР Горелик Борис Романович, тел. 901-48-27</w:t>
      </w:r>
    </w:p>
    <w:p w:rsidR="003C03B0" w:rsidRDefault="003C03B0" w:rsidP="003C03B0">
      <w:pPr>
        <w:suppressAutoHyphens/>
      </w:pPr>
      <w:r>
        <w:t>Начальник ЛМ  Боев Андрей Сергеевич, тел. 9014801</w:t>
      </w:r>
    </w:p>
    <w:p w:rsidR="003C03B0" w:rsidRDefault="003C03B0" w:rsidP="003C03B0">
      <w:pPr>
        <w:suppressAutoHyphens/>
      </w:pPr>
      <w:r>
        <w:t>Начальник ХЦ Федорченко Гульнара Михайловна, тел. 901-48-88</w:t>
      </w:r>
    </w:p>
    <w:p w:rsidR="003C03B0" w:rsidRDefault="006F5D62" w:rsidP="003C03B0">
      <w:pPr>
        <w:suppressAutoHyphens/>
      </w:pPr>
      <w:r>
        <w:t xml:space="preserve">Начальник ТТЦ </w:t>
      </w:r>
      <w:proofErr w:type="spellStart"/>
      <w:r>
        <w:t>Сильванён</w:t>
      </w:r>
      <w:r w:rsidR="003C03B0">
        <w:t>ок</w:t>
      </w:r>
      <w:proofErr w:type="spellEnd"/>
      <w:r w:rsidR="003C03B0">
        <w:t xml:space="preserve"> Владимир Николаевич, тел. 901-48-91</w:t>
      </w:r>
    </w:p>
    <w:p w:rsidR="003C03B0" w:rsidRPr="00C81DC7" w:rsidRDefault="003C03B0" w:rsidP="003C03B0">
      <w:pPr>
        <w:suppressAutoHyphens/>
        <w:rPr>
          <w:b/>
        </w:rPr>
      </w:pPr>
    </w:p>
    <w:p w:rsidR="003C03B0" w:rsidRPr="00C81DC7" w:rsidRDefault="003C03B0" w:rsidP="003C03B0">
      <w:pPr>
        <w:rPr>
          <w:b/>
        </w:rPr>
      </w:pPr>
      <w:r w:rsidRPr="00C81DC7">
        <w:rPr>
          <w:b/>
        </w:rPr>
        <w:t>1.2. Период выполнения работ.</w:t>
      </w:r>
    </w:p>
    <w:p w:rsidR="003C03B0" w:rsidRPr="00C81DC7" w:rsidRDefault="003C03B0" w:rsidP="003C03B0">
      <w:r w:rsidRPr="00C81DC7">
        <w:t>Начало - январь 2014 г.</w:t>
      </w:r>
    </w:p>
    <w:p w:rsidR="003C03B0" w:rsidRPr="00C81DC7" w:rsidRDefault="003C03B0" w:rsidP="003C03B0">
      <w:r w:rsidRPr="00C81DC7">
        <w:t>Окончание - декабрь 2018 г.</w:t>
      </w:r>
    </w:p>
    <w:p w:rsidR="003C03B0" w:rsidRPr="00C81DC7" w:rsidRDefault="003C03B0" w:rsidP="003C03B0"/>
    <w:p w:rsidR="003C03B0" w:rsidRPr="00C81DC7" w:rsidRDefault="003C03B0" w:rsidP="003C03B0">
      <w:r w:rsidRPr="00C81DC7">
        <w:rPr>
          <w:b/>
        </w:rPr>
        <w:t xml:space="preserve">1.3. Стоимость закупки </w:t>
      </w:r>
      <w:r>
        <w:rPr>
          <w:b/>
        </w:rPr>
        <w:t>–</w:t>
      </w:r>
      <w:r w:rsidRPr="00C81DC7">
        <w:rPr>
          <w:b/>
        </w:rPr>
        <w:t xml:space="preserve"> </w:t>
      </w:r>
      <w:r>
        <w:rPr>
          <w:b/>
        </w:rPr>
        <w:t>149 900</w:t>
      </w:r>
      <w:r w:rsidRPr="00C81DC7">
        <w:rPr>
          <w:b/>
        </w:rPr>
        <w:t xml:space="preserve"> тыс. руб. без учета НДС</w:t>
      </w:r>
      <w:r w:rsidRPr="00C81DC7">
        <w:t>, в том числе:</w:t>
      </w:r>
    </w:p>
    <w:p w:rsidR="003C03B0" w:rsidRPr="00C81DC7" w:rsidRDefault="003C03B0" w:rsidP="003C03B0">
      <w:r w:rsidRPr="00C81DC7">
        <w:t xml:space="preserve">Стоимость закупки в 2014 году </w:t>
      </w:r>
      <w:r>
        <w:t>–</w:t>
      </w:r>
      <w:r w:rsidRPr="00C81DC7">
        <w:t xml:space="preserve"> </w:t>
      </w:r>
      <w:r>
        <w:t>24 300</w:t>
      </w:r>
      <w:r w:rsidRPr="00C81DC7">
        <w:t xml:space="preserve"> тыс. руб. без учета НДС;</w:t>
      </w:r>
    </w:p>
    <w:p w:rsidR="003C03B0" w:rsidRPr="00C81DC7" w:rsidRDefault="003C03B0" w:rsidP="003C03B0">
      <w:pPr>
        <w:ind w:firstLine="2041"/>
        <w:jc w:val="both"/>
      </w:pPr>
      <w:r>
        <w:t>в 2015 году - 31 400</w:t>
      </w:r>
      <w:r w:rsidRPr="00C81DC7">
        <w:t xml:space="preserve"> тыс. руб. без учета НДС;</w:t>
      </w:r>
    </w:p>
    <w:p w:rsidR="003C03B0" w:rsidRPr="00C81DC7" w:rsidRDefault="003C03B0" w:rsidP="003C03B0">
      <w:pPr>
        <w:ind w:firstLine="2041"/>
        <w:jc w:val="both"/>
      </w:pPr>
      <w:r w:rsidRPr="00C81DC7">
        <w:t xml:space="preserve">в 2016 году </w:t>
      </w:r>
      <w:r>
        <w:t>–</w:t>
      </w:r>
      <w:r w:rsidRPr="00C81DC7">
        <w:t xml:space="preserve"> </w:t>
      </w:r>
      <w:r>
        <w:t>31 400</w:t>
      </w:r>
      <w:r w:rsidRPr="00C81DC7">
        <w:t xml:space="preserve"> тыс. руб. без учета НДС;</w:t>
      </w:r>
    </w:p>
    <w:p w:rsidR="003C03B0" w:rsidRPr="00C81DC7" w:rsidRDefault="003C03B0" w:rsidP="003C03B0">
      <w:pPr>
        <w:ind w:firstLine="2041"/>
      </w:pPr>
      <w:r w:rsidRPr="00C81DC7">
        <w:t xml:space="preserve">в 2017 году </w:t>
      </w:r>
      <w:r>
        <w:t>–</w:t>
      </w:r>
      <w:r w:rsidRPr="00C81DC7">
        <w:t xml:space="preserve"> </w:t>
      </w:r>
      <w:r>
        <w:t xml:space="preserve">31 400 </w:t>
      </w:r>
      <w:r w:rsidRPr="00C81DC7">
        <w:t>тыс. руб. без учета НДС;</w:t>
      </w:r>
    </w:p>
    <w:p w:rsidR="003C03B0" w:rsidRDefault="003C03B0" w:rsidP="003C03B0">
      <w:pPr>
        <w:ind w:firstLine="2041"/>
      </w:pPr>
      <w:r w:rsidRPr="00C81DC7">
        <w:t xml:space="preserve">в 2018 году </w:t>
      </w:r>
      <w:r>
        <w:t>–</w:t>
      </w:r>
      <w:r w:rsidRPr="00C81DC7">
        <w:t xml:space="preserve"> </w:t>
      </w:r>
      <w:r>
        <w:t>31 400</w:t>
      </w:r>
      <w:r w:rsidRPr="00C81DC7">
        <w:t xml:space="preserve"> тыс. руб. без учета НДС.</w:t>
      </w:r>
    </w:p>
    <w:p w:rsidR="00BD7854" w:rsidRPr="0060392F" w:rsidRDefault="0096610A" w:rsidP="0096610A">
      <w:pPr>
        <w:suppressAutoHyphens/>
        <w:ind w:firstLine="709"/>
        <w:jc w:val="both"/>
      </w:pPr>
      <w:r w:rsidRPr="0060392F">
        <w:t>Стоимость, номенклатура и сроки работ на 2015-2018 годы уточняются дополнительными соглашениями к договору за 3 месяца до начала планируемого года, исходя из утвержденного план-графика ремонта, типового и сверхтипового объемов капитальных (средних) ремонтов основного оборудования заказчика на планируемый год, стоимости ТМЦ, необходимых для выполнения работ, и стоимости нормо-часа, утвержденной действующим приказом ОАО «ТГК-1» «О порядке формировании цен на работы</w:t>
      </w:r>
      <w:r w:rsidRPr="0060392F">
        <w:rPr>
          <w:i/>
        </w:rPr>
        <w:t xml:space="preserve"> </w:t>
      </w:r>
      <w:r w:rsidRPr="0060392F">
        <w:t>…». Стоимость работ, выполняемых в планируемом году, не может быть более утвержденного плана затрат заказчика на ремонт основных фондов силами сторонних подрядных организаций на планируемый год.</w:t>
      </w:r>
    </w:p>
    <w:p w:rsidR="00423561" w:rsidRPr="00D60B04" w:rsidRDefault="00423561" w:rsidP="005D4AD3">
      <w:pPr>
        <w:suppressAutoHyphens/>
        <w:jc w:val="both"/>
      </w:pPr>
    </w:p>
    <w:p w:rsidR="006D31AA" w:rsidRPr="0060392F" w:rsidRDefault="00E1394C" w:rsidP="005D4AD3">
      <w:pPr>
        <w:tabs>
          <w:tab w:val="left" w:pos="993"/>
        </w:tabs>
        <w:jc w:val="both"/>
        <w:rPr>
          <w:b/>
        </w:rPr>
      </w:pPr>
      <w:r w:rsidRPr="0060392F">
        <w:rPr>
          <w:b/>
        </w:rPr>
        <w:t>2</w:t>
      </w:r>
      <w:r w:rsidR="00FC4286" w:rsidRPr="0060392F">
        <w:rPr>
          <w:b/>
        </w:rPr>
        <w:t xml:space="preserve">. </w:t>
      </w:r>
      <w:r w:rsidR="006D31AA" w:rsidRPr="0060392F">
        <w:rPr>
          <w:b/>
        </w:rPr>
        <w:t>Требования к</w:t>
      </w:r>
      <w:r w:rsidR="00690363" w:rsidRPr="0060392F">
        <w:rPr>
          <w:b/>
        </w:rPr>
        <w:t xml:space="preserve"> сметно-договорной документации.</w:t>
      </w:r>
    </w:p>
    <w:p w:rsidR="0096610A" w:rsidRPr="0060392F" w:rsidRDefault="0096610A" w:rsidP="0096610A">
      <w:pPr>
        <w:suppressAutoHyphens/>
        <w:ind w:firstLine="709"/>
        <w:jc w:val="both"/>
      </w:pPr>
      <w:r w:rsidRPr="0060392F">
        <w:t xml:space="preserve">Ценовая характеристика стоимости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 и применением договорного коэффициента к стоимости нормо-часа. Договорный коэффициент должен указываться подрядчиком в оферте отдельной строкой. Величина договорного коэффициента к стоимости нормо-часа должна быть одинаковой вне зависимости от типа ремонтируемого оборудования, вида (наименования) ремонтных работ или условий их проведения. Величина договорного коэффициента является одним из критериев оценки и ранжирования заявок по </w:t>
      </w:r>
      <w:r w:rsidRPr="0060392F">
        <w:lastRenderedPageBreak/>
        <w:t>степени их предпочтительности для определения подрядчика, получающего по результатам процедуры закупки право заключения соответствующего договора.</w:t>
      </w:r>
    </w:p>
    <w:p w:rsidR="0096610A" w:rsidRPr="0060392F" w:rsidRDefault="0096610A" w:rsidP="0096610A">
      <w:pPr>
        <w:suppressAutoHyphens/>
        <w:ind w:firstLine="709"/>
        <w:jc w:val="both"/>
      </w:pPr>
      <w:r w:rsidRPr="0060392F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9F1565" w:rsidRPr="0060392F" w:rsidRDefault="0096610A" w:rsidP="0096610A">
      <w:pPr>
        <w:ind w:right="-2" w:firstLine="708"/>
        <w:jc w:val="both"/>
      </w:pPr>
      <w:r w:rsidRPr="0060392F">
        <w:t>Величина договорного коэффициента к стоимости нормо-часа, указанная подрядчиком в оферте, может быть изменена по соглашению сторон не ранее 31.12.2014 года и в дальнейшем не чаще одного раза в год, но не более чем на величину индекса потребительских цен по данным М</w:t>
      </w:r>
      <w:r w:rsidRPr="0060392F">
        <w:t>и</w:t>
      </w:r>
      <w:r w:rsidRPr="0060392F">
        <w:t>нистерства Экономического Развития РФ на планируемый год.</w:t>
      </w:r>
    </w:p>
    <w:p w:rsidR="00EB6B7E" w:rsidRPr="0060392F" w:rsidRDefault="00EB6B7E" w:rsidP="005D4AD3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 xml:space="preserve">Изменение общей </w:t>
      </w:r>
      <w:r w:rsidR="00CE73F8" w:rsidRPr="0060392F">
        <w:rPr>
          <w:rFonts w:eastAsia="Calibri"/>
          <w:snapToGrid w:val="0"/>
          <w:lang w:eastAsia="en-US"/>
        </w:rPr>
        <w:t>стоимости</w:t>
      </w:r>
      <w:r w:rsidRPr="0060392F">
        <w:rPr>
          <w:rFonts w:eastAsia="Calibri"/>
          <w:snapToGrid w:val="0"/>
          <w:lang w:eastAsia="en-US"/>
        </w:rPr>
        <w:t xml:space="preserve"> закупки возможно только по соглашению сторон.</w:t>
      </w:r>
    </w:p>
    <w:p w:rsidR="00EB6B7E" w:rsidRPr="0060392F" w:rsidRDefault="00EB6B7E" w:rsidP="005D4AD3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 xml:space="preserve">Взаимоотношения </w:t>
      </w:r>
      <w:r w:rsidR="00CE73F8" w:rsidRPr="0060392F">
        <w:rPr>
          <w:rFonts w:eastAsia="Calibri"/>
          <w:snapToGrid w:val="0"/>
          <w:lang w:eastAsia="en-US"/>
        </w:rPr>
        <w:t>з</w:t>
      </w:r>
      <w:r w:rsidRPr="0060392F">
        <w:rPr>
          <w:rFonts w:eastAsia="Calibri"/>
          <w:snapToGrid w:val="0"/>
          <w:lang w:eastAsia="en-US"/>
        </w:rPr>
        <w:t xml:space="preserve">аказчика и </w:t>
      </w:r>
      <w:r w:rsidR="00CE73F8" w:rsidRPr="0060392F">
        <w:rPr>
          <w:rFonts w:eastAsia="Calibri"/>
          <w:snapToGrid w:val="0"/>
          <w:lang w:eastAsia="en-US"/>
        </w:rPr>
        <w:t>п</w:t>
      </w:r>
      <w:r w:rsidRPr="0060392F">
        <w:rPr>
          <w:rFonts w:eastAsia="Calibri"/>
          <w:snapToGrid w:val="0"/>
          <w:lang w:eastAsia="en-US"/>
        </w:rPr>
        <w:t>одрядчика будут урегулироваться договором подряда на выполнение ремонтных работ (рамочным) по прилагаемой форме.</w:t>
      </w:r>
    </w:p>
    <w:p w:rsidR="00EB6B7E" w:rsidRPr="0060392F" w:rsidRDefault="00CE73F8" w:rsidP="005D4AD3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>Стоимость</w:t>
      </w:r>
      <w:r w:rsidR="00EB6B7E" w:rsidRPr="0060392F">
        <w:rPr>
          <w:rFonts w:eastAsia="Calibri"/>
          <w:snapToGrid w:val="0"/>
          <w:lang w:eastAsia="en-US"/>
        </w:rPr>
        <w:t xml:space="preserve"> договора складывается из совокупности стоимости работ, выполняемых </w:t>
      </w:r>
      <w:r w:rsidRPr="0060392F">
        <w:rPr>
          <w:rFonts w:eastAsia="Calibri"/>
          <w:snapToGrid w:val="0"/>
          <w:lang w:eastAsia="en-US"/>
        </w:rPr>
        <w:t>п</w:t>
      </w:r>
      <w:r w:rsidR="00EB6B7E" w:rsidRPr="0060392F">
        <w:rPr>
          <w:rFonts w:eastAsia="Calibri"/>
          <w:snapToGrid w:val="0"/>
          <w:lang w:eastAsia="en-US"/>
        </w:rPr>
        <w:t>одря</w:t>
      </w:r>
      <w:r w:rsidR="00EB6B7E" w:rsidRPr="0060392F">
        <w:rPr>
          <w:rFonts w:eastAsia="Calibri"/>
          <w:snapToGrid w:val="0"/>
          <w:lang w:eastAsia="en-US"/>
        </w:rPr>
        <w:t>д</w:t>
      </w:r>
      <w:r w:rsidR="00EB6B7E" w:rsidRPr="0060392F">
        <w:rPr>
          <w:rFonts w:eastAsia="Calibri"/>
          <w:snapToGrid w:val="0"/>
          <w:lang w:eastAsia="en-US"/>
        </w:rPr>
        <w:t xml:space="preserve">чиком. Текущая стоимость работ определяется </w:t>
      </w:r>
      <w:r w:rsidR="0096610A" w:rsidRPr="0060392F">
        <w:rPr>
          <w:rFonts w:eastAsia="Calibri"/>
          <w:snapToGrid w:val="0"/>
          <w:lang w:eastAsia="en-US"/>
        </w:rPr>
        <w:t xml:space="preserve">на </w:t>
      </w:r>
      <w:r w:rsidR="0096610A" w:rsidRPr="0060392F">
        <w:rPr>
          <w:noProof/>
        </w:rPr>
        <w:t>основании ведомостей планируемых объёмов работ (заявок на выполнение неотложных работ) и расчетов в соответствии с Акта</w:t>
      </w:r>
      <w:r w:rsidR="0026007B">
        <w:rPr>
          <w:noProof/>
        </w:rPr>
        <w:t>ми о приемке выполненных работ.</w:t>
      </w:r>
    </w:p>
    <w:p w:rsidR="00EB6B7E" w:rsidRPr="0060392F" w:rsidRDefault="00EB6B7E" w:rsidP="005D4AD3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>Наполнение договора и закрытие работ по договору происходит путем подписания стор</w:t>
      </w:r>
      <w:r w:rsidRPr="0060392F">
        <w:rPr>
          <w:rFonts w:eastAsia="Calibri"/>
          <w:snapToGrid w:val="0"/>
          <w:lang w:eastAsia="en-US"/>
        </w:rPr>
        <w:t>о</w:t>
      </w:r>
      <w:r w:rsidRPr="0060392F">
        <w:rPr>
          <w:rFonts w:eastAsia="Calibri"/>
          <w:snapToGrid w:val="0"/>
          <w:lang w:eastAsia="en-US"/>
        </w:rPr>
        <w:t>нами актов о приемке выполненных работ. Обоснованность стоимости работ проверяется на ст</w:t>
      </w:r>
      <w:r w:rsidRPr="0060392F">
        <w:rPr>
          <w:rFonts w:eastAsia="Calibri"/>
          <w:snapToGrid w:val="0"/>
          <w:lang w:eastAsia="en-US"/>
        </w:rPr>
        <w:t>а</w:t>
      </w:r>
      <w:r w:rsidRPr="0060392F">
        <w:rPr>
          <w:rFonts w:eastAsia="Calibri"/>
          <w:snapToGrid w:val="0"/>
          <w:lang w:eastAsia="en-US"/>
        </w:rPr>
        <w:t>дии согласования смет и подписания актов о приемке выполненных работ.</w:t>
      </w:r>
    </w:p>
    <w:p w:rsidR="007D6873" w:rsidRPr="007D6873" w:rsidRDefault="007D6873" w:rsidP="007D6873">
      <w:pPr>
        <w:tabs>
          <w:tab w:val="num" w:pos="709"/>
        </w:tabs>
        <w:ind w:right="-85"/>
        <w:jc w:val="both"/>
        <w:rPr>
          <w:noProof/>
        </w:rPr>
      </w:pPr>
      <w:r>
        <w:rPr>
          <w:noProof/>
        </w:rPr>
        <w:tab/>
      </w:r>
      <w:r w:rsidRPr="007D6873">
        <w:rPr>
          <w:noProof/>
        </w:rPr>
        <w:t xml:space="preserve">Условия производства работ, определяющие существующие особенности объекта ремонта для определения величины корректирующих коэффициентов к стоимости работ: </w:t>
      </w:r>
    </w:p>
    <w:p w:rsidR="00225C24" w:rsidRPr="007D6873" w:rsidRDefault="007D6873" w:rsidP="007D6873">
      <w:pPr>
        <w:spacing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7D6873">
        <w:t xml:space="preserve">шум, стеснённые условия, работы на высоте, вблизи </w:t>
      </w:r>
      <w:r w:rsidRPr="007D6873">
        <w:rPr>
          <w:snapToGrid w:val="0"/>
          <w:lang w:eastAsia="en-US"/>
        </w:rPr>
        <w:t>действующих электроустановок и действу</w:t>
      </w:r>
      <w:r w:rsidRPr="007D6873">
        <w:rPr>
          <w:snapToGrid w:val="0"/>
          <w:lang w:eastAsia="en-US"/>
        </w:rPr>
        <w:t>ю</w:t>
      </w:r>
      <w:r w:rsidRPr="007D6873">
        <w:rPr>
          <w:snapToGrid w:val="0"/>
          <w:lang w:eastAsia="en-US"/>
        </w:rPr>
        <w:t>щего тепломеханического оборудования, высокая температура.</w:t>
      </w:r>
    </w:p>
    <w:p w:rsidR="0093447A" w:rsidRPr="0060392F" w:rsidRDefault="00E1394C" w:rsidP="005D4AD3">
      <w:pPr>
        <w:suppressAutoHyphens/>
        <w:rPr>
          <w:b/>
        </w:rPr>
      </w:pPr>
      <w:r w:rsidRPr="0060392F">
        <w:rPr>
          <w:b/>
        </w:rPr>
        <w:t>3</w:t>
      </w:r>
      <w:r w:rsidR="00795534" w:rsidRPr="0060392F">
        <w:rPr>
          <w:b/>
        </w:rPr>
        <w:t>. Требования к выполнению работ.</w:t>
      </w:r>
    </w:p>
    <w:p w:rsidR="00A93296" w:rsidRPr="0060392F" w:rsidRDefault="00E1394C" w:rsidP="005D4AD3">
      <w:pPr>
        <w:suppressAutoHyphens/>
        <w:jc w:val="both"/>
      </w:pPr>
      <w:r w:rsidRPr="0060392F">
        <w:rPr>
          <w:b/>
        </w:rPr>
        <w:t xml:space="preserve">3.1. </w:t>
      </w:r>
      <w:r w:rsidR="00795534" w:rsidRPr="0060392F">
        <w:rPr>
          <w:b/>
        </w:rPr>
        <w:t>Цель работ</w:t>
      </w:r>
      <w:r w:rsidR="00A93296" w:rsidRPr="0060392F">
        <w:rPr>
          <w:b/>
        </w:rPr>
        <w:t>.</w:t>
      </w:r>
    </w:p>
    <w:p w:rsidR="00332063" w:rsidRDefault="00A93296" w:rsidP="005D4AD3">
      <w:pPr>
        <w:ind w:firstLine="426"/>
      </w:pPr>
      <w:r w:rsidRPr="0060392F">
        <w:t xml:space="preserve">Выполнение </w:t>
      </w:r>
      <w:r w:rsidR="00D1017B" w:rsidRPr="0060392F">
        <w:t xml:space="preserve">работ </w:t>
      </w:r>
      <w:r w:rsidR="006D31AA" w:rsidRPr="0060392F">
        <w:t xml:space="preserve">по ремонту </w:t>
      </w:r>
      <w:proofErr w:type="spellStart"/>
      <w:r w:rsidR="000B04EE">
        <w:t>обще</w:t>
      </w:r>
      <w:r w:rsidR="006F5D62" w:rsidRPr="0060392F">
        <w:t>станционного</w:t>
      </w:r>
      <w:proofErr w:type="spellEnd"/>
      <w:r w:rsidR="00C62943" w:rsidRPr="0060392F">
        <w:t xml:space="preserve"> </w:t>
      </w:r>
      <w:r w:rsidR="000B04EE">
        <w:t xml:space="preserve">вспомогательного </w:t>
      </w:r>
      <w:r w:rsidR="006D31AA" w:rsidRPr="0060392F">
        <w:t xml:space="preserve">оборудования </w:t>
      </w:r>
    </w:p>
    <w:p w:rsidR="009F3F73" w:rsidRDefault="005D4AD3" w:rsidP="005D4AD3">
      <w:pPr>
        <w:suppressAutoHyphens/>
        <w:jc w:val="both"/>
        <w:rPr>
          <w:b/>
        </w:rPr>
      </w:pPr>
      <w:r w:rsidRPr="0060392F">
        <w:rPr>
          <w:b/>
        </w:rPr>
        <w:t>3.2. Термины и определения.</w:t>
      </w:r>
    </w:p>
    <w:p w:rsidR="00D60B04" w:rsidRPr="00165703" w:rsidRDefault="00D60B04" w:rsidP="00D60B04">
      <w:pPr>
        <w:suppressAutoHyphens/>
        <w:jc w:val="right"/>
        <w:rPr>
          <w:i/>
        </w:rPr>
      </w:pPr>
      <w:r w:rsidRPr="00165703">
        <w:rPr>
          <w:i/>
        </w:rPr>
        <w:t>Таблица № 1</w:t>
      </w:r>
    </w:p>
    <w:tbl>
      <w:tblPr>
        <w:tblW w:w="10174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3"/>
        <w:gridCol w:w="8221"/>
      </w:tblGrid>
      <w:tr w:rsidR="00005299" w:rsidRPr="007D6873" w:rsidTr="00C62A16">
        <w:tc>
          <w:tcPr>
            <w:tcW w:w="1953" w:type="dxa"/>
          </w:tcPr>
          <w:p w:rsidR="00005299" w:rsidRPr="007D6873" w:rsidRDefault="00005299" w:rsidP="005D4AD3">
            <w:pPr>
              <w:suppressAutoHyphens/>
              <w:rPr>
                <w:sz w:val="22"/>
                <w:szCs w:val="22"/>
              </w:rPr>
            </w:pPr>
            <w:r w:rsidRPr="007D6873">
              <w:rPr>
                <w:sz w:val="22"/>
                <w:szCs w:val="22"/>
              </w:rPr>
              <w:t xml:space="preserve">Капитальный ремонт </w:t>
            </w:r>
          </w:p>
        </w:tc>
        <w:tc>
          <w:tcPr>
            <w:tcW w:w="8221" w:type="dxa"/>
          </w:tcPr>
          <w:p w:rsidR="00005299" w:rsidRPr="007D6873" w:rsidRDefault="00005299" w:rsidP="005D4AD3">
            <w:pPr>
              <w:suppressAutoHyphens/>
              <w:jc w:val="both"/>
              <w:rPr>
                <w:sz w:val="22"/>
                <w:szCs w:val="22"/>
              </w:rPr>
            </w:pPr>
            <w:r w:rsidRPr="007D6873">
              <w:rPr>
                <w:sz w:val="22"/>
                <w:szCs w:val="22"/>
              </w:rPr>
              <w:t>Ремонт, выполняемый для восстановления исправности и полного или близкого к полному восстановления ресурса изделия с заменой или восстановлением любых его частей, включая базовые.</w:t>
            </w:r>
          </w:p>
          <w:p w:rsidR="00005299" w:rsidRPr="007D6873" w:rsidRDefault="00005299" w:rsidP="005D4AD3">
            <w:pPr>
              <w:suppressAutoHyphens/>
              <w:jc w:val="both"/>
              <w:rPr>
                <w:sz w:val="22"/>
                <w:szCs w:val="22"/>
              </w:rPr>
            </w:pPr>
            <w:r w:rsidRPr="007D6873">
              <w:rPr>
                <w:sz w:val="22"/>
                <w:szCs w:val="22"/>
              </w:rPr>
              <w:t>Примечание - Значение близкого к полному ресурса устанавливается в нормативной документации (ГОСТ 18322-78)</w:t>
            </w:r>
            <w:r w:rsidR="00FC235C" w:rsidRPr="007D6873">
              <w:rPr>
                <w:sz w:val="22"/>
                <w:szCs w:val="22"/>
              </w:rPr>
              <w:t>.</w:t>
            </w:r>
          </w:p>
        </w:tc>
      </w:tr>
      <w:tr w:rsidR="00005299" w:rsidRPr="007D6873" w:rsidTr="00C62A16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7D6873" w:rsidRDefault="00005299" w:rsidP="005D4AD3">
            <w:pPr>
              <w:suppressAutoHyphens/>
              <w:rPr>
                <w:sz w:val="22"/>
                <w:szCs w:val="22"/>
              </w:rPr>
            </w:pPr>
            <w:r w:rsidRPr="007D6873">
              <w:rPr>
                <w:sz w:val="22"/>
                <w:szCs w:val="22"/>
              </w:rPr>
              <w:t>Средний ремонт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7D6873" w:rsidRDefault="00005299" w:rsidP="005D4AD3">
            <w:pPr>
              <w:suppressAutoHyphens/>
              <w:jc w:val="both"/>
              <w:rPr>
                <w:sz w:val="22"/>
                <w:szCs w:val="22"/>
              </w:rPr>
            </w:pPr>
            <w:r w:rsidRPr="007D6873">
              <w:rPr>
                <w:sz w:val="22"/>
                <w:szCs w:val="22"/>
              </w:rPr>
              <w:t>Ремонт, выполняемый для восстановления исправности и частичного восстановления ресурса изделия с заменой или восстановлением составных частей ограниченной номенклатуры и контролем технического состояния составных частей, выполняемым в объеме, установленном в нормативной документации.</w:t>
            </w:r>
          </w:p>
          <w:p w:rsidR="00005299" w:rsidRPr="007D6873" w:rsidRDefault="00005299" w:rsidP="005D4AD3">
            <w:pPr>
              <w:suppressAutoHyphens/>
              <w:jc w:val="both"/>
              <w:rPr>
                <w:sz w:val="22"/>
                <w:szCs w:val="22"/>
              </w:rPr>
            </w:pPr>
            <w:r w:rsidRPr="007D6873">
              <w:rPr>
                <w:sz w:val="22"/>
                <w:szCs w:val="22"/>
              </w:rPr>
              <w:t>Примечание - Значение частично восстанавливаемого ресурса устанавливается в нормативной документации (ГОСТ 18322-78)</w:t>
            </w:r>
            <w:r w:rsidR="00FC235C" w:rsidRPr="007D6873">
              <w:rPr>
                <w:sz w:val="22"/>
                <w:szCs w:val="22"/>
              </w:rPr>
              <w:t>.</w:t>
            </w:r>
          </w:p>
        </w:tc>
      </w:tr>
      <w:tr w:rsidR="00005299" w:rsidRPr="0060392F" w:rsidTr="00C62A16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60392F" w:rsidRDefault="00005299" w:rsidP="005D4AD3">
            <w:pPr>
              <w:suppressAutoHyphens/>
            </w:pPr>
            <w:r w:rsidRPr="0060392F">
              <w:t>Текущий ремонт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60392F" w:rsidRDefault="00005299" w:rsidP="005D4AD3">
            <w:pPr>
              <w:suppressAutoHyphens/>
              <w:jc w:val="both"/>
            </w:pPr>
            <w:r w:rsidRPr="0060392F">
              <w:t>Ремонт, выполняемый для обеспечения или восстановления работоспособности изделия и состоящий в замене и (или) восстановлении отдельных частей (ГОСТ 18322-78).</w:t>
            </w:r>
          </w:p>
          <w:p w:rsidR="00005299" w:rsidRPr="0060392F" w:rsidRDefault="00005299" w:rsidP="005D4AD3">
            <w:pPr>
              <w:suppressAutoHyphens/>
              <w:jc w:val="both"/>
            </w:pPr>
            <w:r w:rsidRPr="0060392F">
              <w:t>Примечание - Для значительной части видов техники текущий ремонт рассматривается как минимальный по объему (малый) ремонт, включающий устранение обнаруженных дефектов изделия путем ремонта отказавших составных частей, замены отдельных (быстроизнашивающихся) деталей и необходимую его регулировку в целях восстановления работоспособности и обеспечения нормальной эксплуатации изделия до очередного планового ремонта.</w:t>
            </w:r>
          </w:p>
        </w:tc>
      </w:tr>
      <w:tr w:rsidR="00FC4286" w:rsidRPr="0060392F" w:rsidTr="00C62A16">
        <w:tc>
          <w:tcPr>
            <w:tcW w:w="1953" w:type="dxa"/>
          </w:tcPr>
          <w:p w:rsidR="00FC4286" w:rsidRPr="0060392F" w:rsidRDefault="00FC4286" w:rsidP="005D4AD3">
            <w:pPr>
              <w:suppressAutoHyphens/>
            </w:pPr>
            <w:r w:rsidRPr="0060392F">
              <w:t>Неплановый ремонт</w:t>
            </w:r>
          </w:p>
        </w:tc>
        <w:tc>
          <w:tcPr>
            <w:tcW w:w="8221" w:type="dxa"/>
          </w:tcPr>
          <w:p w:rsidR="00FC4286" w:rsidRPr="0060392F" w:rsidRDefault="00FC4286" w:rsidP="005D4AD3">
            <w:pPr>
              <w:shd w:val="clear" w:color="auto" w:fill="FFFFFF"/>
              <w:jc w:val="both"/>
            </w:pPr>
            <w:r w:rsidRPr="0060392F">
              <w:rPr>
                <w:color w:val="000000"/>
              </w:rPr>
              <w:t>Устранение повреждений возникших в процессе эксплуатации (нахождения в резерве) оборудования и (или) его составных частей, не запланированных в месячном плане ремонта оборудования.</w:t>
            </w:r>
          </w:p>
        </w:tc>
      </w:tr>
      <w:tr w:rsidR="00FC4286" w:rsidRPr="0060392F" w:rsidTr="00C62A16">
        <w:tc>
          <w:tcPr>
            <w:tcW w:w="1953" w:type="dxa"/>
          </w:tcPr>
          <w:p w:rsidR="00FC4286" w:rsidRPr="0060392F" w:rsidRDefault="0096610A" w:rsidP="005D4AD3">
            <w:pPr>
              <w:suppressAutoHyphens/>
            </w:pPr>
            <w:r w:rsidRPr="0060392F">
              <w:t xml:space="preserve">Неотложный </w:t>
            </w:r>
            <w:r w:rsidRPr="0060392F">
              <w:lastRenderedPageBreak/>
              <w:t>(аварийный) ремонт</w:t>
            </w:r>
          </w:p>
        </w:tc>
        <w:tc>
          <w:tcPr>
            <w:tcW w:w="8221" w:type="dxa"/>
          </w:tcPr>
          <w:p w:rsidR="00FC4286" w:rsidRPr="0060392F" w:rsidRDefault="00FC4286" w:rsidP="005D4AD3">
            <w:pPr>
              <w:shd w:val="clear" w:color="auto" w:fill="FFFFFF"/>
              <w:jc w:val="both"/>
            </w:pPr>
            <w:r w:rsidRPr="0060392F">
              <w:rPr>
                <w:color w:val="000000"/>
              </w:rPr>
              <w:lastRenderedPageBreak/>
              <w:t xml:space="preserve">Устранение повреждений возникших в процессе эксплуатации оборудования и </w:t>
            </w:r>
            <w:r w:rsidRPr="0060392F">
              <w:rPr>
                <w:color w:val="000000"/>
              </w:rPr>
              <w:lastRenderedPageBreak/>
              <w:t>(или) его составных частей, при повреждении которых изделие переходит в неисправное или неработоспособное состояние, которое влияет на выработку электрической и теплой энергии, снижает надежность работы ТЭЦ.</w:t>
            </w:r>
          </w:p>
        </w:tc>
      </w:tr>
    </w:tbl>
    <w:p w:rsidR="003A22E6" w:rsidRPr="0060392F" w:rsidRDefault="003A22E6" w:rsidP="00ED4AB4">
      <w:pPr>
        <w:pStyle w:val="af6"/>
        <w:suppressAutoHyphens/>
        <w:ind w:left="0"/>
        <w:jc w:val="both"/>
        <w:outlineLvl w:val="0"/>
        <w:rPr>
          <w:b/>
        </w:rPr>
      </w:pPr>
    </w:p>
    <w:p w:rsidR="005073D3" w:rsidRPr="0060392F" w:rsidRDefault="00E1394C" w:rsidP="00ED4AB4">
      <w:pPr>
        <w:pStyle w:val="af6"/>
        <w:suppressAutoHyphens/>
        <w:ind w:left="0"/>
        <w:jc w:val="both"/>
        <w:outlineLvl w:val="0"/>
        <w:rPr>
          <w:b/>
        </w:rPr>
      </w:pPr>
      <w:r w:rsidRPr="0060392F">
        <w:rPr>
          <w:b/>
        </w:rPr>
        <w:t>3.</w:t>
      </w:r>
      <w:r w:rsidR="003A22E6" w:rsidRPr="0060392F">
        <w:rPr>
          <w:b/>
        </w:rPr>
        <w:t>3</w:t>
      </w:r>
      <w:r w:rsidRPr="0060392F">
        <w:rPr>
          <w:b/>
        </w:rPr>
        <w:t xml:space="preserve">. </w:t>
      </w:r>
      <w:r w:rsidR="00712DF5" w:rsidRPr="0060392F">
        <w:rPr>
          <w:b/>
        </w:rPr>
        <w:t>Перечень и основные технические характерис</w:t>
      </w:r>
      <w:r w:rsidR="00332063" w:rsidRPr="0060392F">
        <w:rPr>
          <w:b/>
        </w:rPr>
        <w:t xml:space="preserve">тики </w:t>
      </w:r>
      <w:proofErr w:type="spellStart"/>
      <w:r w:rsidR="00DD463A" w:rsidRPr="0060392F">
        <w:rPr>
          <w:b/>
        </w:rPr>
        <w:t>общестанционного</w:t>
      </w:r>
      <w:proofErr w:type="spellEnd"/>
      <w:r w:rsidR="00DD463A" w:rsidRPr="0060392F">
        <w:rPr>
          <w:b/>
        </w:rPr>
        <w:t xml:space="preserve"> </w:t>
      </w:r>
      <w:r w:rsidR="000B04EE">
        <w:rPr>
          <w:b/>
        </w:rPr>
        <w:t xml:space="preserve">вспомогательного </w:t>
      </w:r>
      <w:r w:rsidR="00DD463A" w:rsidRPr="0060392F">
        <w:rPr>
          <w:b/>
        </w:rPr>
        <w:t xml:space="preserve">оборудования, подлежащих </w:t>
      </w:r>
      <w:r w:rsidR="00712DF5" w:rsidRPr="0060392F">
        <w:rPr>
          <w:b/>
        </w:rPr>
        <w:t>ремонту</w:t>
      </w:r>
      <w:r w:rsidR="008C4F79" w:rsidRPr="0060392F">
        <w:rPr>
          <w:b/>
        </w:rPr>
        <w:t>,</w:t>
      </w:r>
      <w:r w:rsidR="00C62943" w:rsidRPr="0060392F">
        <w:rPr>
          <w:b/>
        </w:rPr>
        <w:t xml:space="preserve"> определены в приложени</w:t>
      </w:r>
      <w:r w:rsidR="00F75E3A" w:rsidRPr="0060392F">
        <w:rPr>
          <w:b/>
        </w:rPr>
        <w:t>я</w:t>
      </w:r>
      <w:r w:rsidR="00C62943" w:rsidRPr="0060392F">
        <w:rPr>
          <w:b/>
        </w:rPr>
        <w:t>х</w:t>
      </w:r>
      <w:r w:rsidR="00712DF5" w:rsidRPr="0060392F">
        <w:rPr>
          <w:b/>
        </w:rPr>
        <w:t xml:space="preserve"> №</w:t>
      </w:r>
      <w:r w:rsidR="00CF0DA3" w:rsidRPr="0060392F">
        <w:rPr>
          <w:b/>
        </w:rPr>
        <w:t>№</w:t>
      </w:r>
      <w:r w:rsidR="00936688" w:rsidRPr="0060392F">
        <w:rPr>
          <w:b/>
        </w:rPr>
        <w:t>1-</w:t>
      </w:r>
      <w:r w:rsidR="00650E47" w:rsidRPr="00650E47">
        <w:rPr>
          <w:b/>
        </w:rPr>
        <w:t>3</w:t>
      </w:r>
      <w:r w:rsidR="00936688" w:rsidRPr="0060392F">
        <w:rPr>
          <w:b/>
        </w:rPr>
        <w:t xml:space="preserve"> </w:t>
      </w:r>
      <w:r w:rsidR="00712DF5" w:rsidRPr="0060392F">
        <w:rPr>
          <w:b/>
        </w:rPr>
        <w:t>к настоящему техническому заданию.</w:t>
      </w:r>
    </w:p>
    <w:p w:rsidR="005D4AD3" w:rsidRPr="003C03B0" w:rsidRDefault="005D4AD3" w:rsidP="005D4AD3">
      <w:pPr>
        <w:ind w:firstLine="709"/>
      </w:pPr>
      <w:r w:rsidRPr="003C03B0">
        <w:t>В состав ремонтируемого оборудования и ремонтных работ по данной закупке</w:t>
      </w:r>
      <w:bookmarkStart w:id="0" w:name="_GoBack"/>
      <w:bookmarkEnd w:id="0"/>
      <w:r w:rsidRPr="003C03B0">
        <w:t xml:space="preserve"> входят:</w:t>
      </w:r>
    </w:p>
    <w:p w:rsidR="00F91441" w:rsidRPr="003C03B0" w:rsidRDefault="00F91441" w:rsidP="00A66276">
      <w:pPr>
        <w:numPr>
          <w:ilvl w:val="0"/>
          <w:numId w:val="3"/>
        </w:numPr>
        <w:ind w:firstLine="65"/>
      </w:pPr>
      <w:r w:rsidRPr="003C03B0">
        <w:t>насосны</w:t>
      </w:r>
      <w:r w:rsidR="005D4AD3" w:rsidRPr="003C03B0">
        <w:t>е</w:t>
      </w:r>
      <w:r w:rsidRPr="003C03B0">
        <w:t xml:space="preserve"> агрегат</w:t>
      </w:r>
      <w:r w:rsidR="005D4AD3" w:rsidRPr="003C03B0">
        <w:t>ы</w:t>
      </w:r>
      <w:r w:rsidRPr="003C03B0">
        <w:t>, в том числе электродвигател</w:t>
      </w:r>
      <w:r w:rsidR="005D4AD3" w:rsidRPr="003C03B0">
        <w:t>и</w:t>
      </w:r>
      <w:r w:rsidRPr="003C03B0">
        <w:t>;</w:t>
      </w:r>
    </w:p>
    <w:p w:rsidR="00F91441" w:rsidRPr="003C03B0" w:rsidRDefault="00F91441" w:rsidP="00A66276">
      <w:pPr>
        <w:numPr>
          <w:ilvl w:val="0"/>
          <w:numId w:val="3"/>
        </w:numPr>
        <w:ind w:firstLine="65"/>
      </w:pPr>
      <w:r w:rsidRPr="003C03B0">
        <w:t>арматур</w:t>
      </w:r>
      <w:r w:rsidR="005D4AD3" w:rsidRPr="003C03B0">
        <w:t>а</w:t>
      </w:r>
      <w:r w:rsidRPr="003C03B0">
        <w:t xml:space="preserve">, в </w:t>
      </w:r>
      <w:proofErr w:type="spellStart"/>
      <w:r w:rsidRPr="003C03B0">
        <w:t>т.ч</w:t>
      </w:r>
      <w:proofErr w:type="spellEnd"/>
      <w:r w:rsidRPr="003C03B0">
        <w:t>. привод</w:t>
      </w:r>
      <w:r w:rsidR="005D4AD3" w:rsidRPr="003C03B0">
        <w:t>а</w:t>
      </w:r>
      <w:r w:rsidRPr="003C03B0">
        <w:t>;</w:t>
      </w:r>
    </w:p>
    <w:p w:rsidR="00F91441" w:rsidRPr="003C03B0" w:rsidRDefault="00F91441" w:rsidP="00A66276">
      <w:pPr>
        <w:numPr>
          <w:ilvl w:val="0"/>
          <w:numId w:val="3"/>
        </w:numPr>
        <w:ind w:firstLine="65"/>
      </w:pPr>
      <w:r w:rsidRPr="003C03B0">
        <w:t>трубопровод</w:t>
      </w:r>
      <w:r w:rsidR="005D4AD3" w:rsidRPr="003C03B0">
        <w:t>ы</w:t>
      </w:r>
      <w:r w:rsidRPr="003C03B0">
        <w:t>;</w:t>
      </w:r>
    </w:p>
    <w:p w:rsidR="00F91441" w:rsidRPr="003C03B0" w:rsidRDefault="00F91441" w:rsidP="00A66276">
      <w:pPr>
        <w:numPr>
          <w:ilvl w:val="0"/>
          <w:numId w:val="3"/>
        </w:numPr>
        <w:ind w:firstLine="65"/>
      </w:pPr>
      <w:r w:rsidRPr="003C03B0">
        <w:t>паропровод</w:t>
      </w:r>
      <w:r w:rsidR="005D4AD3" w:rsidRPr="003C03B0">
        <w:t>ы</w:t>
      </w:r>
      <w:r w:rsidRPr="003C03B0">
        <w:t>;</w:t>
      </w:r>
    </w:p>
    <w:p w:rsidR="00F91441" w:rsidRPr="003C03B0" w:rsidRDefault="00F91441" w:rsidP="00A66276">
      <w:pPr>
        <w:numPr>
          <w:ilvl w:val="0"/>
          <w:numId w:val="3"/>
        </w:numPr>
        <w:ind w:firstLine="65"/>
      </w:pPr>
      <w:r w:rsidRPr="003C03B0">
        <w:t>теплов</w:t>
      </w:r>
      <w:r w:rsidR="005D4AD3" w:rsidRPr="003C03B0">
        <w:t>ая</w:t>
      </w:r>
      <w:r w:rsidRPr="003C03B0">
        <w:t xml:space="preserve"> изоляци</w:t>
      </w:r>
      <w:r w:rsidR="005D4AD3" w:rsidRPr="003C03B0">
        <w:t>я</w:t>
      </w:r>
      <w:r w:rsidRPr="003C03B0">
        <w:t>;</w:t>
      </w:r>
    </w:p>
    <w:p w:rsidR="00F91441" w:rsidRPr="003C03B0" w:rsidRDefault="00F91441" w:rsidP="00A66276">
      <w:pPr>
        <w:numPr>
          <w:ilvl w:val="0"/>
          <w:numId w:val="3"/>
        </w:numPr>
        <w:ind w:firstLine="65"/>
      </w:pPr>
      <w:r w:rsidRPr="003C03B0">
        <w:t>обмуровк</w:t>
      </w:r>
      <w:r w:rsidR="005D4AD3" w:rsidRPr="003C03B0">
        <w:t>а</w:t>
      </w:r>
      <w:r w:rsidRPr="003C03B0">
        <w:t>;</w:t>
      </w:r>
    </w:p>
    <w:p w:rsidR="00F91441" w:rsidRPr="003C03B0" w:rsidRDefault="00F91441" w:rsidP="00A66276">
      <w:pPr>
        <w:numPr>
          <w:ilvl w:val="0"/>
          <w:numId w:val="3"/>
        </w:numPr>
        <w:ind w:firstLine="65"/>
      </w:pPr>
      <w:r w:rsidRPr="003C03B0">
        <w:t>АКЗ оборудования;</w:t>
      </w:r>
    </w:p>
    <w:p w:rsidR="00F91441" w:rsidRPr="003C03B0" w:rsidRDefault="00F91441" w:rsidP="00A66276">
      <w:pPr>
        <w:numPr>
          <w:ilvl w:val="0"/>
          <w:numId w:val="3"/>
        </w:numPr>
        <w:ind w:firstLine="65"/>
      </w:pPr>
      <w:r w:rsidRPr="003C03B0">
        <w:t>очистк</w:t>
      </w:r>
      <w:r w:rsidR="005D4AD3" w:rsidRPr="003C03B0">
        <w:t>а</w:t>
      </w:r>
      <w:r w:rsidRPr="003C03B0">
        <w:t xml:space="preserve"> оборудования от отложений.</w:t>
      </w:r>
    </w:p>
    <w:p w:rsidR="005D4AD3" w:rsidRPr="0060392F" w:rsidRDefault="005D4AD3" w:rsidP="005D4AD3">
      <w:pPr>
        <w:rPr>
          <w:i/>
        </w:rPr>
      </w:pPr>
    </w:p>
    <w:p w:rsidR="00E9255F" w:rsidRPr="0060392F" w:rsidRDefault="00E1394C" w:rsidP="00690363">
      <w:pPr>
        <w:pStyle w:val="210"/>
        <w:tabs>
          <w:tab w:val="left" w:pos="0"/>
        </w:tabs>
        <w:suppressAutoHyphens/>
        <w:ind w:left="0"/>
        <w:jc w:val="both"/>
        <w:rPr>
          <w:b w:val="0"/>
        </w:rPr>
      </w:pPr>
      <w:r w:rsidRPr="0060392F">
        <w:t>4</w:t>
      </w:r>
      <w:r w:rsidR="003D2DB7" w:rsidRPr="0060392F">
        <w:t xml:space="preserve">. </w:t>
      </w:r>
      <w:r w:rsidR="00C74B61" w:rsidRPr="0060392F">
        <w:t>Перечень</w:t>
      </w:r>
      <w:r w:rsidR="00ED1780" w:rsidRPr="0060392F">
        <w:t xml:space="preserve"> работ</w:t>
      </w:r>
      <w:r w:rsidR="003D2DB7" w:rsidRPr="0060392F">
        <w:t>,</w:t>
      </w:r>
      <w:r w:rsidR="00ED1780" w:rsidRPr="0060392F">
        <w:t xml:space="preserve"> </w:t>
      </w:r>
      <w:r w:rsidR="00C74B61" w:rsidRPr="0060392F">
        <w:t>предлагаемых к выполнению при проведении</w:t>
      </w:r>
      <w:r w:rsidR="005073D3" w:rsidRPr="0060392F">
        <w:t xml:space="preserve"> </w:t>
      </w:r>
      <w:r w:rsidR="002F325D" w:rsidRPr="0060392F">
        <w:t>ремонт</w:t>
      </w:r>
      <w:r w:rsidR="00C74B61" w:rsidRPr="0060392F">
        <w:t>а</w:t>
      </w:r>
      <w:r w:rsidRPr="0060392F">
        <w:t xml:space="preserve"> </w:t>
      </w:r>
      <w:proofErr w:type="spellStart"/>
      <w:r w:rsidR="00DD463A" w:rsidRPr="0060392F">
        <w:t>общестанционного</w:t>
      </w:r>
      <w:proofErr w:type="spellEnd"/>
      <w:r w:rsidR="00DD463A" w:rsidRPr="0060392F">
        <w:t xml:space="preserve"> </w:t>
      </w:r>
      <w:r w:rsidR="00CC0228">
        <w:t xml:space="preserve">вспомогательного </w:t>
      </w:r>
      <w:r w:rsidR="003D2DB7" w:rsidRPr="0060392F">
        <w:t>оборудования</w:t>
      </w:r>
      <w:r w:rsidR="00690363" w:rsidRPr="0060392F">
        <w:t xml:space="preserve"> </w:t>
      </w:r>
      <w:r w:rsidR="003C03B0">
        <w:t xml:space="preserve">Южной </w:t>
      </w:r>
      <w:r w:rsidR="00A96B04" w:rsidRPr="0060392F">
        <w:t>ТЭЦ</w:t>
      </w:r>
      <w:r w:rsidR="0051784C" w:rsidRPr="0060392F">
        <w:rPr>
          <w:i/>
        </w:rPr>
        <w:t xml:space="preserve"> </w:t>
      </w:r>
      <w:r w:rsidR="00E9255F" w:rsidRPr="0060392F">
        <w:t>филиала «</w:t>
      </w:r>
      <w:r w:rsidR="003C03B0">
        <w:t>Невский</w:t>
      </w:r>
      <w:r w:rsidR="00E9255F" w:rsidRPr="0060392F">
        <w:t>» ОАО «ТГК-1».</w:t>
      </w:r>
    </w:p>
    <w:p w:rsidR="00D1017B" w:rsidRDefault="00D1017B" w:rsidP="00D60B04">
      <w:pPr>
        <w:pStyle w:val="22"/>
        <w:suppressAutoHyphens/>
        <w:ind w:left="0"/>
        <w:jc w:val="both"/>
        <w:outlineLvl w:val="0"/>
      </w:pPr>
    </w:p>
    <w:p w:rsidR="00D60B04" w:rsidRPr="0060392F" w:rsidRDefault="00D60B04" w:rsidP="00D60B04">
      <w:pPr>
        <w:suppressAutoHyphens/>
        <w:jc w:val="right"/>
      </w:pPr>
      <w:r w:rsidRPr="00165703">
        <w:rPr>
          <w:i/>
        </w:rPr>
        <w:t xml:space="preserve">Таблица № </w:t>
      </w:r>
      <w:r>
        <w:rPr>
          <w:i/>
        </w:rPr>
        <w:t>2</w:t>
      </w:r>
    </w:p>
    <w:p w:rsidR="00301134" w:rsidRPr="0060392F" w:rsidRDefault="00301134" w:rsidP="00F269F3">
      <w:pPr>
        <w:pStyle w:val="22"/>
        <w:suppressAutoHyphens/>
        <w:outlineLvl w:val="0"/>
        <w:rPr>
          <w:sz w:val="6"/>
          <w:szCs w:val="6"/>
        </w:rPr>
      </w:pPr>
    </w:p>
    <w:tbl>
      <w:tblPr>
        <w:tblW w:w="101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9562"/>
      </w:tblGrid>
      <w:tr w:rsidR="002F325D" w:rsidRPr="0060392F" w:rsidTr="00C62A16">
        <w:trPr>
          <w:trHeight w:val="450"/>
          <w:jc w:val="center"/>
        </w:trPr>
        <w:tc>
          <w:tcPr>
            <w:tcW w:w="596" w:type="dxa"/>
            <w:vAlign w:val="center"/>
          </w:tcPr>
          <w:p w:rsidR="002F325D" w:rsidRPr="0060392F" w:rsidRDefault="002F325D" w:rsidP="00F269F3">
            <w:pPr>
              <w:suppressAutoHyphens/>
              <w:jc w:val="center"/>
            </w:pPr>
            <w:r w:rsidRPr="0060392F">
              <w:t>№ п/п</w:t>
            </w:r>
          </w:p>
        </w:tc>
        <w:tc>
          <w:tcPr>
            <w:tcW w:w="9562" w:type="dxa"/>
            <w:vAlign w:val="center"/>
          </w:tcPr>
          <w:p w:rsidR="002F325D" w:rsidRPr="0060392F" w:rsidRDefault="002F325D" w:rsidP="00345F62">
            <w:pPr>
              <w:suppressAutoHyphens/>
              <w:ind w:left="-538" w:firstLine="426"/>
              <w:jc w:val="center"/>
            </w:pPr>
            <w:r w:rsidRPr="0060392F">
              <w:t>Наименование работ</w:t>
            </w:r>
          </w:p>
        </w:tc>
      </w:tr>
      <w:tr w:rsidR="003D2DB7" w:rsidRPr="0060392F" w:rsidTr="00C62A16">
        <w:trPr>
          <w:trHeight w:val="582"/>
          <w:jc w:val="center"/>
        </w:trPr>
        <w:tc>
          <w:tcPr>
            <w:tcW w:w="596" w:type="dxa"/>
          </w:tcPr>
          <w:p w:rsidR="00850C6C" w:rsidRPr="003B16B2" w:rsidRDefault="00F91441" w:rsidP="00850C6C">
            <w:pPr>
              <w:suppressAutoHyphens/>
              <w:jc w:val="center"/>
              <w:rPr>
                <w:i/>
              </w:rPr>
            </w:pPr>
            <w:r w:rsidRPr="003B16B2">
              <w:rPr>
                <w:i/>
              </w:rPr>
              <w:t>1</w:t>
            </w:r>
            <w:r w:rsidR="00FC235C" w:rsidRPr="003B16B2">
              <w:rPr>
                <w:i/>
              </w:rPr>
              <w:t>.</w:t>
            </w:r>
          </w:p>
        </w:tc>
        <w:tc>
          <w:tcPr>
            <w:tcW w:w="9562" w:type="dxa"/>
          </w:tcPr>
          <w:p w:rsidR="00F2771F" w:rsidRPr="003C03B0" w:rsidRDefault="00F2771F" w:rsidP="00F2771F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3C03B0">
              <w:rPr>
                <w:b w:val="0"/>
              </w:rPr>
              <w:t xml:space="preserve">Все виды ремонта насосов, трубопроводов, арматуры, теплообменников, электродвигателей, деаэраторов (питательных и сетевых), </w:t>
            </w:r>
            <w:proofErr w:type="spellStart"/>
            <w:r w:rsidRPr="003C03B0">
              <w:rPr>
                <w:b w:val="0"/>
              </w:rPr>
              <w:t>КИПиА</w:t>
            </w:r>
            <w:proofErr w:type="spellEnd"/>
            <w:r w:rsidRPr="003C03B0">
              <w:rPr>
                <w:b w:val="0"/>
              </w:rPr>
              <w:t>, электрооборудования и другого вспомогательного оборудования.</w:t>
            </w:r>
          </w:p>
          <w:p w:rsidR="003D2DB7" w:rsidRPr="003C03B0" w:rsidRDefault="00F2771F" w:rsidP="00F2771F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3C03B0">
              <w:rPr>
                <w:b w:val="0"/>
              </w:rPr>
              <w:t>Номенклатура и объём работ определяются в соответствии с ведомостями планируемых работ по ремонту.</w:t>
            </w:r>
          </w:p>
        </w:tc>
      </w:tr>
      <w:tr w:rsidR="00F2771F" w:rsidRPr="0060392F" w:rsidTr="00C62A16">
        <w:trPr>
          <w:trHeight w:val="582"/>
          <w:jc w:val="center"/>
        </w:trPr>
        <w:tc>
          <w:tcPr>
            <w:tcW w:w="10158" w:type="dxa"/>
            <w:gridSpan w:val="2"/>
          </w:tcPr>
          <w:p w:rsidR="00F2771F" w:rsidRPr="003C03B0" w:rsidRDefault="00F2771F" w:rsidP="00F2771F">
            <w:pPr>
              <w:pStyle w:val="xl34"/>
              <w:suppressAutoHyphens/>
              <w:spacing w:before="0" w:beforeAutospacing="0" w:after="0" w:afterAutospacing="0"/>
              <w:ind w:firstLineChars="0" w:firstLine="709"/>
              <w:jc w:val="both"/>
            </w:pPr>
            <w:r w:rsidRPr="003C03B0">
              <w:t xml:space="preserve">Номенклатура и объём работ </w:t>
            </w:r>
            <w:r w:rsidR="00AC4A8B" w:rsidRPr="003C03B0">
              <w:t>по</w:t>
            </w:r>
            <w:r w:rsidRPr="003C03B0">
              <w:t xml:space="preserve"> ремонт</w:t>
            </w:r>
            <w:r w:rsidR="00AC4A8B" w:rsidRPr="003C03B0">
              <w:t>у</w:t>
            </w:r>
            <w:r w:rsidRPr="003C03B0">
              <w:t xml:space="preserve"> </w:t>
            </w:r>
            <w:r w:rsidR="006F5D62" w:rsidRPr="003C03B0">
              <w:t>обще станционного</w:t>
            </w:r>
            <w:r w:rsidRPr="003C03B0">
              <w:t xml:space="preserve"> оборудования в 2014 году определяются в соответствии с ведомостями планируемых работ по ремонту.</w:t>
            </w:r>
          </w:p>
          <w:p w:rsidR="00F2771F" w:rsidRPr="003C03B0" w:rsidRDefault="00F2771F" w:rsidP="00AC4A8B">
            <w:pPr>
              <w:pStyle w:val="xl34"/>
              <w:suppressAutoHyphens/>
              <w:spacing w:before="0" w:beforeAutospacing="0" w:after="0" w:afterAutospacing="0"/>
              <w:ind w:firstLineChars="0" w:firstLine="709"/>
              <w:jc w:val="both"/>
            </w:pPr>
            <w:r w:rsidRPr="003C03B0">
              <w:t xml:space="preserve">Номенклатура и объём работ </w:t>
            </w:r>
            <w:r w:rsidR="00AC4A8B" w:rsidRPr="003C03B0">
              <w:t>по</w:t>
            </w:r>
            <w:r w:rsidRPr="003C03B0">
              <w:t xml:space="preserve"> ремонт</w:t>
            </w:r>
            <w:r w:rsidR="00AC4A8B" w:rsidRPr="003C03B0">
              <w:t>у</w:t>
            </w:r>
            <w:r w:rsidRPr="003C03B0">
              <w:t xml:space="preserve"> </w:t>
            </w:r>
            <w:r w:rsidR="006F5D62" w:rsidRPr="003C03B0">
              <w:t>обще станционного</w:t>
            </w:r>
            <w:r w:rsidRPr="003C03B0">
              <w:t xml:space="preserve"> оборудования в 2015-2018 годы </w:t>
            </w:r>
            <w:r w:rsidR="00AC4A8B" w:rsidRPr="003C03B0">
              <w:t xml:space="preserve">определяются в соответствии </w:t>
            </w:r>
            <w:r w:rsidRPr="003C03B0">
              <w:t>с ведомостями объёма работ направляемых подрядчику не позднее, чем за 3 месяца до начала планируемого года.</w:t>
            </w:r>
          </w:p>
        </w:tc>
      </w:tr>
      <w:tr w:rsidR="00177855" w:rsidRPr="0060392F" w:rsidTr="00C62A16">
        <w:trPr>
          <w:trHeight w:val="582"/>
          <w:jc w:val="center"/>
        </w:trPr>
        <w:tc>
          <w:tcPr>
            <w:tcW w:w="596" w:type="dxa"/>
          </w:tcPr>
          <w:p w:rsidR="00177855" w:rsidRPr="003B16B2" w:rsidRDefault="00177855" w:rsidP="003C03B0">
            <w:pPr>
              <w:suppressAutoHyphens/>
              <w:jc w:val="center"/>
              <w:rPr>
                <w:i/>
              </w:rPr>
            </w:pPr>
            <w:r w:rsidRPr="003B16B2">
              <w:rPr>
                <w:i/>
              </w:rPr>
              <w:t>2</w:t>
            </w:r>
            <w:r w:rsidR="00FC235C" w:rsidRPr="003B16B2">
              <w:rPr>
                <w:i/>
              </w:rPr>
              <w:t>.</w:t>
            </w:r>
          </w:p>
        </w:tc>
        <w:tc>
          <w:tcPr>
            <w:tcW w:w="9562" w:type="dxa"/>
          </w:tcPr>
          <w:p w:rsidR="00177855" w:rsidRPr="003C03B0" w:rsidRDefault="00F2771F" w:rsidP="0060392F">
            <w:pPr>
              <w:suppressAutoHyphens/>
              <w:jc w:val="both"/>
            </w:pPr>
            <w:r w:rsidRPr="003C03B0">
              <w:t>Выполнение неотложных (аварийных) ремонтных работ по всем видам оборудования производится в соответствии с разделом 5.2.3. «Порядок выполнения неотложных (аварийных) ремонтных работ» технического задания.</w:t>
            </w:r>
          </w:p>
        </w:tc>
      </w:tr>
    </w:tbl>
    <w:p w:rsidR="0060159D" w:rsidRDefault="0060159D" w:rsidP="00B72639">
      <w:pPr>
        <w:pStyle w:val="xl34"/>
        <w:suppressAutoHyphens/>
        <w:spacing w:before="0" w:beforeAutospacing="0" w:after="0" w:afterAutospacing="0"/>
        <w:ind w:firstLineChars="0" w:firstLine="0"/>
        <w:jc w:val="center"/>
      </w:pPr>
    </w:p>
    <w:p w:rsidR="00B72639" w:rsidRPr="00C71CD0" w:rsidRDefault="00B72639" w:rsidP="00B72639">
      <w:pPr>
        <w:keepNext/>
        <w:widowControl w:val="0"/>
        <w:suppressAutoHyphens/>
        <w:jc w:val="center"/>
        <w:outlineLvl w:val="3"/>
        <w:rPr>
          <w:b/>
          <w:bCs/>
          <w:lang w:val="x-none" w:eastAsia="x-none"/>
        </w:rPr>
      </w:pPr>
      <w:r w:rsidRPr="00C71CD0">
        <w:rPr>
          <w:b/>
          <w:bCs/>
          <w:lang w:val="x-none" w:eastAsia="x-none"/>
        </w:rPr>
        <w:t>УКРУПНЕННАЯ  В Е Д О М О С Т Ь</w:t>
      </w:r>
    </w:p>
    <w:p w:rsidR="00B72639" w:rsidRPr="00C71CD0" w:rsidRDefault="00B72639" w:rsidP="00B72639">
      <w:pPr>
        <w:suppressAutoHyphens/>
        <w:ind w:left="357"/>
        <w:jc w:val="center"/>
        <w:rPr>
          <w:b/>
          <w:bCs/>
        </w:rPr>
      </w:pPr>
      <w:r w:rsidRPr="00C71CD0">
        <w:rPr>
          <w:b/>
          <w:bCs/>
        </w:rPr>
        <w:t xml:space="preserve">объёмов работ </w:t>
      </w:r>
    </w:p>
    <w:p w:rsidR="00B72639" w:rsidRPr="00C71CD0" w:rsidRDefault="00B72639" w:rsidP="00B72639">
      <w:pPr>
        <w:suppressAutoHyphens/>
        <w:ind w:left="357"/>
        <w:jc w:val="center"/>
      </w:pPr>
      <w:r w:rsidRPr="00C71CD0">
        <w:rPr>
          <w:b/>
          <w:bCs/>
        </w:rPr>
        <w:t xml:space="preserve">на </w:t>
      </w:r>
      <w:r w:rsidRPr="00C71CD0">
        <w:rPr>
          <w:b/>
        </w:rPr>
        <w:t>ремонт насосных агрегатов ТЭЦ 1 очереди</w:t>
      </w:r>
    </w:p>
    <w:p w:rsidR="00B72639" w:rsidRPr="00C71CD0" w:rsidRDefault="00B72639" w:rsidP="00B72639">
      <w:pPr>
        <w:widowControl w:val="0"/>
        <w:suppressAutoHyphens/>
        <w:jc w:val="center"/>
        <w:rPr>
          <w:b/>
        </w:rPr>
      </w:pPr>
      <w:r w:rsidRPr="00C71CD0">
        <w:rPr>
          <w:b/>
        </w:rPr>
        <w:t>Южной ТЭЦ (ТЭЦ-22) филиала “Невский” ОАО “ТГК-1”</w:t>
      </w:r>
    </w:p>
    <w:p w:rsidR="00B72639" w:rsidRPr="00C71CD0" w:rsidRDefault="00B72639" w:rsidP="00B72639">
      <w:pPr>
        <w:widowControl w:val="0"/>
        <w:suppressAutoHyphens/>
        <w:jc w:val="center"/>
        <w:rPr>
          <w:b/>
        </w:rPr>
      </w:pPr>
    </w:p>
    <w:tbl>
      <w:tblPr>
        <w:tblW w:w="10149" w:type="dxa"/>
        <w:jc w:val="center"/>
        <w:tblInd w:w="-472" w:type="dxa"/>
        <w:tblLayout w:type="fixed"/>
        <w:tblLook w:val="0000" w:firstRow="0" w:lastRow="0" w:firstColumn="0" w:lastColumn="0" w:noHBand="0" w:noVBand="0"/>
      </w:tblPr>
      <w:tblGrid>
        <w:gridCol w:w="652"/>
        <w:gridCol w:w="7533"/>
        <w:gridCol w:w="853"/>
        <w:gridCol w:w="1111"/>
      </w:tblGrid>
      <w:tr w:rsidR="00B72639" w:rsidRPr="00C71CD0" w:rsidTr="00C62A16">
        <w:trPr>
          <w:trHeight w:val="450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39" w:rsidRPr="00C71CD0" w:rsidRDefault="00B72639" w:rsidP="00B72639">
            <w:pPr>
              <w:jc w:val="center"/>
              <w:rPr>
                <w:b/>
                <w:bCs/>
              </w:rPr>
            </w:pPr>
            <w:r w:rsidRPr="00C71CD0">
              <w:rPr>
                <w:b/>
                <w:bCs/>
              </w:rPr>
              <w:t>№ п/п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2639" w:rsidRPr="00C71CD0" w:rsidRDefault="00B72639" w:rsidP="00B72639">
            <w:pPr>
              <w:jc w:val="center"/>
              <w:rPr>
                <w:b/>
                <w:bCs/>
              </w:rPr>
            </w:pPr>
            <w:r w:rsidRPr="00C71CD0">
              <w:rPr>
                <w:b/>
                <w:bCs/>
              </w:rPr>
              <w:t>Тип насоса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jc w:val="center"/>
              <w:rPr>
                <w:b/>
                <w:bCs/>
              </w:rPr>
            </w:pPr>
            <w:r w:rsidRPr="00C71CD0">
              <w:rPr>
                <w:b/>
                <w:bCs/>
              </w:rPr>
              <w:t>Ед. изм.</w:t>
            </w:r>
          </w:p>
          <w:p w:rsidR="00B72639" w:rsidRPr="00C71CD0" w:rsidRDefault="00B72639" w:rsidP="00B72639">
            <w:pPr>
              <w:jc w:val="center"/>
              <w:rPr>
                <w:b/>
                <w:b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2639" w:rsidRPr="00C71CD0" w:rsidRDefault="00B72639" w:rsidP="00B72639">
            <w:pPr>
              <w:jc w:val="center"/>
              <w:rPr>
                <w:b/>
                <w:bCs/>
              </w:rPr>
            </w:pPr>
            <w:r w:rsidRPr="00C71CD0">
              <w:rPr>
                <w:b/>
                <w:bCs/>
              </w:rPr>
              <w:t>Объем</w:t>
            </w:r>
          </w:p>
        </w:tc>
      </w:tr>
      <w:tr w:rsidR="00B72639" w:rsidRPr="00C71CD0" w:rsidTr="00C62A16">
        <w:trPr>
          <w:trHeight w:val="450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numPr>
                <w:ilvl w:val="0"/>
                <w:numId w:val="25"/>
              </w:numPr>
              <w:jc w:val="right"/>
              <w:rPr>
                <w:b/>
                <w:bCs/>
              </w:rPr>
            </w:pPr>
          </w:p>
        </w:tc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/>
                <w:bCs/>
              </w:rPr>
            </w:pPr>
            <w:r w:rsidRPr="00C71CD0">
              <w:rPr>
                <w:b/>
                <w:bCs/>
              </w:rPr>
              <w:t>Ремонт сетевых насосов I подъема СЭ-5000-70   (подшипники качения с маслосист</w:t>
            </w:r>
            <w:r w:rsidRPr="00C71CD0">
              <w:rPr>
                <w:b/>
                <w:bCs/>
              </w:rPr>
              <w:t>е</w:t>
            </w:r>
            <w:r w:rsidRPr="00C71CD0">
              <w:rPr>
                <w:b/>
                <w:bCs/>
              </w:rPr>
              <w:t xml:space="preserve">мой) </w:t>
            </w:r>
          </w:p>
        </w:tc>
      </w:tr>
      <w:tr w:rsidR="00B72639" w:rsidRPr="00C71CD0" w:rsidTr="00C62A16">
        <w:trPr>
          <w:trHeight w:val="341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>1.1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>I группа сложности: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шт.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4</w:t>
            </w:r>
          </w:p>
        </w:tc>
      </w:tr>
      <w:tr w:rsidR="00B72639" w:rsidRPr="00C71CD0" w:rsidTr="00C62A16">
        <w:trPr>
          <w:trHeight w:val="450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>1.2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>ремонт выносных опор электродвигателя</w:t>
            </w:r>
            <w:r w:rsidRPr="00C71CD0">
              <w:t xml:space="preserve"> </w:t>
            </w:r>
            <w:r w:rsidRPr="00C71CD0">
              <w:rPr>
                <w:bCs/>
              </w:rPr>
              <w:t>с подшипниками скольжения (</w:t>
            </w:r>
            <w:r w:rsidRPr="00C71CD0">
              <w:t>Ø вала до 140</w:t>
            </w:r>
            <w:r w:rsidR="006F5D62" w:rsidRPr="00C71CD0">
              <w:t>)</w:t>
            </w:r>
            <w:r w:rsidRPr="00C71CD0">
              <w:rPr>
                <w:bCs/>
              </w:rPr>
              <w:t xml:space="preserve"> по  II группа сложности </w:t>
            </w:r>
            <w:r w:rsidR="006F5D62" w:rsidRPr="00C71CD0">
              <w:rPr>
                <w:bCs/>
              </w:rPr>
              <w:t>(</w:t>
            </w:r>
            <w:r w:rsidRPr="00C71CD0">
              <w:rPr>
                <w:bCs/>
              </w:rPr>
              <w:t>разборка, очистка</w:t>
            </w:r>
            <w:r w:rsidR="006F5D62" w:rsidRPr="00C71CD0">
              <w:rPr>
                <w:bCs/>
              </w:rPr>
              <w:t>,</w:t>
            </w:r>
            <w:r w:rsidRPr="00C71CD0">
              <w:rPr>
                <w:bCs/>
              </w:rPr>
              <w:t xml:space="preserve"> </w:t>
            </w:r>
            <w:proofErr w:type="spellStart"/>
            <w:r w:rsidRPr="00C71CD0">
              <w:rPr>
                <w:bCs/>
              </w:rPr>
              <w:t>дефект</w:t>
            </w:r>
            <w:r w:rsidRPr="00C71CD0">
              <w:rPr>
                <w:bCs/>
              </w:rPr>
              <w:t>а</w:t>
            </w:r>
            <w:r w:rsidRPr="00C71CD0">
              <w:rPr>
                <w:bCs/>
              </w:rPr>
              <w:t>ция</w:t>
            </w:r>
            <w:proofErr w:type="spellEnd"/>
            <w:r w:rsidRPr="00C71CD0">
              <w:rPr>
                <w:bCs/>
              </w:rPr>
              <w:t>, сборка)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шт.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8</w:t>
            </w:r>
          </w:p>
        </w:tc>
      </w:tr>
      <w:tr w:rsidR="00B72639" w:rsidRPr="00C71CD0" w:rsidTr="00C62A16">
        <w:trPr>
          <w:trHeight w:val="450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lastRenderedPageBreak/>
              <w:t>1.3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>Динамическая балансировка ротора электродвигателя насоса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6F5D62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шт.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1</w:t>
            </w:r>
          </w:p>
        </w:tc>
      </w:tr>
      <w:tr w:rsidR="00B72639" w:rsidRPr="00C71CD0" w:rsidTr="00C62A16">
        <w:trPr>
          <w:trHeight w:val="450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numPr>
                <w:ilvl w:val="0"/>
                <w:numId w:val="25"/>
              </w:numPr>
              <w:jc w:val="center"/>
              <w:rPr>
                <w:b/>
                <w:bCs/>
              </w:rPr>
            </w:pPr>
          </w:p>
        </w:tc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/>
                <w:bCs/>
              </w:rPr>
            </w:pPr>
            <w:r w:rsidRPr="00C71CD0">
              <w:rPr>
                <w:b/>
                <w:bCs/>
              </w:rPr>
              <w:t>Ремонт сетевых насосов II подъема СЭ-5000-160 (подшипники скольжения с масл</w:t>
            </w:r>
            <w:r w:rsidRPr="00C71CD0">
              <w:rPr>
                <w:b/>
                <w:bCs/>
              </w:rPr>
              <w:t>о</w:t>
            </w:r>
            <w:r w:rsidRPr="00C71CD0">
              <w:rPr>
                <w:b/>
                <w:bCs/>
              </w:rPr>
              <w:t>системой)</w:t>
            </w:r>
          </w:p>
        </w:tc>
      </w:tr>
      <w:tr w:rsidR="00B72639" w:rsidRPr="00C71CD0" w:rsidTr="00C62A16">
        <w:trPr>
          <w:trHeight w:val="450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>2.1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>I группа сложности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шт.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3</w:t>
            </w:r>
          </w:p>
        </w:tc>
      </w:tr>
      <w:tr w:rsidR="00B72639" w:rsidRPr="00C71CD0" w:rsidTr="00C62A16">
        <w:trPr>
          <w:trHeight w:val="450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>2.2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>ремонт выносных опор электродвигателя</w:t>
            </w:r>
            <w:r w:rsidRPr="00C71CD0">
              <w:t xml:space="preserve"> </w:t>
            </w:r>
            <w:r w:rsidRPr="00C71CD0">
              <w:rPr>
                <w:bCs/>
              </w:rPr>
              <w:t>с подшипниками скольжения (</w:t>
            </w:r>
            <w:r w:rsidRPr="00C71CD0">
              <w:t>Ø вала до 140</w:t>
            </w:r>
            <w:r w:rsidR="006F5D62" w:rsidRPr="00C71CD0">
              <w:t>)</w:t>
            </w:r>
            <w:r w:rsidRPr="00C71CD0">
              <w:rPr>
                <w:bCs/>
              </w:rPr>
              <w:t xml:space="preserve"> по  II группе сложности </w:t>
            </w:r>
            <w:r w:rsidR="006F5D62" w:rsidRPr="00C71CD0">
              <w:rPr>
                <w:bCs/>
              </w:rPr>
              <w:t>(</w:t>
            </w:r>
            <w:r w:rsidRPr="00C71CD0">
              <w:rPr>
                <w:bCs/>
              </w:rPr>
              <w:t>разборка, очистка</w:t>
            </w:r>
            <w:r w:rsidR="006F5D62" w:rsidRPr="00C71CD0">
              <w:rPr>
                <w:bCs/>
              </w:rPr>
              <w:t>,</w:t>
            </w:r>
            <w:r w:rsidRPr="00C71CD0">
              <w:rPr>
                <w:bCs/>
              </w:rPr>
              <w:t xml:space="preserve"> </w:t>
            </w:r>
            <w:proofErr w:type="spellStart"/>
            <w:r w:rsidRPr="00C71CD0">
              <w:rPr>
                <w:bCs/>
              </w:rPr>
              <w:t>дефект</w:t>
            </w:r>
            <w:r w:rsidRPr="00C71CD0">
              <w:rPr>
                <w:bCs/>
              </w:rPr>
              <w:t>а</w:t>
            </w:r>
            <w:r w:rsidRPr="00C71CD0">
              <w:rPr>
                <w:bCs/>
              </w:rPr>
              <w:t>ция</w:t>
            </w:r>
            <w:proofErr w:type="spellEnd"/>
            <w:r w:rsidRPr="00C71CD0">
              <w:rPr>
                <w:bCs/>
              </w:rPr>
              <w:t>,  сборка)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шт.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6</w:t>
            </w:r>
          </w:p>
        </w:tc>
      </w:tr>
      <w:tr w:rsidR="00B72639" w:rsidRPr="00C71CD0" w:rsidTr="00C62A16">
        <w:trPr>
          <w:trHeight w:val="450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>2.3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>Динамическая балансировка ротора электродвигателя насоса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6F5D62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шт.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1</w:t>
            </w:r>
          </w:p>
        </w:tc>
      </w:tr>
      <w:tr w:rsidR="00B72639" w:rsidRPr="00C71CD0" w:rsidTr="00C62A16">
        <w:trPr>
          <w:trHeight w:val="450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numPr>
                <w:ilvl w:val="0"/>
                <w:numId w:val="25"/>
              </w:numPr>
              <w:rPr>
                <w:b/>
                <w:bCs/>
              </w:rPr>
            </w:pPr>
          </w:p>
        </w:tc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/>
                <w:bCs/>
              </w:rPr>
            </w:pPr>
            <w:r w:rsidRPr="00C71CD0">
              <w:rPr>
                <w:b/>
                <w:bCs/>
              </w:rPr>
              <w:t>Ремонт сетевого насоса СЭ-2500-60   (подшипники качения, без маслосистемы)</w:t>
            </w:r>
          </w:p>
        </w:tc>
      </w:tr>
      <w:tr w:rsidR="00B72639" w:rsidRPr="00C71CD0" w:rsidTr="00C62A16">
        <w:trPr>
          <w:trHeight w:val="450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 xml:space="preserve">IΙΙ группа сложности: 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шт.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jc w:val="center"/>
              <w:rPr>
                <w:bCs/>
                <w:highlight w:val="yellow"/>
              </w:rPr>
            </w:pPr>
            <w:r w:rsidRPr="00C71CD0">
              <w:rPr>
                <w:bCs/>
              </w:rPr>
              <w:t>2</w:t>
            </w:r>
          </w:p>
        </w:tc>
      </w:tr>
      <w:tr w:rsidR="00B72639" w:rsidRPr="00C71CD0" w:rsidTr="00C62A16">
        <w:trPr>
          <w:trHeight w:val="450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numPr>
                <w:ilvl w:val="0"/>
                <w:numId w:val="25"/>
              </w:numPr>
              <w:rPr>
                <w:b/>
                <w:bCs/>
              </w:rPr>
            </w:pPr>
          </w:p>
        </w:tc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/>
                <w:bCs/>
              </w:rPr>
            </w:pPr>
            <w:r w:rsidRPr="00C71CD0">
              <w:rPr>
                <w:b/>
                <w:bCs/>
              </w:rPr>
              <w:t>Ремонт циркуляционного насоса Д 12500-24 (подшипники качения, без маслосист</w:t>
            </w:r>
            <w:r w:rsidRPr="00C71CD0">
              <w:rPr>
                <w:b/>
                <w:bCs/>
              </w:rPr>
              <w:t>е</w:t>
            </w:r>
            <w:r w:rsidRPr="00C71CD0">
              <w:rPr>
                <w:b/>
                <w:bCs/>
              </w:rPr>
              <w:t>мы)</w:t>
            </w:r>
          </w:p>
        </w:tc>
      </w:tr>
      <w:tr w:rsidR="00B72639" w:rsidRPr="00C71CD0" w:rsidTr="00C62A16">
        <w:trPr>
          <w:trHeight w:val="450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>4.1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>I группа сложности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шт.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2</w:t>
            </w:r>
          </w:p>
        </w:tc>
      </w:tr>
      <w:tr w:rsidR="00B72639" w:rsidRPr="00C71CD0" w:rsidTr="00C62A16">
        <w:trPr>
          <w:trHeight w:val="450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>4.2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 xml:space="preserve"> II группа сложности: 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шт.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39" w:rsidRPr="00C71CD0" w:rsidRDefault="00B72639" w:rsidP="00B72639">
            <w:pPr>
              <w:jc w:val="center"/>
              <w:rPr>
                <w:bCs/>
                <w:highlight w:val="yellow"/>
              </w:rPr>
            </w:pPr>
            <w:r w:rsidRPr="00C71CD0">
              <w:rPr>
                <w:bCs/>
              </w:rPr>
              <w:t>2</w:t>
            </w:r>
          </w:p>
        </w:tc>
      </w:tr>
      <w:tr w:rsidR="00B72639" w:rsidRPr="00C71CD0" w:rsidTr="00C62A16">
        <w:trPr>
          <w:trHeight w:val="450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>4.3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>IIΙ группа сложности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2639" w:rsidRPr="00C71CD0" w:rsidRDefault="006F5D62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шт.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2639" w:rsidRPr="00C71CD0" w:rsidRDefault="00B72639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1</w:t>
            </w:r>
          </w:p>
        </w:tc>
      </w:tr>
      <w:tr w:rsidR="00B72639" w:rsidRPr="00C71CD0" w:rsidTr="00C62A16">
        <w:trPr>
          <w:trHeight w:val="450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numPr>
                <w:ilvl w:val="0"/>
                <w:numId w:val="25"/>
              </w:numPr>
              <w:rPr>
                <w:b/>
                <w:bCs/>
              </w:rPr>
            </w:pPr>
          </w:p>
        </w:tc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/>
                <w:bCs/>
              </w:rPr>
            </w:pPr>
            <w:r w:rsidRPr="00C71CD0">
              <w:rPr>
                <w:b/>
                <w:bCs/>
              </w:rPr>
              <w:t>Ремонт насоса городской воды  Д6300-60</w:t>
            </w:r>
          </w:p>
        </w:tc>
      </w:tr>
      <w:tr w:rsidR="00B72639" w:rsidRPr="00C71CD0" w:rsidTr="00C62A16">
        <w:trPr>
          <w:trHeight w:val="450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>5.1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>I группа сложности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шт.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1</w:t>
            </w:r>
          </w:p>
        </w:tc>
      </w:tr>
      <w:tr w:rsidR="00B72639" w:rsidRPr="00C71CD0" w:rsidTr="00C62A16">
        <w:trPr>
          <w:trHeight w:val="450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>5.2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>II группа сложности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шт.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1</w:t>
            </w:r>
          </w:p>
        </w:tc>
      </w:tr>
      <w:tr w:rsidR="00B72639" w:rsidRPr="00C71CD0" w:rsidTr="00C62A16">
        <w:trPr>
          <w:trHeight w:val="450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>5.3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>IΙΙ группа сложности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шт.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1</w:t>
            </w:r>
          </w:p>
        </w:tc>
      </w:tr>
      <w:tr w:rsidR="00B72639" w:rsidRPr="00C71CD0" w:rsidTr="00C62A16">
        <w:trPr>
          <w:trHeight w:val="450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numPr>
                <w:ilvl w:val="0"/>
                <w:numId w:val="25"/>
              </w:numPr>
              <w:rPr>
                <w:b/>
                <w:bCs/>
              </w:rPr>
            </w:pPr>
          </w:p>
        </w:tc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/>
                <w:bCs/>
              </w:rPr>
            </w:pPr>
            <w:r w:rsidRPr="00C71CD0">
              <w:rPr>
                <w:b/>
                <w:bCs/>
              </w:rPr>
              <w:t>Ремонт насоса перепуска сетевой воды ЦН-1000-180</w:t>
            </w:r>
          </w:p>
        </w:tc>
      </w:tr>
      <w:tr w:rsidR="00B72639" w:rsidRPr="00C71CD0" w:rsidTr="00C62A16">
        <w:trPr>
          <w:trHeight w:val="450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>6.1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 xml:space="preserve"> I группа сложности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шт.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39" w:rsidRPr="00C71CD0" w:rsidRDefault="00B72639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2</w:t>
            </w:r>
          </w:p>
        </w:tc>
      </w:tr>
      <w:tr w:rsidR="00B72639" w:rsidRPr="00C71CD0" w:rsidTr="00C62A16">
        <w:trPr>
          <w:trHeight w:val="450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>6.2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>II группа сложности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6F5D62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шт.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1</w:t>
            </w:r>
          </w:p>
        </w:tc>
      </w:tr>
      <w:tr w:rsidR="00B72639" w:rsidRPr="00C71CD0" w:rsidTr="00C62A16">
        <w:trPr>
          <w:trHeight w:val="450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numPr>
                <w:ilvl w:val="0"/>
                <w:numId w:val="25"/>
              </w:numPr>
              <w:rPr>
                <w:b/>
              </w:rPr>
            </w:pPr>
          </w:p>
        </w:tc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/>
              </w:rPr>
            </w:pPr>
            <w:r w:rsidRPr="00C71CD0">
              <w:rPr>
                <w:b/>
              </w:rPr>
              <w:t>Ремонт насоса подпитки (зимний) Д-2500-45</w:t>
            </w:r>
          </w:p>
          <w:p w:rsidR="00B72639" w:rsidRPr="00C71CD0" w:rsidRDefault="00B72639" w:rsidP="00B72639">
            <w:pPr>
              <w:rPr>
                <w:b/>
              </w:rPr>
            </w:pPr>
          </w:p>
        </w:tc>
      </w:tr>
      <w:tr w:rsidR="00B72639" w:rsidRPr="00C71CD0" w:rsidTr="00C62A16">
        <w:trPr>
          <w:trHeight w:val="450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  <w:r w:rsidRPr="00C71CD0">
              <w:rPr>
                <w:bCs/>
              </w:rPr>
              <w:t>I группа сложности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6F5D62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шт.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39" w:rsidRPr="00C71CD0" w:rsidRDefault="00B72639" w:rsidP="00B72639">
            <w:pPr>
              <w:jc w:val="center"/>
              <w:rPr>
                <w:bCs/>
              </w:rPr>
            </w:pPr>
            <w:r w:rsidRPr="00C71CD0">
              <w:rPr>
                <w:bCs/>
              </w:rPr>
              <w:t>2</w:t>
            </w:r>
          </w:p>
        </w:tc>
      </w:tr>
      <w:tr w:rsidR="00B72639" w:rsidRPr="00C71CD0" w:rsidTr="00C62A16">
        <w:trPr>
          <w:trHeight w:val="450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rPr>
                <w:bCs/>
              </w:rPr>
            </w:pPr>
          </w:p>
        </w:tc>
        <w:tc>
          <w:tcPr>
            <w:tcW w:w="9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639" w:rsidRPr="00C71CD0" w:rsidRDefault="00B72639" w:rsidP="00B72639">
            <w:pPr>
              <w:jc w:val="center"/>
              <w:rPr>
                <w:bCs/>
              </w:rPr>
            </w:pPr>
            <w:r w:rsidRPr="00524910">
              <w:rPr>
                <w:b/>
              </w:rPr>
              <w:t>Итого</w:t>
            </w:r>
            <w:r>
              <w:rPr>
                <w:b/>
              </w:rPr>
              <w:t xml:space="preserve"> планируемая стоимость 3250,00</w:t>
            </w:r>
            <w:r w:rsidRPr="00524910">
              <w:rPr>
                <w:b/>
              </w:rPr>
              <w:t xml:space="preserve"> тыс</w:t>
            </w:r>
            <w:r w:rsidRPr="005D4AD3">
              <w:rPr>
                <w:b/>
              </w:rPr>
              <w:t>. руб. без учета НДС</w:t>
            </w:r>
            <w:r>
              <w:t xml:space="preserve">                       </w:t>
            </w:r>
          </w:p>
        </w:tc>
      </w:tr>
    </w:tbl>
    <w:p w:rsidR="00B72639" w:rsidRDefault="00B72639" w:rsidP="00B72639">
      <w:pPr>
        <w:pStyle w:val="xl34"/>
        <w:suppressAutoHyphens/>
        <w:spacing w:before="0" w:beforeAutospacing="0" w:after="0" w:afterAutospacing="0"/>
        <w:ind w:firstLineChars="0" w:firstLine="0"/>
        <w:jc w:val="center"/>
      </w:pPr>
    </w:p>
    <w:p w:rsidR="00B72639" w:rsidRPr="00C71CD0" w:rsidRDefault="00B72639" w:rsidP="00B72639">
      <w:pPr>
        <w:keepNext/>
        <w:widowControl w:val="0"/>
        <w:suppressAutoHyphens/>
        <w:jc w:val="center"/>
        <w:outlineLvl w:val="3"/>
        <w:rPr>
          <w:b/>
          <w:bCs/>
          <w:lang w:val="x-none" w:eastAsia="x-none"/>
        </w:rPr>
      </w:pPr>
      <w:r w:rsidRPr="00C71CD0">
        <w:rPr>
          <w:b/>
          <w:bCs/>
          <w:lang w:val="x-none" w:eastAsia="x-none"/>
        </w:rPr>
        <w:t>УКРУПНЕННАЯ  В Е Д О М О С Т Ь</w:t>
      </w:r>
    </w:p>
    <w:p w:rsidR="00B72639" w:rsidRPr="00C71CD0" w:rsidRDefault="00B72639" w:rsidP="00B72639">
      <w:pPr>
        <w:suppressAutoHyphens/>
        <w:ind w:left="357"/>
        <w:jc w:val="center"/>
        <w:rPr>
          <w:b/>
          <w:bCs/>
        </w:rPr>
      </w:pPr>
      <w:r w:rsidRPr="00C71CD0">
        <w:rPr>
          <w:b/>
          <w:bCs/>
        </w:rPr>
        <w:t xml:space="preserve">объёмов работ </w:t>
      </w:r>
    </w:p>
    <w:p w:rsidR="00B72639" w:rsidRPr="00C71CD0" w:rsidRDefault="00B72639" w:rsidP="00B72639">
      <w:pPr>
        <w:suppressAutoHyphens/>
        <w:ind w:left="357"/>
        <w:jc w:val="center"/>
      </w:pPr>
      <w:r w:rsidRPr="00C71CD0">
        <w:rPr>
          <w:b/>
          <w:bCs/>
        </w:rPr>
        <w:t xml:space="preserve">на </w:t>
      </w:r>
      <w:r w:rsidRPr="00C71CD0">
        <w:rPr>
          <w:b/>
        </w:rPr>
        <w:t xml:space="preserve">ремонт </w:t>
      </w:r>
      <w:r>
        <w:rPr>
          <w:b/>
        </w:rPr>
        <w:t>арматуры ГВС</w:t>
      </w:r>
      <w:r w:rsidRPr="00C71CD0">
        <w:rPr>
          <w:b/>
        </w:rPr>
        <w:t xml:space="preserve"> ТЭЦ 1 очереди</w:t>
      </w:r>
    </w:p>
    <w:p w:rsidR="00B72639" w:rsidRPr="00C71CD0" w:rsidRDefault="00B72639" w:rsidP="00B72639">
      <w:pPr>
        <w:widowControl w:val="0"/>
        <w:suppressAutoHyphens/>
        <w:jc w:val="center"/>
        <w:rPr>
          <w:b/>
        </w:rPr>
      </w:pPr>
      <w:r w:rsidRPr="00C71CD0">
        <w:rPr>
          <w:b/>
        </w:rPr>
        <w:t>Южной ТЭЦ (ТЭЦ-22) филиала “Невский” ОАО “ТГК-1”</w:t>
      </w:r>
    </w:p>
    <w:p w:rsidR="00B72639" w:rsidRPr="00EC4826" w:rsidRDefault="00B72639" w:rsidP="00EC4826">
      <w:pPr>
        <w:widowControl w:val="0"/>
        <w:suppressAutoHyphens/>
        <w:ind w:left="709"/>
        <w:jc w:val="center"/>
        <w:rPr>
          <w:b/>
        </w:rPr>
      </w:pPr>
      <w:r w:rsidRPr="004C257F">
        <w:rPr>
          <w:b/>
        </w:rPr>
        <w:t>Технические характеристики указаны в таблице.</w:t>
      </w:r>
    </w:p>
    <w:tbl>
      <w:tblPr>
        <w:tblW w:w="10224" w:type="dxa"/>
        <w:jc w:val="center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7142"/>
        <w:gridCol w:w="992"/>
        <w:gridCol w:w="1098"/>
      </w:tblGrid>
      <w:tr w:rsidR="00B72639" w:rsidRPr="004C257F" w:rsidTr="00C62A16">
        <w:trPr>
          <w:jc w:val="center"/>
        </w:trPr>
        <w:tc>
          <w:tcPr>
            <w:tcW w:w="992" w:type="dxa"/>
            <w:vAlign w:val="center"/>
          </w:tcPr>
          <w:p w:rsidR="00B72639" w:rsidRPr="004C257F" w:rsidRDefault="00B72639" w:rsidP="00B72639">
            <w:pPr>
              <w:jc w:val="center"/>
              <w:rPr>
                <w:b/>
              </w:rPr>
            </w:pPr>
            <w:r w:rsidRPr="004C257F">
              <w:rPr>
                <w:b/>
              </w:rPr>
              <w:t xml:space="preserve">№ </w:t>
            </w:r>
            <w:proofErr w:type="spellStart"/>
            <w:r w:rsidRPr="004C257F">
              <w:rPr>
                <w:b/>
              </w:rPr>
              <w:t>п.п</w:t>
            </w:r>
            <w:proofErr w:type="spellEnd"/>
            <w:r w:rsidRPr="004C257F">
              <w:rPr>
                <w:b/>
              </w:rPr>
              <w:t>.</w:t>
            </w:r>
          </w:p>
        </w:tc>
        <w:tc>
          <w:tcPr>
            <w:tcW w:w="7142" w:type="dxa"/>
            <w:vAlign w:val="center"/>
          </w:tcPr>
          <w:p w:rsidR="00B72639" w:rsidRPr="004C257F" w:rsidRDefault="00B72639" w:rsidP="00B72639">
            <w:pPr>
              <w:jc w:val="center"/>
              <w:rPr>
                <w:b/>
              </w:rPr>
            </w:pPr>
            <w:r w:rsidRPr="004C257F">
              <w:rPr>
                <w:b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B72639" w:rsidRPr="004C257F" w:rsidRDefault="00B72639" w:rsidP="00B72639">
            <w:pPr>
              <w:jc w:val="center"/>
              <w:rPr>
                <w:b/>
              </w:rPr>
            </w:pPr>
            <w:r w:rsidRPr="004C257F">
              <w:rPr>
                <w:b/>
              </w:rPr>
              <w:t>Ед. изм.</w:t>
            </w:r>
          </w:p>
        </w:tc>
        <w:tc>
          <w:tcPr>
            <w:tcW w:w="1098" w:type="dxa"/>
            <w:vAlign w:val="center"/>
          </w:tcPr>
          <w:p w:rsidR="00B72639" w:rsidRPr="004C257F" w:rsidRDefault="00B72639" w:rsidP="00B72639">
            <w:pPr>
              <w:jc w:val="center"/>
              <w:rPr>
                <w:b/>
              </w:rPr>
            </w:pPr>
            <w:r w:rsidRPr="004C257F">
              <w:rPr>
                <w:b/>
              </w:rPr>
              <w:t>Объем</w:t>
            </w:r>
          </w:p>
        </w:tc>
      </w:tr>
      <w:tr w:rsidR="00B72639" w:rsidRPr="004C257F" w:rsidTr="00C62A16">
        <w:trPr>
          <w:jc w:val="center"/>
        </w:trPr>
        <w:tc>
          <w:tcPr>
            <w:tcW w:w="992" w:type="dxa"/>
          </w:tcPr>
          <w:p w:rsidR="00B72639" w:rsidRPr="004C257F" w:rsidRDefault="00B72639" w:rsidP="00B72639">
            <w:pPr>
              <w:jc w:val="center"/>
              <w:rPr>
                <w:color w:val="FF0000"/>
              </w:rPr>
            </w:pPr>
          </w:p>
        </w:tc>
        <w:tc>
          <w:tcPr>
            <w:tcW w:w="7142" w:type="dxa"/>
          </w:tcPr>
          <w:p w:rsidR="00B72639" w:rsidRPr="004C257F" w:rsidRDefault="00B72639" w:rsidP="00B72639">
            <w:pPr>
              <w:rPr>
                <w:b/>
              </w:rPr>
            </w:pPr>
            <w:r w:rsidRPr="004C257F">
              <w:rPr>
                <w:b/>
              </w:rPr>
              <w:t>Ремонт по первой группе сложности  в условиях мастерской</w:t>
            </w:r>
          </w:p>
        </w:tc>
        <w:tc>
          <w:tcPr>
            <w:tcW w:w="992" w:type="dxa"/>
          </w:tcPr>
          <w:p w:rsidR="00B72639" w:rsidRPr="004C257F" w:rsidRDefault="00B72639" w:rsidP="00B72639">
            <w:pPr>
              <w:jc w:val="center"/>
              <w:rPr>
                <w:color w:val="FF0000"/>
              </w:rPr>
            </w:pPr>
          </w:p>
        </w:tc>
        <w:tc>
          <w:tcPr>
            <w:tcW w:w="1098" w:type="dxa"/>
          </w:tcPr>
          <w:p w:rsidR="00B72639" w:rsidRPr="004C257F" w:rsidRDefault="00B72639" w:rsidP="00B72639">
            <w:pPr>
              <w:jc w:val="center"/>
              <w:rPr>
                <w:color w:val="FF0000"/>
              </w:rPr>
            </w:pPr>
          </w:p>
        </w:tc>
      </w:tr>
      <w:tr w:rsidR="00B72639" w:rsidRPr="004C257F" w:rsidTr="00C62A16">
        <w:trPr>
          <w:jc w:val="center"/>
        </w:trPr>
        <w:tc>
          <w:tcPr>
            <w:tcW w:w="992" w:type="dxa"/>
          </w:tcPr>
          <w:p w:rsidR="00B72639" w:rsidRPr="004C257F" w:rsidRDefault="00B72639" w:rsidP="00B72639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7142" w:type="dxa"/>
          </w:tcPr>
          <w:p w:rsidR="00B72639" w:rsidRPr="004C257F" w:rsidRDefault="00B72639" w:rsidP="00B72639">
            <w:pPr>
              <w:widowControl w:val="0"/>
              <w:autoSpaceDE w:val="0"/>
              <w:autoSpaceDN w:val="0"/>
              <w:adjustRightInd w:val="0"/>
              <w:ind w:right="125"/>
              <w:rPr>
                <w:b/>
                <w:bCs/>
                <w:i/>
              </w:rPr>
            </w:pPr>
            <w:r w:rsidRPr="004C257F">
              <w:t xml:space="preserve"> </w:t>
            </w:r>
            <w:r w:rsidRPr="004C257F">
              <w:rPr>
                <w:bCs/>
              </w:rPr>
              <w:t>Ремонт задвижки</w:t>
            </w:r>
            <w:r w:rsidRPr="004C257F">
              <w:rPr>
                <w:b/>
                <w:bCs/>
                <w:i/>
              </w:rPr>
              <w:t xml:space="preserve"> </w:t>
            </w:r>
            <w:r w:rsidRPr="007A29A4">
              <w:t xml:space="preserve">1ТУ-333 </w:t>
            </w:r>
            <w:proofErr w:type="spellStart"/>
            <w:r w:rsidRPr="004C257F">
              <w:t>Ду</w:t>
            </w:r>
            <w:proofErr w:type="spellEnd"/>
            <w:r w:rsidRPr="004C257F">
              <w:t xml:space="preserve">=1000, </w:t>
            </w:r>
            <w:proofErr w:type="spellStart"/>
            <w:r w:rsidRPr="004C257F">
              <w:t>Ру</w:t>
            </w:r>
            <w:proofErr w:type="spellEnd"/>
            <w:r w:rsidRPr="004C257F">
              <w:t xml:space="preserve">=25 с </w:t>
            </w:r>
            <w:proofErr w:type="spellStart"/>
            <w:r w:rsidRPr="004C257F">
              <w:t>эл.приводом</w:t>
            </w:r>
            <w:proofErr w:type="spellEnd"/>
            <w:r w:rsidRPr="004C257F">
              <w:t xml:space="preserve"> (тип </w:t>
            </w:r>
            <w:r w:rsidRPr="004C257F">
              <w:rPr>
                <w:bCs/>
              </w:rPr>
              <w:t>привода</w:t>
            </w:r>
            <w:r w:rsidRPr="004C257F">
              <w:t xml:space="preserve"> Д</w:t>
            </w:r>
            <w:r w:rsidRPr="004C257F">
              <w:rPr>
                <w:bCs/>
              </w:rPr>
              <w:t xml:space="preserve">, </w:t>
            </w:r>
            <w:proofErr w:type="spellStart"/>
            <w:r w:rsidRPr="004C257F">
              <w:rPr>
                <w:bCs/>
              </w:rPr>
              <w:t>вварная</w:t>
            </w:r>
            <w:proofErr w:type="spellEnd"/>
            <w:r w:rsidRPr="004C257F">
              <w:rPr>
                <w:bCs/>
              </w:rPr>
              <w:t>, 0105</w:t>
            </w:r>
            <w:r w:rsidRPr="004C257F">
              <w:t xml:space="preserve">) </w:t>
            </w:r>
          </w:p>
        </w:tc>
        <w:tc>
          <w:tcPr>
            <w:tcW w:w="992" w:type="dxa"/>
          </w:tcPr>
          <w:p w:rsidR="00B72639" w:rsidRPr="004C257F" w:rsidRDefault="006F5D62" w:rsidP="00B72639">
            <w:pPr>
              <w:jc w:val="center"/>
            </w:pPr>
            <w:r w:rsidRPr="004C257F">
              <w:t>шт.</w:t>
            </w:r>
          </w:p>
        </w:tc>
        <w:tc>
          <w:tcPr>
            <w:tcW w:w="1098" w:type="dxa"/>
          </w:tcPr>
          <w:p w:rsidR="00B72639" w:rsidRPr="004C257F" w:rsidRDefault="00B72639" w:rsidP="00B72639">
            <w:pPr>
              <w:jc w:val="center"/>
            </w:pPr>
            <w:r w:rsidRPr="00A1081C">
              <w:t>1</w:t>
            </w:r>
          </w:p>
        </w:tc>
      </w:tr>
      <w:tr w:rsidR="00B72639" w:rsidRPr="004C257F" w:rsidTr="00C62A16">
        <w:trPr>
          <w:jc w:val="center"/>
        </w:trPr>
        <w:tc>
          <w:tcPr>
            <w:tcW w:w="992" w:type="dxa"/>
          </w:tcPr>
          <w:p w:rsidR="00B72639" w:rsidRPr="004C257F" w:rsidRDefault="00B72639" w:rsidP="00B72639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7142" w:type="dxa"/>
          </w:tcPr>
          <w:p w:rsidR="00B72639" w:rsidRPr="004C257F" w:rsidRDefault="00B72639" w:rsidP="00B72639">
            <w:pPr>
              <w:widowControl w:val="0"/>
              <w:autoSpaceDE w:val="0"/>
              <w:autoSpaceDN w:val="0"/>
              <w:adjustRightInd w:val="0"/>
              <w:ind w:right="125"/>
              <w:rPr>
                <w:b/>
                <w:color w:val="FF0000"/>
              </w:rPr>
            </w:pPr>
            <w:r w:rsidRPr="004C257F">
              <w:rPr>
                <w:bCs/>
              </w:rPr>
              <w:t>Ремонт задвижки</w:t>
            </w:r>
            <w:r w:rsidRPr="004C257F">
              <w:rPr>
                <w:b/>
                <w:bCs/>
                <w:i/>
              </w:rPr>
              <w:t xml:space="preserve"> </w:t>
            </w:r>
            <w:r w:rsidRPr="004C257F">
              <w:rPr>
                <w:bCs/>
              </w:rPr>
              <w:t xml:space="preserve">1,2ТУ-317 (односторонний износ полей) </w:t>
            </w:r>
            <w:proofErr w:type="spellStart"/>
            <w:r w:rsidRPr="004C257F">
              <w:rPr>
                <w:bCs/>
              </w:rPr>
              <w:t>Ду</w:t>
            </w:r>
            <w:proofErr w:type="spellEnd"/>
            <w:r w:rsidRPr="004C257F">
              <w:rPr>
                <w:bCs/>
              </w:rPr>
              <w:t xml:space="preserve">=1000, </w:t>
            </w:r>
            <w:proofErr w:type="spellStart"/>
            <w:r w:rsidRPr="004C257F">
              <w:rPr>
                <w:bCs/>
              </w:rPr>
              <w:t>Ру</w:t>
            </w:r>
            <w:proofErr w:type="spellEnd"/>
            <w:r w:rsidRPr="004C257F">
              <w:rPr>
                <w:bCs/>
              </w:rPr>
              <w:t xml:space="preserve">=25  с </w:t>
            </w:r>
            <w:proofErr w:type="spellStart"/>
            <w:r w:rsidRPr="004C257F">
              <w:rPr>
                <w:bCs/>
              </w:rPr>
              <w:t>эл.приводом</w:t>
            </w:r>
            <w:proofErr w:type="spellEnd"/>
            <w:r w:rsidRPr="004C257F">
              <w:rPr>
                <w:bCs/>
              </w:rPr>
              <w:t xml:space="preserve"> (тип привода Италия, </w:t>
            </w:r>
            <w:proofErr w:type="spellStart"/>
            <w:r w:rsidRPr="004C257F">
              <w:rPr>
                <w:bCs/>
              </w:rPr>
              <w:t>вварная</w:t>
            </w:r>
            <w:proofErr w:type="spellEnd"/>
            <w:r w:rsidRPr="004C257F">
              <w:rPr>
                <w:bCs/>
              </w:rPr>
              <w:t>)</w:t>
            </w:r>
            <w:r w:rsidRPr="004C257F">
              <w:t xml:space="preserve"> тип задвижки 30с941нж.</w:t>
            </w:r>
            <w:r w:rsidRPr="004C257F">
              <w:rPr>
                <w:bCs/>
              </w:rPr>
              <w:t>)</w:t>
            </w:r>
          </w:p>
        </w:tc>
        <w:tc>
          <w:tcPr>
            <w:tcW w:w="992" w:type="dxa"/>
          </w:tcPr>
          <w:p w:rsidR="00B72639" w:rsidRPr="004C257F" w:rsidRDefault="006F5D62" w:rsidP="00B72639">
            <w:pPr>
              <w:jc w:val="center"/>
            </w:pPr>
            <w:r w:rsidRPr="004C257F">
              <w:t>шт.</w:t>
            </w:r>
          </w:p>
        </w:tc>
        <w:tc>
          <w:tcPr>
            <w:tcW w:w="1098" w:type="dxa"/>
          </w:tcPr>
          <w:p w:rsidR="00B72639" w:rsidRPr="004C257F" w:rsidRDefault="00B72639" w:rsidP="00B72639">
            <w:pPr>
              <w:jc w:val="center"/>
            </w:pPr>
            <w:r w:rsidRPr="004C257F">
              <w:t>2</w:t>
            </w:r>
          </w:p>
        </w:tc>
      </w:tr>
      <w:tr w:rsidR="00B72639" w:rsidRPr="004C257F" w:rsidTr="00C62A16">
        <w:trPr>
          <w:trHeight w:val="354"/>
          <w:jc w:val="center"/>
        </w:trPr>
        <w:tc>
          <w:tcPr>
            <w:tcW w:w="992" w:type="dxa"/>
          </w:tcPr>
          <w:p w:rsidR="00B72639" w:rsidRPr="004C257F" w:rsidRDefault="00B72639" w:rsidP="00B72639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7142" w:type="dxa"/>
          </w:tcPr>
          <w:p w:rsidR="00B72639" w:rsidRPr="004C257F" w:rsidRDefault="00B72639" w:rsidP="00B72639">
            <w:pPr>
              <w:widowControl w:val="0"/>
              <w:autoSpaceDE w:val="0"/>
              <w:autoSpaceDN w:val="0"/>
              <w:adjustRightInd w:val="0"/>
              <w:ind w:right="125"/>
            </w:pPr>
            <w:r w:rsidRPr="004C257F">
              <w:rPr>
                <w:bCs/>
              </w:rPr>
              <w:t>Ремонт задвижки</w:t>
            </w:r>
            <w:r w:rsidRPr="004C257F">
              <w:rPr>
                <w:b/>
                <w:bCs/>
                <w:i/>
              </w:rPr>
              <w:t xml:space="preserve"> </w:t>
            </w:r>
            <w:r>
              <w:t>ВУ-1</w:t>
            </w:r>
            <w:r w:rsidRPr="004C257F">
              <w:t xml:space="preserve"> (водомерный узел)</w:t>
            </w:r>
          </w:p>
          <w:p w:rsidR="00B72639" w:rsidRPr="004C257F" w:rsidRDefault="00B72639" w:rsidP="00B72639">
            <w:pPr>
              <w:rPr>
                <w:color w:val="000000"/>
                <w:sz w:val="18"/>
                <w:szCs w:val="18"/>
              </w:rPr>
            </w:pPr>
            <w:r w:rsidRPr="004C257F">
              <w:rPr>
                <w:color w:val="000000"/>
                <w:sz w:val="18"/>
                <w:szCs w:val="18"/>
              </w:rPr>
              <w:t>З</w:t>
            </w:r>
            <w:r w:rsidRPr="004C257F">
              <w:rPr>
                <w:color w:val="000000"/>
              </w:rPr>
              <w:t>адвижка с электроприводом Р-10 30Ч930БР Д-600</w:t>
            </w:r>
          </w:p>
        </w:tc>
        <w:tc>
          <w:tcPr>
            <w:tcW w:w="992" w:type="dxa"/>
          </w:tcPr>
          <w:p w:rsidR="00B72639" w:rsidRPr="004C257F" w:rsidRDefault="006F5D62" w:rsidP="00B72639">
            <w:pPr>
              <w:jc w:val="center"/>
            </w:pPr>
            <w:r w:rsidRPr="004C257F">
              <w:t>шт.</w:t>
            </w:r>
          </w:p>
        </w:tc>
        <w:tc>
          <w:tcPr>
            <w:tcW w:w="1098" w:type="dxa"/>
          </w:tcPr>
          <w:p w:rsidR="00B72639" w:rsidRPr="004C257F" w:rsidRDefault="00B72639" w:rsidP="00B72639">
            <w:pPr>
              <w:jc w:val="center"/>
            </w:pPr>
            <w:r w:rsidRPr="004C257F">
              <w:t>1</w:t>
            </w:r>
          </w:p>
        </w:tc>
      </w:tr>
      <w:tr w:rsidR="00B72639" w:rsidRPr="004C257F" w:rsidTr="00C62A16">
        <w:trPr>
          <w:trHeight w:val="354"/>
          <w:jc w:val="center"/>
        </w:trPr>
        <w:tc>
          <w:tcPr>
            <w:tcW w:w="992" w:type="dxa"/>
          </w:tcPr>
          <w:p w:rsidR="00B72639" w:rsidRPr="004C257F" w:rsidRDefault="00B72639" w:rsidP="00B72639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7142" w:type="dxa"/>
          </w:tcPr>
          <w:p w:rsidR="00B72639" w:rsidRPr="004C257F" w:rsidRDefault="00B72639" w:rsidP="00B72639">
            <w:pPr>
              <w:rPr>
                <w:b/>
                <w:color w:val="FF0000"/>
              </w:rPr>
            </w:pPr>
            <w:r w:rsidRPr="004C257F">
              <w:rPr>
                <w:b/>
              </w:rPr>
              <w:t>Ремонт по второй группе сложности с р</w:t>
            </w:r>
            <w:r w:rsidRPr="004C257F">
              <w:rPr>
                <w:b/>
                <w:bCs/>
              </w:rPr>
              <w:t xml:space="preserve">емонтом приводов </w:t>
            </w:r>
            <w:r w:rsidRPr="004C257F">
              <w:rPr>
                <w:b/>
              </w:rPr>
              <w:t>на месте установки арматуры</w:t>
            </w:r>
          </w:p>
        </w:tc>
        <w:tc>
          <w:tcPr>
            <w:tcW w:w="992" w:type="dxa"/>
          </w:tcPr>
          <w:p w:rsidR="00B72639" w:rsidRPr="004C257F" w:rsidRDefault="00B72639" w:rsidP="00B72639">
            <w:pPr>
              <w:jc w:val="center"/>
              <w:rPr>
                <w:color w:val="FF0000"/>
              </w:rPr>
            </w:pPr>
          </w:p>
        </w:tc>
        <w:tc>
          <w:tcPr>
            <w:tcW w:w="1098" w:type="dxa"/>
          </w:tcPr>
          <w:p w:rsidR="00B72639" w:rsidRPr="004C257F" w:rsidRDefault="00B72639" w:rsidP="00B72639">
            <w:pPr>
              <w:jc w:val="center"/>
            </w:pPr>
          </w:p>
        </w:tc>
      </w:tr>
      <w:tr w:rsidR="00B72639" w:rsidRPr="004C257F" w:rsidTr="00C62A16">
        <w:trPr>
          <w:trHeight w:val="354"/>
          <w:jc w:val="center"/>
        </w:trPr>
        <w:tc>
          <w:tcPr>
            <w:tcW w:w="992" w:type="dxa"/>
          </w:tcPr>
          <w:p w:rsidR="00B72639" w:rsidRPr="004C257F" w:rsidRDefault="00B72639" w:rsidP="00B72639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7142" w:type="dxa"/>
          </w:tcPr>
          <w:p w:rsidR="00B72639" w:rsidRPr="004C257F" w:rsidRDefault="00B72639" w:rsidP="00B72639">
            <w:pPr>
              <w:rPr>
                <w:b/>
                <w:color w:val="0000FF"/>
              </w:rPr>
            </w:pPr>
            <w:r w:rsidRPr="004C257F">
              <w:rPr>
                <w:bCs/>
              </w:rPr>
              <w:t>Ремонт задвижки</w:t>
            </w:r>
            <w:r w:rsidRPr="004C257F">
              <w:rPr>
                <w:bCs/>
                <w:i/>
              </w:rPr>
              <w:t xml:space="preserve"> </w:t>
            </w:r>
            <w:r w:rsidRPr="004C257F">
              <w:t xml:space="preserve">ТУ-330 Б </w:t>
            </w:r>
            <w:proofErr w:type="spellStart"/>
            <w:r w:rsidRPr="004C257F">
              <w:t>Ду</w:t>
            </w:r>
            <w:proofErr w:type="spellEnd"/>
            <w:r w:rsidRPr="004C257F">
              <w:t xml:space="preserve">=800, </w:t>
            </w:r>
            <w:proofErr w:type="spellStart"/>
            <w:r w:rsidRPr="004C257F">
              <w:t>Ру</w:t>
            </w:r>
            <w:proofErr w:type="spellEnd"/>
            <w:r w:rsidRPr="004C257F">
              <w:t xml:space="preserve">=25 с </w:t>
            </w:r>
            <w:proofErr w:type="spellStart"/>
            <w:r w:rsidRPr="004C257F">
              <w:t>эл.приводом</w:t>
            </w:r>
            <w:proofErr w:type="spellEnd"/>
            <w:r w:rsidRPr="004C257F">
              <w:t xml:space="preserve"> (</w:t>
            </w:r>
            <w:r w:rsidRPr="004C257F">
              <w:rPr>
                <w:bCs/>
              </w:rPr>
              <w:t>эле</w:t>
            </w:r>
            <w:r w:rsidRPr="004C257F">
              <w:rPr>
                <w:bCs/>
              </w:rPr>
              <w:t>к</w:t>
            </w:r>
            <w:r w:rsidRPr="004C257F">
              <w:rPr>
                <w:bCs/>
              </w:rPr>
              <w:t xml:space="preserve">тропривод </w:t>
            </w:r>
            <w:r w:rsidRPr="004C257F">
              <w:t>тип Д</w:t>
            </w:r>
            <w:r w:rsidRPr="004C257F">
              <w:rPr>
                <w:bCs/>
              </w:rPr>
              <w:t xml:space="preserve">, </w:t>
            </w:r>
            <w:proofErr w:type="spellStart"/>
            <w:r w:rsidRPr="004C257F">
              <w:rPr>
                <w:bCs/>
              </w:rPr>
              <w:t>вварная</w:t>
            </w:r>
            <w:proofErr w:type="spellEnd"/>
            <w:r w:rsidRPr="004C257F">
              <w:rPr>
                <w:bCs/>
              </w:rPr>
              <w:t>)</w:t>
            </w:r>
            <w:r w:rsidRPr="004C257F">
              <w:t xml:space="preserve"> тип задвижки 30с941нж. </w:t>
            </w:r>
          </w:p>
        </w:tc>
        <w:tc>
          <w:tcPr>
            <w:tcW w:w="992" w:type="dxa"/>
          </w:tcPr>
          <w:p w:rsidR="00B72639" w:rsidRPr="004C257F" w:rsidRDefault="006F5D62" w:rsidP="00B72639">
            <w:pPr>
              <w:jc w:val="center"/>
            </w:pPr>
            <w:r w:rsidRPr="004C257F">
              <w:t>шт.</w:t>
            </w:r>
          </w:p>
        </w:tc>
        <w:tc>
          <w:tcPr>
            <w:tcW w:w="1098" w:type="dxa"/>
          </w:tcPr>
          <w:p w:rsidR="00B72639" w:rsidRPr="004C257F" w:rsidRDefault="00B72639" w:rsidP="00B72639">
            <w:pPr>
              <w:jc w:val="center"/>
            </w:pPr>
            <w:r w:rsidRPr="004C257F">
              <w:t>1</w:t>
            </w:r>
          </w:p>
        </w:tc>
      </w:tr>
      <w:tr w:rsidR="00B72639" w:rsidRPr="004C257F" w:rsidTr="00C62A16">
        <w:trPr>
          <w:trHeight w:val="786"/>
          <w:jc w:val="center"/>
        </w:trPr>
        <w:tc>
          <w:tcPr>
            <w:tcW w:w="992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numPr>
                <w:ilvl w:val="0"/>
                <w:numId w:val="26"/>
              </w:numPr>
            </w:pPr>
          </w:p>
        </w:tc>
        <w:tc>
          <w:tcPr>
            <w:tcW w:w="7142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rPr>
                <w:bCs/>
                <w:u w:val="single"/>
              </w:rPr>
            </w:pPr>
            <w:r w:rsidRPr="004C257F">
              <w:rPr>
                <w:bCs/>
              </w:rPr>
              <w:t>Ремонт задвижек</w:t>
            </w:r>
            <w:r w:rsidRPr="004C257F">
              <w:rPr>
                <w:b/>
                <w:bCs/>
                <w:i/>
              </w:rPr>
              <w:t xml:space="preserve"> </w:t>
            </w:r>
            <w:r w:rsidRPr="004C257F">
              <w:t>1ТУ-324А,3ТУ-324 В (пропуск в закрытом п</w:t>
            </w:r>
            <w:r w:rsidRPr="004C257F">
              <w:t>о</w:t>
            </w:r>
            <w:r w:rsidRPr="004C257F">
              <w:t xml:space="preserve">ложении) </w:t>
            </w:r>
            <w:proofErr w:type="spellStart"/>
            <w:r w:rsidRPr="004C257F">
              <w:rPr>
                <w:bCs/>
              </w:rPr>
              <w:t>Ду</w:t>
            </w:r>
            <w:proofErr w:type="spellEnd"/>
            <w:r w:rsidRPr="004C257F">
              <w:rPr>
                <w:bCs/>
              </w:rPr>
              <w:t xml:space="preserve">=400 </w:t>
            </w:r>
            <w:proofErr w:type="spellStart"/>
            <w:r w:rsidRPr="004C257F">
              <w:rPr>
                <w:bCs/>
              </w:rPr>
              <w:t>Ру</w:t>
            </w:r>
            <w:proofErr w:type="spellEnd"/>
            <w:r w:rsidRPr="004C257F">
              <w:rPr>
                <w:bCs/>
              </w:rPr>
              <w:t xml:space="preserve">=25 с </w:t>
            </w:r>
            <w:proofErr w:type="spellStart"/>
            <w:r w:rsidRPr="004C257F">
              <w:rPr>
                <w:bCs/>
              </w:rPr>
              <w:t>эл.приводом</w:t>
            </w:r>
            <w:proofErr w:type="spellEnd"/>
            <w:r w:rsidRPr="004C257F">
              <w:rPr>
                <w:bCs/>
              </w:rPr>
              <w:t xml:space="preserve"> (электропривод тип В, </w:t>
            </w:r>
            <w:proofErr w:type="spellStart"/>
            <w:r w:rsidRPr="004C257F">
              <w:rPr>
                <w:bCs/>
              </w:rPr>
              <w:t>вварная</w:t>
            </w:r>
            <w:proofErr w:type="spellEnd"/>
            <w:r w:rsidRPr="004C257F">
              <w:rPr>
                <w:bCs/>
              </w:rPr>
              <w:t>)</w:t>
            </w:r>
            <w:r w:rsidRPr="004C257F">
              <w:t xml:space="preserve"> тип задвижки 30с927нж.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2639" w:rsidRPr="004C257F" w:rsidRDefault="006F5D62" w:rsidP="00B72639">
            <w:pPr>
              <w:jc w:val="center"/>
            </w:pPr>
            <w:r w:rsidRPr="004C257F">
              <w:t>шт.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jc w:val="center"/>
            </w:pPr>
            <w:r w:rsidRPr="004C257F">
              <w:t>2</w:t>
            </w:r>
          </w:p>
        </w:tc>
      </w:tr>
      <w:tr w:rsidR="00B72639" w:rsidRPr="004C257F" w:rsidTr="00C62A16">
        <w:trPr>
          <w:trHeight w:val="354"/>
          <w:jc w:val="center"/>
        </w:trPr>
        <w:tc>
          <w:tcPr>
            <w:tcW w:w="992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numPr>
                <w:ilvl w:val="0"/>
                <w:numId w:val="26"/>
              </w:numPr>
            </w:pPr>
          </w:p>
        </w:tc>
        <w:tc>
          <w:tcPr>
            <w:tcW w:w="7142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widowControl w:val="0"/>
              <w:autoSpaceDE w:val="0"/>
              <w:autoSpaceDN w:val="0"/>
              <w:adjustRightInd w:val="0"/>
              <w:ind w:right="125"/>
              <w:rPr>
                <w:bCs/>
                <w:u w:val="single"/>
              </w:rPr>
            </w:pPr>
            <w:r w:rsidRPr="004C257F">
              <w:rPr>
                <w:bCs/>
              </w:rPr>
              <w:t>Ремонт задвижек</w:t>
            </w:r>
            <w:r w:rsidRPr="004C257F">
              <w:rPr>
                <w:b/>
                <w:bCs/>
                <w:i/>
              </w:rPr>
              <w:t xml:space="preserve"> </w:t>
            </w:r>
            <w:r w:rsidRPr="004C257F">
              <w:rPr>
                <w:bCs/>
              </w:rPr>
              <w:t>2,3ТУ-309Б,</w:t>
            </w:r>
            <w:r w:rsidRPr="004C257F">
              <w:t>3ТУ-309 В</w:t>
            </w:r>
            <w:r w:rsidRPr="004C257F">
              <w:rPr>
                <w:bCs/>
              </w:rPr>
              <w:t xml:space="preserve"> (пропуск) </w:t>
            </w:r>
            <w:proofErr w:type="spellStart"/>
            <w:r w:rsidRPr="004C257F">
              <w:rPr>
                <w:bCs/>
              </w:rPr>
              <w:t>Ду</w:t>
            </w:r>
            <w:proofErr w:type="spellEnd"/>
            <w:r w:rsidRPr="004C257F">
              <w:rPr>
                <w:bCs/>
              </w:rPr>
              <w:t xml:space="preserve">=400 </w:t>
            </w:r>
            <w:proofErr w:type="spellStart"/>
            <w:r w:rsidRPr="004C257F">
              <w:rPr>
                <w:bCs/>
              </w:rPr>
              <w:t>Ру</w:t>
            </w:r>
            <w:proofErr w:type="spellEnd"/>
            <w:r w:rsidRPr="004C257F">
              <w:rPr>
                <w:bCs/>
              </w:rPr>
              <w:t xml:space="preserve">=25 с </w:t>
            </w:r>
            <w:proofErr w:type="spellStart"/>
            <w:r w:rsidRPr="004C257F">
              <w:rPr>
                <w:bCs/>
              </w:rPr>
              <w:t>эл.приводами</w:t>
            </w:r>
            <w:proofErr w:type="spellEnd"/>
            <w:r w:rsidRPr="004C257F">
              <w:rPr>
                <w:bCs/>
              </w:rPr>
              <w:t xml:space="preserve"> (электропривод тип В, </w:t>
            </w:r>
            <w:proofErr w:type="spellStart"/>
            <w:r w:rsidRPr="004C257F">
              <w:rPr>
                <w:bCs/>
              </w:rPr>
              <w:t>вварная</w:t>
            </w:r>
            <w:proofErr w:type="spellEnd"/>
            <w:r w:rsidRPr="004C257F">
              <w:rPr>
                <w:bCs/>
              </w:rPr>
              <w:t>)</w:t>
            </w:r>
            <w:r w:rsidRPr="004C257F">
              <w:t xml:space="preserve"> тип задвижки 30с927нж.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2639" w:rsidRPr="004C257F" w:rsidRDefault="006F5D62" w:rsidP="00B72639">
            <w:pPr>
              <w:jc w:val="center"/>
            </w:pPr>
            <w:r w:rsidRPr="004C257F">
              <w:t>шт.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jc w:val="center"/>
            </w:pPr>
            <w:r w:rsidRPr="004C257F">
              <w:t>3</w:t>
            </w:r>
          </w:p>
        </w:tc>
      </w:tr>
      <w:tr w:rsidR="00B72639" w:rsidRPr="004C257F" w:rsidTr="00C62A16">
        <w:trPr>
          <w:trHeight w:val="354"/>
          <w:jc w:val="center"/>
        </w:trPr>
        <w:tc>
          <w:tcPr>
            <w:tcW w:w="992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numPr>
                <w:ilvl w:val="0"/>
                <w:numId w:val="26"/>
              </w:numPr>
            </w:pPr>
          </w:p>
        </w:tc>
        <w:tc>
          <w:tcPr>
            <w:tcW w:w="7142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widowControl w:val="0"/>
              <w:autoSpaceDE w:val="0"/>
              <w:autoSpaceDN w:val="0"/>
              <w:adjustRightInd w:val="0"/>
              <w:ind w:right="125"/>
            </w:pPr>
            <w:r w:rsidRPr="004C257F">
              <w:rPr>
                <w:bCs/>
              </w:rPr>
              <w:t>Ремонт задвижек</w:t>
            </w:r>
            <w:r w:rsidRPr="004C257F">
              <w:rPr>
                <w:b/>
                <w:bCs/>
                <w:i/>
              </w:rPr>
              <w:t xml:space="preserve">  </w:t>
            </w:r>
            <w:r w:rsidRPr="004C257F">
              <w:t>ТУ-289, 290, 291,292 (</w:t>
            </w:r>
            <w:r w:rsidR="006F5D62" w:rsidRPr="004C257F">
              <w:t>До</w:t>
            </w:r>
            <w:r w:rsidRPr="004C257F">
              <w:t xml:space="preserve">=150, </w:t>
            </w:r>
            <w:proofErr w:type="spellStart"/>
            <w:r w:rsidRPr="004C257F">
              <w:t>Ру</w:t>
            </w:r>
            <w:proofErr w:type="spellEnd"/>
            <w:r w:rsidRPr="004C257F">
              <w:t>=25) ручные</w:t>
            </w:r>
            <w:r w:rsidRPr="004C257F">
              <w:rPr>
                <w:b/>
                <w:bCs/>
                <w:i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2639" w:rsidRPr="004C257F" w:rsidRDefault="006F5D62" w:rsidP="00B72639">
            <w:pPr>
              <w:jc w:val="center"/>
            </w:pPr>
            <w:r w:rsidRPr="004C257F">
              <w:t>шт.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jc w:val="center"/>
            </w:pPr>
            <w:r w:rsidRPr="004C257F">
              <w:t>4</w:t>
            </w:r>
          </w:p>
        </w:tc>
      </w:tr>
      <w:tr w:rsidR="00B72639" w:rsidRPr="004C257F" w:rsidTr="00C62A16">
        <w:trPr>
          <w:trHeight w:val="354"/>
          <w:jc w:val="center"/>
        </w:trPr>
        <w:tc>
          <w:tcPr>
            <w:tcW w:w="992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numPr>
                <w:ilvl w:val="0"/>
                <w:numId w:val="26"/>
              </w:numPr>
            </w:pPr>
          </w:p>
        </w:tc>
        <w:tc>
          <w:tcPr>
            <w:tcW w:w="7142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widowControl w:val="0"/>
              <w:autoSpaceDE w:val="0"/>
              <w:autoSpaceDN w:val="0"/>
              <w:adjustRightInd w:val="0"/>
              <w:ind w:right="125"/>
            </w:pPr>
            <w:r w:rsidRPr="004C257F">
              <w:rPr>
                <w:bCs/>
              </w:rPr>
              <w:t>Ремонт задвижек</w:t>
            </w:r>
            <w:r w:rsidRPr="004C257F">
              <w:rPr>
                <w:b/>
                <w:bCs/>
                <w:i/>
              </w:rPr>
              <w:t xml:space="preserve"> </w:t>
            </w:r>
            <w:r w:rsidRPr="004C257F">
              <w:t xml:space="preserve">1.2ТУ-310 </w:t>
            </w:r>
            <w:proofErr w:type="spellStart"/>
            <w:r w:rsidRPr="004C257F">
              <w:t>Ду</w:t>
            </w:r>
            <w:proofErr w:type="spellEnd"/>
            <w:r w:rsidRPr="004C257F">
              <w:t xml:space="preserve">=1200, </w:t>
            </w:r>
            <w:proofErr w:type="spellStart"/>
            <w:r w:rsidRPr="004C257F">
              <w:t>Ру</w:t>
            </w:r>
            <w:proofErr w:type="spellEnd"/>
            <w:r w:rsidRPr="004C257F">
              <w:t xml:space="preserve">=10 с </w:t>
            </w:r>
            <w:proofErr w:type="spellStart"/>
            <w:r w:rsidRPr="004C257F">
              <w:t>эл.приводами</w:t>
            </w:r>
            <w:proofErr w:type="spellEnd"/>
            <w:r w:rsidRPr="004C257F">
              <w:t xml:space="preserve"> (</w:t>
            </w:r>
            <w:r w:rsidRPr="004C257F">
              <w:rPr>
                <w:bCs/>
              </w:rPr>
              <w:t>электропривод</w:t>
            </w:r>
            <w:r w:rsidRPr="004C257F">
              <w:t xml:space="preserve"> тип Г,</w:t>
            </w:r>
            <w:r w:rsidRPr="004C257F">
              <w:rPr>
                <w:bCs/>
              </w:rPr>
              <w:t xml:space="preserve"> поворотная</w:t>
            </w:r>
            <w:r w:rsidRPr="004C257F">
              <w:t>) тип задвижек ИА 99044</w:t>
            </w:r>
            <w:r w:rsidRPr="004C257F">
              <w:rPr>
                <w:b/>
                <w:bCs/>
                <w:color w:val="0000FF"/>
                <w:u w:val="single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2639" w:rsidRPr="004C257F" w:rsidRDefault="006F5D62" w:rsidP="00B72639">
            <w:pPr>
              <w:jc w:val="center"/>
            </w:pPr>
            <w:r w:rsidRPr="004C257F">
              <w:t>шт.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jc w:val="center"/>
            </w:pPr>
            <w:r w:rsidRPr="004C257F">
              <w:t>2</w:t>
            </w:r>
          </w:p>
        </w:tc>
      </w:tr>
      <w:tr w:rsidR="00B72639" w:rsidRPr="004C257F" w:rsidTr="00C62A16">
        <w:trPr>
          <w:trHeight w:val="354"/>
          <w:jc w:val="center"/>
        </w:trPr>
        <w:tc>
          <w:tcPr>
            <w:tcW w:w="992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numPr>
                <w:ilvl w:val="0"/>
                <w:numId w:val="26"/>
              </w:numPr>
            </w:pPr>
          </w:p>
        </w:tc>
        <w:tc>
          <w:tcPr>
            <w:tcW w:w="7142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widowControl w:val="0"/>
              <w:autoSpaceDE w:val="0"/>
              <w:autoSpaceDN w:val="0"/>
              <w:adjustRightInd w:val="0"/>
              <w:ind w:right="125"/>
              <w:rPr>
                <w:b/>
                <w:bCs/>
                <w:u w:val="single"/>
              </w:rPr>
            </w:pPr>
            <w:r w:rsidRPr="004C257F">
              <w:rPr>
                <w:bCs/>
              </w:rPr>
              <w:t>Ремонт задвижек</w:t>
            </w:r>
            <w:r w:rsidRPr="004C257F">
              <w:rPr>
                <w:b/>
                <w:bCs/>
                <w:i/>
              </w:rPr>
              <w:t xml:space="preserve"> </w:t>
            </w:r>
            <w:r w:rsidRPr="004C257F">
              <w:t xml:space="preserve">1,2,3ТУ-311А,Б </w:t>
            </w:r>
            <w:proofErr w:type="spellStart"/>
            <w:r w:rsidRPr="004C257F">
              <w:t>Ду</w:t>
            </w:r>
            <w:proofErr w:type="spellEnd"/>
            <w:r w:rsidRPr="004C257F">
              <w:t xml:space="preserve">=1000, </w:t>
            </w:r>
            <w:proofErr w:type="spellStart"/>
            <w:r w:rsidRPr="004C257F">
              <w:t>Ру</w:t>
            </w:r>
            <w:proofErr w:type="spellEnd"/>
            <w:r w:rsidRPr="004C257F">
              <w:t>=10 (</w:t>
            </w:r>
            <w:r w:rsidRPr="004C257F">
              <w:rPr>
                <w:bCs/>
              </w:rPr>
              <w:t>электропривод</w:t>
            </w:r>
            <w:r w:rsidRPr="004C257F">
              <w:t xml:space="preserve"> тип Г,</w:t>
            </w:r>
            <w:r w:rsidRPr="004C257F">
              <w:rPr>
                <w:bCs/>
              </w:rPr>
              <w:t xml:space="preserve"> поворотная</w:t>
            </w:r>
            <w:r w:rsidRPr="004C257F">
              <w:t>) тип задвижек ИА 99044</w:t>
            </w:r>
            <w:r w:rsidRPr="004C257F">
              <w:rPr>
                <w:b/>
                <w:bCs/>
                <w:u w:val="single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2639" w:rsidRPr="004C257F" w:rsidRDefault="006F5D62" w:rsidP="00B72639">
            <w:pPr>
              <w:jc w:val="center"/>
            </w:pPr>
            <w:r w:rsidRPr="004C257F">
              <w:t>шт.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jc w:val="center"/>
            </w:pPr>
            <w:r w:rsidRPr="004C257F">
              <w:t>6</w:t>
            </w:r>
          </w:p>
        </w:tc>
      </w:tr>
      <w:tr w:rsidR="00B72639" w:rsidRPr="004C257F" w:rsidTr="00C62A16">
        <w:trPr>
          <w:trHeight w:val="354"/>
          <w:jc w:val="center"/>
        </w:trPr>
        <w:tc>
          <w:tcPr>
            <w:tcW w:w="992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numPr>
                <w:ilvl w:val="0"/>
                <w:numId w:val="26"/>
              </w:numPr>
            </w:pPr>
          </w:p>
        </w:tc>
        <w:tc>
          <w:tcPr>
            <w:tcW w:w="7142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widowControl w:val="0"/>
              <w:autoSpaceDE w:val="0"/>
              <w:autoSpaceDN w:val="0"/>
              <w:adjustRightInd w:val="0"/>
              <w:ind w:right="125"/>
              <w:rPr>
                <w:b/>
                <w:bCs/>
                <w:u w:val="single"/>
              </w:rPr>
            </w:pPr>
            <w:r w:rsidRPr="004C257F">
              <w:rPr>
                <w:bCs/>
              </w:rPr>
              <w:t>Ремонт задвижек</w:t>
            </w:r>
            <w:r w:rsidRPr="004C257F">
              <w:rPr>
                <w:b/>
                <w:bCs/>
                <w:i/>
              </w:rPr>
              <w:t xml:space="preserve">  </w:t>
            </w:r>
            <w:r w:rsidRPr="004C257F">
              <w:rPr>
                <w:bCs/>
              </w:rPr>
              <w:t xml:space="preserve">2,3ТУ-319 А,Б </w:t>
            </w:r>
            <w:proofErr w:type="spellStart"/>
            <w:r w:rsidRPr="004C257F">
              <w:rPr>
                <w:bCs/>
              </w:rPr>
              <w:t>Ду</w:t>
            </w:r>
            <w:proofErr w:type="spellEnd"/>
            <w:r w:rsidRPr="004C257F">
              <w:rPr>
                <w:bCs/>
              </w:rPr>
              <w:t xml:space="preserve">=1000, </w:t>
            </w:r>
            <w:proofErr w:type="spellStart"/>
            <w:r w:rsidRPr="004C257F">
              <w:rPr>
                <w:bCs/>
              </w:rPr>
              <w:t>Ру</w:t>
            </w:r>
            <w:proofErr w:type="spellEnd"/>
            <w:r w:rsidRPr="004C257F">
              <w:rPr>
                <w:bCs/>
              </w:rPr>
              <w:t xml:space="preserve">=25 с </w:t>
            </w:r>
            <w:proofErr w:type="spellStart"/>
            <w:r w:rsidRPr="004C257F">
              <w:rPr>
                <w:bCs/>
              </w:rPr>
              <w:t>эл.приводами</w:t>
            </w:r>
            <w:proofErr w:type="spellEnd"/>
            <w:r w:rsidRPr="004C257F">
              <w:rPr>
                <w:bCs/>
              </w:rPr>
              <w:t xml:space="preserve">  </w:t>
            </w:r>
            <w:r w:rsidRPr="004C257F">
              <w:t>(</w:t>
            </w:r>
            <w:r w:rsidRPr="004C257F">
              <w:rPr>
                <w:bCs/>
              </w:rPr>
              <w:t>электропривод</w:t>
            </w:r>
            <w:r w:rsidRPr="004C257F">
              <w:t xml:space="preserve"> тип Д</w:t>
            </w:r>
            <w:r w:rsidRPr="004C257F">
              <w:rPr>
                <w:bCs/>
              </w:rPr>
              <w:t xml:space="preserve">, </w:t>
            </w:r>
            <w:proofErr w:type="spellStart"/>
            <w:r w:rsidRPr="004C257F">
              <w:rPr>
                <w:bCs/>
              </w:rPr>
              <w:t>вварная</w:t>
            </w:r>
            <w:proofErr w:type="spellEnd"/>
            <w:r w:rsidRPr="004C257F">
              <w:t>)</w:t>
            </w:r>
            <w:r w:rsidRPr="004C257F">
              <w:rPr>
                <w:bCs/>
              </w:rPr>
              <w:t xml:space="preserve"> </w:t>
            </w:r>
            <w:r w:rsidRPr="004C257F">
              <w:t>тип задвижки 30с927нж</w:t>
            </w:r>
            <w:r w:rsidRPr="004C257F">
              <w:rPr>
                <w:b/>
                <w:bCs/>
                <w:u w:val="single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jc w:val="center"/>
            </w:pPr>
            <w:proofErr w:type="spellStart"/>
            <w:r w:rsidRPr="004C257F">
              <w:t>шт</w:t>
            </w:r>
            <w:proofErr w:type="spellEnd"/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jc w:val="center"/>
            </w:pPr>
            <w:r w:rsidRPr="004C257F">
              <w:t>4</w:t>
            </w:r>
          </w:p>
        </w:tc>
      </w:tr>
      <w:tr w:rsidR="00B72639" w:rsidRPr="004C257F" w:rsidTr="00C62A16">
        <w:trPr>
          <w:trHeight w:val="354"/>
          <w:jc w:val="center"/>
        </w:trPr>
        <w:tc>
          <w:tcPr>
            <w:tcW w:w="992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numPr>
                <w:ilvl w:val="0"/>
                <w:numId w:val="26"/>
              </w:numPr>
            </w:pPr>
          </w:p>
        </w:tc>
        <w:tc>
          <w:tcPr>
            <w:tcW w:w="7142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widowControl w:val="0"/>
              <w:autoSpaceDE w:val="0"/>
              <w:autoSpaceDN w:val="0"/>
              <w:adjustRightInd w:val="0"/>
              <w:ind w:right="125"/>
              <w:rPr>
                <w:b/>
                <w:bCs/>
                <w:u w:val="single"/>
              </w:rPr>
            </w:pPr>
            <w:r w:rsidRPr="004C257F">
              <w:rPr>
                <w:bCs/>
              </w:rPr>
              <w:t>Ремонт задвижек</w:t>
            </w:r>
            <w:r w:rsidRPr="004C257F">
              <w:rPr>
                <w:b/>
                <w:bCs/>
                <w:i/>
              </w:rPr>
              <w:t xml:space="preserve"> </w:t>
            </w:r>
            <w:r w:rsidRPr="004C257F">
              <w:t xml:space="preserve">1,2ТУ-320А,Б </w:t>
            </w:r>
            <w:proofErr w:type="spellStart"/>
            <w:r w:rsidRPr="004C257F">
              <w:t>Ду</w:t>
            </w:r>
            <w:proofErr w:type="spellEnd"/>
            <w:r w:rsidRPr="004C257F">
              <w:t xml:space="preserve">=800,Ру=25 с </w:t>
            </w:r>
            <w:proofErr w:type="spellStart"/>
            <w:r w:rsidRPr="004C257F">
              <w:t>эл.приводами</w:t>
            </w:r>
            <w:proofErr w:type="spellEnd"/>
            <w:r w:rsidRPr="004C257F">
              <w:t xml:space="preserve">  (электропривод тип Д</w:t>
            </w:r>
            <w:r w:rsidRPr="004C257F">
              <w:rPr>
                <w:bCs/>
              </w:rPr>
              <w:t xml:space="preserve">, </w:t>
            </w:r>
            <w:proofErr w:type="spellStart"/>
            <w:r w:rsidRPr="004C257F">
              <w:rPr>
                <w:bCs/>
              </w:rPr>
              <w:t>вварная</w:t>
            </w:r>
            <w:proofErr w:type="spellEnd"/>
            <w:r w:rsidRPr="004C257F">
              <w:t>) тип задвижки 30с927нж</w:t>
            </w:r>
            <w:r w:rsidRPr="004C257F">
              <w:rPr>
                <w:b/>
                <w:bCs/>
                <w:u w:val="single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jc w:val="center"/>
            </w:pPr>
            <w:proofErr w:type="spellStart"/>
            <w:r w:rsidRPr="004C257F">
              <w:t>шт</w:t>
            </w:r>
            <w:proofErr w:type="spellEnd"/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jc w:val="center"/>
            </w:pPr>
            <w:r w:rsidRPr="004C257F">
              <w:t>4</w:t>
            </w:r>
          </w:p>
        </w:tc>
      </w:tr>
      <w:tr w:rsidR="00B72639" w:rsidRPr="004C257F" w:rsidTr="00C62A16">
        <w:trPr>
          <w:trHeight w:val="354"/>
          <w:jc w:val="center"/>
        </w:trPr>
        <w:tc>
          <w:tcPr>
            <w:tcW w:w="992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numPr>
                <w:ilvl w:val="0"/>
                <w:numId w:val="26"/>
              </w:numPr>
            </w:pPr>
          </w:p>
        </w:tc>
        <w:tc>
          <w:tcPr>
            <w:tcW w:w="7142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widowControl w:val="0"/>
              <w:autoSpaceDE w:val="0"/>
              <w:autoSpaceDN w:val="0"/>
              <w:adjustRightInd w:val="0"/>
              <w:ind w:right="125"/>
              <w:rPr>
                <w:b/>
                <w:bCs/>
                <w:u w:val="single"/>
              </w:rPr>
            </w:pPr>
            <w:r w:rsidRPr="004C257F">
              <w:rPr>
                <w:bCs/>
              </w:rPr>
              <w:t>Ремонт задвижек</w:t>
            </w:r>
            <w:r w:rsidRPr="004C257F">
              <w:rPr>
                <w:b/>
                <w:bCs/>
                <w:i/>
              </w:rPr>
              <w:t xml:space="preserve"> </w:t>
            </w:r>
            <w:r w:rsidRPr="004C257F">
              <w:t xml:space="preserve">1,2,3ТУ-336 </w:t>
            </w:r>
            <w:proofErr w:type="spellStart"/>
            <w:r w:rsidRPr="004C257F">
              <w:t>Ду</w:t>
            </w:r>
            <w:proofErr w:type="spellEnd"/>
            <w:r w:rsidRPr="004C257F">
              <w:t xml:space="preserve">=800, </w:t>
            </w:r>
            <w:proofErr w:type="spellStart"/>
            <w:r w:rsidRPr="004C257F">
              <w:t>Ру</w:t>
            </w:r>
            <w:proofErr w:type="spellEnd"/>
            <w:r w:rsidRPr="004C257F">
              <w:t xml:space="preserve">=25 с </w:t>
            </w:r>
            <w:proofErr w:type="spellStart"/>
            <w:r w:rsidRPr="004C257F">
              <w:t>эл.приводами</w:t>
            </w:r>
            <w:proofErr w:type="spellEnd"/>
            <w:r w:rsidRPr="004C257F">
              <w:t xml:space="preserve"> (электропривод тип «Г», </w:t>
            </w:r>
            <w:proofErr w:type="spellStart"/>
            <w:r w:rsidRPr="004C257F">
              <w:t>вварная</w:t>
            </w:r>
            <w:proofErr w:type="spellEnd"/>
            <w:r w:rsidRPr="004C257F">
              <w:t xml:space="preserve">) тип задвижки 30с927нж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jc w:val="center"/>
            </w:pPr>
            <w:proofErr w:type="spellStart"/>
            <w:r w:rsidRPr="004C257F">
              <w:t>шт</w:t>
            </w:r>
            <w:proofErr w:type="spellEnd"/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jc w:val="center"/>
            </w:pPr>
            <w:r w:rsidRPr="004C257F">
              <w:t>3</w:t>
            </w:r>
          </w:p>
        </w:tc>
      </w:tr>
      <w:tr w:rsidR="00B72639" w:rsidRPr="004C257F" w:rsidTr="00C62A16">
        <w:trPr>
          <w:trHeight w:val="354"/>
          <w:jc w:val="center"/>
        </w:trPr>
        <w:tc>
          <w:tcPr>
            <w:tcW w:w="992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7142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r w:rsidRPr="004C257F">
              <w:t>Ремонт НБ-1003÷1010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jc w:val="center"/>
            </w:pPr>
            <w:proofErr w:type="spellStart"/>
            <w:r w:rsidRPr="004C257F">
              <w:t>шт</w:t>
            </w:r>
            <w:proofErr w:type="spellEnd"/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jc w:val="center"/>
            </w:pPr>
            <w:r w:rsidRPr="004C257F">
              <w:t>8</w:t>
            </w:r>
          </w:p>
        </w:tc>
      </w:tr>
      <w:tr w:rsidR="00B72639" w:rsidRPr="004C257F" w:rsidTr="00C62A16">
        <w:trPr>
          <w:trHeight w:val="354"/>
          <w:jc w:val="center"/>
        </w:trPr>
        <w:tc>
          <w:tcPr>
            <w:tcW w:w="992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7142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r w:rsidRPr="004C257F">
              <w:t xml:space="preserve">Ревизия </w:t>
            </w:r>
            <w:proofErr w:type="spellStart"/>
            <w:r w:rsidRPr="004C257F">
              <w:t>расходомерных</w:t>
            </w:r>
            <w:proofErr w:type="spellEnd"/>
            <w:r w:rsidRPr="004C257F">
              <w:t xml:space="preserve"> шайб коммерческого учета теплосети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jc w:val="center"/>
            </w:pPr>
            <w:proofErr w:type="spellStart"/>
            <w:r w:rsidRPr="004C257F">
              <w:t>шт</w:t>
            </w:r>
            <w:proofErr w:type="spellEnd"/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B72639" w:rsidRPr="004C257F" w:rsidRDefault="00B72639" w:rsidP="00B72639">
            <w:pPr>
              <w:jc w:val="center"/>
            </w:pPr>
            <w:r w:rsidRPr="004C257F">
              <w:t>4</w:t>
            </w:r>
          </w:p>
        </w:tc>
      </w:tr>
      <w:tr w:rsidR="00B72639" w:rsidRPr="004C257F" w:rsidTr="00C62A16">
        <w:trPr>
          <w:trHeight w:val="354"/>
          <w:jc w:val="center"/>
        </w:trPr>
        <w:tc>
          <w:tcPr>
            <w:tcW w:w="992" w:type="dxa"/>
          </w:tcPr>
          <w:p w:rsidR="00B72639" w:rsidRPr="004C257F" w:rsidRDefault="00B72639" w:rsidP="00B72639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7142" w:type="dxa"/>
          </w:tcPr>
          <w:p w:rsidR="00B72639" w:rsidRPr="004C257F" w:rsidRDefault="00B72639" w:rsidP="00B72639">
            <w:r w:rsidRPr="004C257F">
              <w:t>Механическая обработка деталей</w:t>
            </w:r>
          </w:p>
        </w:tc>
        <w:tc>
          <w:tcPr>
            <w:tcW w:w="992" w:type="dxa"/>
          </w:tcPr>
          <w:p w:rsidR="00B72639" w:rsidRPr="004C257F" w:rsidRDefault="00B72639" w:rsidP="00B72639">
            <w:pPr>
              <w:jc w:val="center"/>
            </w:pPr>
            <w:r w:rsidRPr="004C257F">
              <w:t>чел/час</w:t>
            </w:r>
          </w:p>
        </w:tc>
        <w:tc>
          <w:tcPr>
            <w:tcW w:w="1098" w:type="dxa"/>
          </w:tcPr>
          <w:p w:rsidR="00B72639" w:rsidRPr="004C257F" w:rsidRDefault="00B72639" w:rsidP="00B72639">
            <w:pPr>
              <w:jc w:val="center"/>
            </w:pPr>
            <w:r w:rsidRPr="004C257F">
              <w:t>300</w:t>
            </w:r>
          </w:p>
        </w:tc>
      </w:tr>
      <w:tr w:rsidR="00FF2C7A" w:rsidRPr="004C257F" w:rsidTr="00C62A16">
        <w:trPr>
          <w:trHeight w:val="354"/>
          <w:jc w:val="center"/>
        </w:trPr>
        <w:tc>
          <w:tcPr>
            <w:tcW w:w="992" w:type="dxa"/>
          </w:tcPr>
          <w:p w:rsidR="00FF2C7A" w:rsidRPr="004C257F" w:rsidRDefault="00FF2C7A" w:rsidP="00FF2C7A"/>
        </w:tc>
        <w:tc>
          <w:tcPr>
            <w:tcW w:w="9232" w:type="dxa"/>
            <w:gridSpan w:val="3"/>
            <w:shd w:val="clear" w:color="auto" w:fill="auto"/>
          </w:tcPr>
          <w:p w:rsidR="00FF2C7A" w:rsidRPr="004C257F" w:rsidRDefault="00FF2C7A" w:rsidP="00FF2C7A">
            <w:pPr>
              <w:jc w:val="center"/>
            </w:pPr>
            <w:r w:rsidRPr="00FF2C7A">
              <w:rPr>
                <w:b/>
              </w:rPr>
              <w:t xml:space="preserve">Итого планируемая стоимость </w:t>
            </w:r>
            <w:r>
              <w:rPr>
                <w:b/>
              </w:rPr>
              <w:t>200</w:t>
            </w:r>
            <w:r w:rsidRPr="00FF2C7A">
              <w:rPr>
                <w:b/>
              </w:rPr>
              <w:t>0,00 тыс. руб. без учета НДС</w:t>
            </w:r>
            <w:r w:rsidRPr="00FF2C7A">
              <w:t xml:space="preserve">                       </w:t>
            </w:r>
          </w:p>
        </w:tc>
      </w:tr>
    </w:tbl>
    <w:p w:rsidR="00EC4826" w:rsidRDefault="00EC4826" w:rsidP="00B72639">
      <w:pPr>
        <w:pStyle w:val="xl34"/>
        <w:suppressAutoHyphens/>
        <w:spacing w:before="0" w:beforeAutospacing="0" w:after="0" w:afterAutospacing="0"/>
        <w:ind w:firstLineChars="0" w:firstLine="0"/>
        <w:jc w:val="center"/>
      </w:pPr>
    </w:p>
    <w:p w:rsidR="00EC4826" w:rsidRPr="00C71CD0" w:rsidRDefault="00EC4826" w:rsidP="00EC4826">
      <w:pPr>
        <w:keepNext/>
        <w:widowControl w:val="0"/>
        <w:suppressAutoHyphens/>
        <w:jc w:val="center"/>
        <w:outlineLvl w:val="3"/>
        <w:rPr>
          <w:b/>
          <w:bCs/>
          <w:lang w:val="x-none" w:eastAsia="x-none"/>
        </w:rPr>
      </w:pPr>
      <w:r w:rsidRPr="00C71CD0">
        <w:rPr>
          <w:b/>
          <w:bCs/>
          <w:lang w:val="x-none" w:eastAsia="x-none"/>
        </w:rPr>
        <w:t>УКРУПНЕННАЯ  В Е Д О М О С Т Ь</w:t>
      </w:r>
    </w:p>
    <w:p w:rsidR="00EC4826" w:rsidRPr="00C71CD0" w:rsidRDefault="00EC4826" w:rsidP="00EC4826">
      <w:pPr>
        <w:suppressAutoHyphens/>
        <w:ind w:left="357"/>
        <w:jc w:val="center"/>
        <w:rPr>
          <w:b/>
          <w:bCs/>
        </w:rPr>
      </w:pPr>
      <w:r w:rsidRPr="00C71CD0">
        <w:rPr>
          <w:b/>
          <w:bCs/>
        </w:rPr>
        <w:t xml:space="preserve">объёмов работ </w:t>
      </w:r>
    </w:p>
    <w:p w:rsidR="00EC4826" w:rsidRPr="00C71CD0" w:rsidRDefault="00F53742" w:rsidP="00EC4826">
      <w:pPr>
        <w:suppressAutoHyphens/>
        <w:ind w:left="357"/>
        <w:jc w:val="center"/>
      </w:pPr>
      <w:r>
        <w:rPr>
          <w:b/>
          <w:bCs/>
        </w:rPr>
        <w:t>по</w:t>
      </w:r>
      <w:r w:rsidR="00EC4826" w:rsidRPr="00C71CD0">
        <w:rPr>
          <w:b/>
          <w:bCs/>
        </w:rPr>
        <w:t xml:space="preserve"> </w:t>
      </w:r>
      <w:r w:rsidR="00EC4826" w:rsidRPr="00C71CD0">
        <w:rPr>
          <w:b/>
        </w:rPr>
        <w:t>ремонт</w:t>
      </w:r>
      <w:r w:rsidR="00EC4826">
        <w:rPr>
          <w:b/>
        </w:rPr>
        <w:t>у с заменой дефектных участков трубопроводов тепловых сетей</w:t>
      </w:r>
      <w:r w:rsidR="00EC4826" w:rsidRPr="00C71CD0">
        <w:rPr>
          <w:b/>
        </w:rPr>
        <w:t xml:space="preserve"> </w:t>
      </w:r>
    </w:p>
    <w:p w:rsidR="00EC4826" w:rsidRPr="00EC4826" w:rsidRDefault="00EC4826" w:rsidP="00EC4826">
      <w:pPr>
        <w:widowControl w:val="0"/>
        <w:suppressAutoHyphens/>
        <w:jc w:val="center"/>
        <w:rPr>
          <w:b/>
        </w:rPr>
      </w:pPr>
      <w:r w:rsidRPr="00C71CD0">
        <w:rPr>
          <w:b/>
        </w:rPr>
        <w:t>Южной ТЭЦ (ТЭЦ-22) филиала “Невский” ОАО “ТГК-1”</w:t>
      </w:r>
    </w:p>
    <w:tbl>
      <w:tblPr>
        <w:tblW w:w="48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6"/>
        <w:gridCol w:w="5742"/>
        <w:gridCol w:w="2334"/>
        <w:gridCol w:w="1121"/>
      </w:tblGrid>
      <w:tr w:rsidR="00EC4826" w:rsidTr="00C62A16">
        <w:trPr>
          <w:trHeight w:val="20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826" w:rsidRPr="00EC4826" w:rsidRDefault="00EC4826" w:rsidP="00EC4826">
            <w:pPr>
              <w:jc w:val="center"/>
              <w:rPr>
                <w:b/>
              </w:rPr>
            </w:pPr>
            <w:r w:rsidRPr="00EC4826">
              <w:rPr>
                <w:b/>
              </w:rPr>
              <w:t>№</w:t>
            </w:r>
          </w:p>
        </w:tc>
        <w:tc>
          <w:tcPr>
            <w:tcW w:w="2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826" w:rsidRPr="00EC4826" w:rsidRDefault="00EC4826" w:rsidP="00EC4826">
            <w:pPr>
              <w:jc w:val="center"/>
              <w:rPr>
                <w:b/>
              </w:rPr>
            </w:pPr>
            <w:r w:rsidRPr="00EC4826">
              <w:rPr>
                <w:b/>
              </w:rPr>
              <w:t>Наименование работ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26" w:rsidRPr="00EC4826" w:rsidRDefault="00EC4826" w:rsidP="00EC4826">
            <w:pPr>
              <w:jc w:val="center"/>
              <w:rPr>
                <w:b/>
              </w:rPr>
            </w:pPr>
            <w:r w:rsidRPr="00EC4826">
              <w:rPr>
                <w:b/>
              </w:rPr>
              <w:t>Ед. измерения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26" w:rsidRPr="00EC4826" w:rsidRDefault="00EC4826" w:rsidP="00EC4826">
            <w:pPr>
              <w:jc w:val="center"/>
              <w:rPr>
                <w:b/>
              </w:rPr>
            </w:pPr>
            <w:r w:rsidRPr="00EC4826">
              <w:rPr>
                <w:b/>
              </w:rPr>
              <w:t>Кол-во</w:t>
            </w:r>
          </w:p>
        </w:tc>
      </w:tr>
      <w:tr w:rsidR="00EC4826" w:rsidTr="00C62A16">
        <w:trPr>
          <w:trHeight w:val="20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826" w:rsidRDefault="00EC4826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2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Pr="00EC4826" w:rsidRDefault="00EC4826">
            <w:pPr>
              <w:rPr>
                <w:b/>
                <w:color w:val="000000"/>
                <w:sz w:val="22"/>
                <w:szCs w:val="22"/>
              </w:rPr>
            </w:pPr>
            <w:r w:rsidRPr="00EC4826">
              <w:rPr>
                <w:b/>
                <w:iCs/>
              </w:rPr>
              <w:t>Трубопроводы насосов рециркуляции вод</w:t>
            </w:r>
            <w:r w:rsidRPr="00EC4826">
              <w:rPr>
                <w:b/>
                <w:iCs/>
              </w:rPr>
              <w:t>о</w:t>
            </w:r>
            <w:r w:rsidRPr="00EC4826">
              <w:rPr>
                <w:b/>
                <w:iCs/>
              </w:rPr>
              <w:t>грейных котлов НРВ, рег.№74-ТФ, Решение №105/12-2010 ЭТК ТГК-1, 2010г., заключение ЭПБ №Э-570/12-10 от 07.12.2012г.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Default="00EC4826">
            <w:pPr>
              <w:rPr>
                <w:iCs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Default="00EC4826">
            <w:pPr>
              <w:rPr>
                <w:iCs/>
              </w:rPr>
            </w:pPr>
          </w:p>
        </w:tc>
      </w:tr>
      <w:tr w:rsidR="00EC4826" w:rsidTr="00C62A16">
        <w:trPr>
          <w:trHeight w:val="20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826" w:rsidRDefault="00EC4826">
            <w:pPr>
              <w:jc w:val="center"/>
              <w:rPr>
                <w:iCs/>
              </w:rPr>
            </w:pPr>
            <w:r>
              <w:rPr>
                <w:iCs/>
              </w:rPr>
              <w:t>1.1</w:t>
            </w:r>
          </w:p>
        </w:tc>
        <w:tc>
          <w:tcPr>
            <w:tcW w:w="2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26" w:rsidRDefault="00EC48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прямого участка длиной 3-3,5м, Ду426х7, 17ГС, на напорном трубопроводе НРВ-2:</w:t>
            </w:r>
          </w:p>
          <w:p w:rsidR="00EC4826" w:rsidRDefault="00EC48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лесов высотой до 4м.</w:t>
            </w:r>
          </w:p>
          <w:p w:rsidR="00EC4826" w:rsidRDefault="00EC48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Демонтаж существующего дефектного участка трубопр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вода Ду426х7</w:t>
            </w:r>
          </w:p>
          <w:p w:rsidR="00EC4826" w:rsidRDefault="00EC48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Монтаж нового участка трубопровода Ду426х7</w:t>
            </w:r>
          </w:p>
          <w:p w:rsidR="00EC4826" w:rsidRDefault="00EC4826">
            <w:r>
              <w:t xml:space="preserve">Монтаж  изоляции из матов </w:t>
            </w:r>
            <w:proofErr w:type="spellStart"/>
            <w:r>
              <w:t>минераловатных</w:t>
            </w:r>
            <w:proofErr w:type="spellEnd"/>
            <w:r>
              <w:t xml:space="preserve"> пр</w:t>
            </w:r>
            <w:r>
              <w:t>о</w:t>
            </w:r>
            <w:r>
              <w:t>шивных</w:t>
            </w:r>
          </w:p>
          <w:p w:rsidR="00EC4826" w:rsidRDefault="00EC4826">
            <w:r>
              <w:t>Установка усиленного каркаса, изготовленного из металлической сетки</w:t>
            </w:r>
          </w:p>
          <w:p w:rsidR="00EC4826" w:rsidRDefault="00EC4826">
            <w:r>
              <w:t>Изготовление и установка металлических обечаек из листового алюминия</w:t>
            </w:r>
          </w:p>
          <w:p w:rsidR="00EC4826" w:rsidRDefault="00EC4826">
            <w:pPr>
              <w:rPr>
                <w:color w:val="000000"/>
                <w:sz w:val="22"/>
                <w:szCs w:val="22"/>
              </w:rPr>
            </w:pPr>
            <w:r>
              <w:t>Разборка лесов высотой до 4м.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П.м</w:t>
            </w:r>
            <w:proofErr w:type="spellEnd"/>
            <w:r>
              <w:rPr>
                <w:iCs/>
              </w:rPr>
              <w:t>.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П.м</w:t>
            </w:r>
            <w:proofErr w:type="spellEnd"/>
            <w:r>
              <w:rPr>
                <w:iCs/>
              </w:rPr>
              <w:t>.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П.м</w:t>
            </w:r>
            <w:proofErr w:type="spellEnd"/>
            <w:r>
              <w:rPr>
                <w:iCs/>
              </w:rPr>
              <w:t>.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м</w:t>
            </w:r>
            <w:r>
              <w:rPr>
                <w:iCs/>
                <w:vertAlign w:val="superscript"/>
              </w:rPr>
              <w:t>3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м</w:t>
            </w:r>
            <w:r>
              <w:rPr>
                <w:iCs/>
                <w:vertAlign w:val="superscript"/>
              </w:rPr>
              <w:t>2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  <w:vertAlign w:val="superscript"/>
              </w:rPr>
            </w:pPr>
            <w:r>
              <w:rPr>
                <w:iCs/>
              </w:rPr>
              <w:t>м</w:t>
            </w:r>
            <w:r>
              <w:rPr>
                <w:iCs/>
                <w:vertAlign w:val="superscript"/>
              </w:rPr>
              <w:t>2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lastRenderedPageBreak/>
              <w:t>п.м</w:t>
            </w:r>
            <w:proofErr w:type="spellEnd"/>
            <w:r>
              <w:rPr>
                <w:iCs/>
              </w:rPr>
              <w:t>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1,0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9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9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2</w:t>
            </w:r>
          </w:p>
        </w:tc>
      </w:tr>
      <w:tr w:rsidR="00EC4826" w:rsidTr="00C62A16">
        <w:trPr>
          <w:trHeight w:val="20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826" w:rsidRDefault="00EC4826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1.2</w:t>
            </w:r>
          </w:p>
        </w:tc>
        <w:tc>
          <w:tcPr>
            <w:tcW w:w="2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26" w:rsidRDefault="00EC48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прямого участка длиной 3-3,5м, Ду426х7, 17ГС, на напорном трубопроводе НРВ-3:</w:t>
            </w:r>
          </w:p>
          <w:p w:rsidR="00EC4826" w:rsidRDefault="00EC48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лесов высотой до 4м.</w:t>
            </w:r>
          </w:p>
          <w:p w:rsidR="00EC4826" w:rsidRDefault="00EC48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Демонтаж существующего дефектного участка трубопр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вода Ду426х7</w:t>
            </w:r>
          </w:p>
          <w:p w:rsidR="00EC4826" w:rsidRDefault="00EC48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Монтаж нового участка трубопровода Ду426х7</w:t>
            </w:r>
          </w:p>
          <w:p w:rsidR="00EC4826" w:rsidRDefault="00EC4826">
            <w:r>
              <w:t xml:space="preserve">Монтаж  изоляции из матов </w:t>
            </w:r>
            <w:r w:rsidR="006F5D62">
              <w:t>минерал ватных</w:t>
            </w:r>
            <w:r>
              <w:t xml:space="preserve"> пр</w:t>
            </w:r>
            <w:r>
              <w:t>о</w:t>
            </w:r>
            <w:r>
              <w:t>шивных</w:t>
            </w:r>
          </w:p>
          <w:p w:rsidR="00EC4826" w:rsidRDefault="00EC4826">
            <w:r>
              <w:t>Установка усиленного каркаса, изготовленного из металлической сетки</w:t>
            </w:r>
          </w:p>
          <w:p w:rsidR="00EC4826" w:rsidRDefault="00EC4826">
            <w:r>
              <w:t>Изготовление и установка металлических обечаек из листового алюминия</w:t>
            </w:r>
          </w:p>
          <w:p w:rsidR="00EC4826" w:rsidRDefault="00EC48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Разборка лесов высотой до 4м.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П.м</w:t>
            </w:r>
            <w:proofErr w:type="spellEnd"/>
            <w:r>
              <w:rPr>
                <w:iCs/>
              </w:rPr>
              <w:t>.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П.м</w:t>
            </w:r>
            <w:proofErr w:type="spellEnd"/>
            <w:r>
              <w:rPr>
                <w:iCs/>
              </w:rPr>
              <w:t>.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П.м</w:t>
            </w:r>
            <w:proofErr w:type="spellEnd"/>
            <w:r>
              <w:rPr>
                <w:iCs/>
              </w:rPr>
              <w:t>.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м</w:t>
            </w:r>
            <w:r>
              <w:rPr>
                <w:iCs/>
                <w:vertAlign w:val="superscript"/>
              </w:rPr>
              <w:t>3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м</w:t>
            </w:r>
            <w:r>
              <w:rPr>
                <w:iCs/>
                <w:vertAlign w:val="superscript"/>
              </w:rPr>
              <w:t>2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  <w:vertAlign w:val="superscript"/>
              </w:rPr>
            </w:pPr>
            <w:r>
              <w:rPr>
                <w:iCs/>
              </w:rPr>
              <w:t>м</w:t>
            </w:r>
            <w:r>
              <w:rPr>
                <w:iCs/>
                <w:vertAlign w:val="superscript"/>
              </w:rPr>
              <w:t>2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п.м</w:t>
            </w:r>
            <w:proofErr w:type="spellEnd"/>
            <w:r>
              <w:rPr>
                <w:iCs/>
              </w:rPr>
              <w:t>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1,0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9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9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EC4826" w:rsidTr="00C62A16">
        <w:trPr>
          <w:trHeight w:val="20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826" w:rsidRDefault="00EC4826">
            <w:pPr>
              <w:jc w:val="center"/>
              <w:rPr>
                <w:iCs/>
              </w:rPr>
            </w:pPr>
            <w:r>
              <w:rPr>
                <w:iCs/>
              </w:rPr>
              <w:t>1.3</w:t>
            </w:r>
          </w:p>
        </w:tc>
        <w:tc>
          <w:tcPr>
            <w:tcW w:w="2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26" w:rsidRDefault="00EC48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перехода на </w:t>
            </w:r>
            <w:proofErr w:type="spellStart"/>
            <w:r>
              <w:rPr>
                <w:color w:val="000000"/>
                <w:sz w:val="22"/>
                <w:szCs w:val="22"/>
              </w:rPr>
              <w:t>всасе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НРВ-5, Ду530х8-Ду400, 17ГС:</w:t>
            </w:r>
          </w:p>
          <w:p w:rsidR="00EC4826" w:rsidRDefault="00EC48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Демонтаж существующего дефектного перехода Ду530х8</w:t>
            </w:r>
          </w:p>
          <w:p w:rsidR="00EC4826" w:rsidRDefault="00EC48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Монтаж нового участка трубопровода Ду530х8</w:t>
            </w:r>
          </w:p>
          <w:p w:rsidR="00EC4826" w:rsidRDefault="00EC4826">
            <w:r>
              <w:t xml:space="preserve">Монтаж  изоляции из матов </w:t>
            </w:r>
            <w:r w:rsidR="006F5D62">
              <w:t>минерал ватных</w:t>
            </w:r>
            <w:r>
              <w:t xml:space="preserve"> пр</w:t>
            </w:r>
            <w:r>
              <w:t>о</w:t>
            </w:r>
            <w:r>
              <w:t>шивных</w:t>
            </w:r>
          </w:p>
          <w:p w:rsidR="00EC4826" w:rsidRDefault="00EC4826">
            <w:r>
              <w:t>Установка усиленного каркаса, изготовленного из металлической сетки</w:t>
            </w:r>
          </w:p>
          <w:p w:rsidR="00EC4826" w:rsidRDefault="00EC4826">
            <w:r>
              <w:t>Изготовление и установка металлических обечаек из листового алюминия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Шт.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Шт.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м</w:t>
            </w:r>
            <w:r>
              <w:rPr>
                <w:iCs/>
                <w:vertAlign w:val="superscript"/>
              </w:rPr>
              <w:t>3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м</w:t>
            </w:r>
            <w:r>
              <w:rPr>
                <w:iCs/>
                <w:vertAlign w:val="superscript"/>
              </w:rPr>
              <w:t>2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  <w:vertAlign w:val="superscript"/>
              </w:rPr>
            </w:pPr>
            <w:r>
              <w:rPr>
                <w:iCs/>
              </w:rPr>
              <w:t>м</w:t>
            </w:r>
            <w:r>
              <w:rPr>
                <w:iCs/>
                <w:vertAlign w:val="superscript"/>
              </w:rPr>
              <w:t>2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0,2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EC4826" w:rsidTr="00C62A16">
        <w:trPr>
          <w:trHeight w:val="20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826" w:rsidRDefault="00EC4826">
            <w:pPr>
              <w:jc w:val="center"/>
              <w:rPr>
                <w:iCs/>
              </w:rPr>
            </w:pPr>
            <w:r>
              <w:rPr>
                <w:iCs/>
              </w:rPr>
              <w:t>1.4</w:t>
            </w:r>
          </w:p>
        </w:tc>
        <w:tc>
          <w:tcPr>
            <w:tcW w:w="2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26" w:rsidRDefault="00EC48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перехода на </w:t>
            </w:r>
            <w:proofErr w:type="spellStart"/>
            <w:r>
              <w:rPr>
                <w:color w:val="000000"/>
                <w:sz w:val="22"/>
                <w:szCs w:val="22"/>
              </w:rPr>
              <w:t>всасе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НРВ-6, Ду530х8-Ду400, 17ГС</w:t>
            </w:r>
          </w:p>
          <w:p w:rsidR="00EC4826" w:rsidRDefault="00EC48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Демонтаж существующего дефектного перехода Ду530х8</w:t>
            </w:r>
          </w:p>
          <w:p w:rsidR="00EC4826" w:rsidRDefault="00EC48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Монтаж нового участка трубопровода Ду530х8</w:t>
            </w:r>
          </w:p>
          <w:p w:rsidR="00EC4826" w:rsidRDefault="00EC4826">
            <w:r>
              <w:t xml:space="preserve">Монтаж  изоляции из матов </w:t>
            </w:r>
            <w:r w:rsidR="006F5D62">
              <w:t>минерал ватных</w:t>
            </w:r>
            <w:r>
              <w:t xml:space="preserve"> пр</w:t>
            </w:r>
            <w:r>
              <w:t>о</w:t>
            </w:r>
            <w:r>
              <w:t>шивных</w:t>
            </w:r>
          </w:p>
          <w:p w:rsidR="00EC4826" w:rsidRDefault="00EC4826">
            <w:r>
              <w:t>Установка усиленного каркаса, изготовленного из металлической сетки</w:t>
            </w:r>
          </w:p>
          <w:p w:rsidR="00EC4826" w:rsidRDefault="00EC4826">
            <w:pPr>
              <w:rPr>
                <w:color w:val="000000"/>
                <w:sz w:val="22"/>
                <w:szCs w:val="22"/>
              </w:rPr>
            </w:pPr>
            <w:r>
              <w:t>Изготовление и установка металлических обечаек из листового алюминия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Шт.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Шт.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м</w:t>
            </w:r>
            <w:r>
              <w:rPr>
                <w:iCs/>
                <w:vertAlign w:val="superscript"/>
              </w:rPr>
              <w:t>3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м</w:t>
            </w:r>
            <w:r>
              <w:rPr>
                <w:iCs/>
                <w:vertAlign w:val="superscript"/>
              </w:rPr>
              <w:t>2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  <w:vertAlign w:val="superscript"/>
              </w:rPr>
            </w:pPr>
            <w:r>
              <w:rPr>
                <w:iCs/>
              </w:rPr>
              <w:t>м</w:t>
            </w:r>
            <w:r>
              <w:rPr>
                <w:iCs/>
                <w:vertAlign w:val="superscript"/>
              </w:rPr>
              <w:t>2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0,2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EC4826" w:rsidTr="00C62A16">
        <w:trPr>
          <w:trHeight w:val="20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826" w:rsidRDefault="00EC4826">
            <w:pPr>
              <w:jc w:val="center"/>
              <w:rPr>
                <w:iCs/>
              </w:rPr>
            </w:pPr>
            <w:r>
              <w:rPr>
                <w:iCs/>
              </w:rPr>
              <w:t>1.5</w:t>
            </w:r>
          </w:p>
        </w:tc>
        <w:tc>
          <w:tcPr>
            <w:tcW w:w="2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26" w:rsidRDefault="00EC48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перехода на </w:t>
            </w:r>
            <w:proofErr w:type="spellStart"/>
            <w:r>
              <w:rPr>
                <w:color w:val="000000"/>
                <w:sz w:val="22"/>
                <w:szCs w:val="22"/>
              </w:rPr>
              <w:t>всасе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НРВ-4, Ду530х8-Ду400, 17ГС</w:t>
            </w:r>
          </w:p>
          <w:p w:rsidR="00EC4826" w:rsidRDefault="00EC48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Демонтаж существующего дефектного перехода Ду530х8</w:t>
            </w:r>
          </w:p>
          <w:p w:rsidR="00EC4826" w:rsidRDefault="00EC48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Монтаж нового участка трубопровода Ду530х8</w:t>
            </w:r>
          </w:p>
          <w:p w:rsidR="00EC4826" w:rsidRDefault="00EC4826">
            <w:r>
              <w:t xml:space="preserve">Монтаж  изоляции из матов </w:t>
            </w:r>
            <w:r w:rsidR="00080E49">
              <w:t>минерал ватных</w:t>
            </w:r>
            <w:r>
              <w:t xml:space="preserve"> пр</w:t>
            </w:r>
            <w:r>
              <w:t>о</w:t>
            </w:r>
            <w:r>
              <w:t>шивных</w:t>
            </w:r>
          </w:p>
          <w:p w:rsidR="00EC4826" w:rsidRDefault="00EC4826">
            <w:r>
              <w:t>Установка усиленного каркаса, изготовленного из металлической сетки</w:t>
            </w:r>
          </w:p>
          <w:p w:rsidR="00EC4826" w:rsidRDefault="00EC4826">
            <w:pPr>
              <w:rPr>
                <w:color w:val="000000"/>
                <w:sz w:val="22"/>
                <w:szCs w:val="22"/>
              </w:rPr>
            </w:pPr>
            <w:r>
              <w:t>Изготовление и установка металлических обечаек из листового алюминия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Шт.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Шт.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м</w:t>
            </w:r>
            <w:r>
              <w:rPr>
                <w:iCs/>
                <w:vertAlign w:val="superscript"/>
              </w:rPr>
              <w:t>3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м</w:t>
            </w:r>
            <w:r>
              <w:rPr>
                <w:iCs/>
                <w:vertAlign w:val="superscript"/>
              </w:rPr>
              <w:t>2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  <w:vertAlign w:val="superscript"/>
              </w:rPr>
            </w:pPr>
            <w:r>
              <w:rPr>
                <w:iCs/>
              </w:rPr>
              <w:t>м</w:t>
            </w:r>
            <w:r>
              <w:rPr>
                <w:iCs/>
                <w:vertAlign w:val="superscript"/>
              </w:rPr>
              <w:t>2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0,2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EC4826" w:rsidTr="00C62A16">
        <w:trPr>
          <w:trHeight w:val="20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826" w:rsidRDefault="00EC4826">
            <w:pPr>
              <w:jc w:val="center"/>
              <w:rPr>
                <w:iCs/>
              </w:rPr>
            </w:pPr>
            <w:r>
              <w:rPr>
                <w:iCs/>
              </w:rPr>
              <w:t>1.6</w:t>
            </w:r>
          </w:p>
        </w:tc>
        <w:tc>
          <w:tcPr>
            <w:tcW w:w="2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26" w:rsidRDefault="00EC48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перехода на </w:t>
            </w:r>
            <w:proofErr w:type="spellStart"/>
            <w:r>
              <w:rPr>
                <w:color w:val="000000"/>
                <w:sz w:val="22"/>
                <w:szCs w:val="22"/>
              </w:rPr>
              <w:t>всасе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НРВ-3, Ду530х8-Ду400, 17ГС</w:t>
            </w:r>
          </w:p>
          <w:p w:rsidR="00EC4826" w:rsidRDefault="00EC48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Демонтаж существующего дефектного перехода Ду530х8</w:t>
            </w:r>
          </w:p>
          <w:p w:rsidR="00EC4826" w:rsidRDefault="00EC48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Монтаж нового участка трубопровода Ду530х8</w:t>
            </w:r>
          </w:p>
          <w:p w:rsidR="00EC4826" w:rsidRDefault="00EC4826">
            <w:r>
              <w:t xml:space="preserve">Монтаж  изоляции из матов </w:t>
            </w:r>
            <w:proofErr w:type="spellStart"/>
            <w:r>
              <w:t>минераловатных</w:t>
            </w:r>
            <w:proofErr w:type="spellEnd"/>
            <w:r>
              <w:t xml:space="preserve"> пр</w:t>
            </w:r>
            <w:r>
              <w:t>о</w:t>
            </w:r>
            <w:r>
              <w:t>шивных</w:t>
            </w:r>
          </w:p>
          <w:p w:rsidR="00EC4826" w:rsidRDefault="00EC4826">
            <w:r>
              <w:t>Установка усиленного каркаса, изготовленного из металлической сетки</w:t>
            </w:r>
          </w:p>
          <w:p w:rsidR="00EC4826" w:rsidRDefault="00EC4826">
            <w:pPr>
              <w:rPr>
                <w:color w:val="000000"/>
                <w:sz w:val="22"/>
                <w:szCs w:val="22"/>
              </w:rPr>
            </w:pPr>
            <w:r>
              <w:t>Изготовление и установка металлических обечаек из листового алюминия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Шт.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Шт.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м</w:t>
            </w:r>
            <w:r>
              <w:rPr>
                <w:iCs/>
                <w:vertAlign w:val="superscript"/>
              </w:rPr>
              <w:t>3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м</w:t>
            </w:r>
            <w:r>
              <w:rPr>
                <w:iCs/>
                <w:vertAlign w:val="superscript"/>
              </w:rPr>
              <w:t>2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  <w:vertAlign w:val="superscript"/>
              </w:rPr>
            </w:pPr>
            <w:r>
              <w:rPr>
                <w:iCs/>
              </w:rPr>
              <w:t>м</w:t>
            </w:r>
            <w:r>
              <w:rPr>
                <w:iCs/>
                <w:vertAlign w:val="superscript"/>
              </w:rPr>
              <w:t>2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0,2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EC4826" w:rsidTr="00C62A16">
        <w:trPr>
          <w:trHeight w:val="20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826" w:rsidRDefault="00EC4826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2</w:t>
            </w:r>
          </w:p>
        </w:tc>
        <w:tc>
          <w:tcPr>
            <w:tcW w:w="2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Pr="00EC4826" w:rsidRDefault="00EC4826">
            <w:pPr>
              <w:rPr>
                <w:b/>
              </w:rPr>
            </w:pPr>
            <w:r w:rsidRPr="00EC4826">
              <w:rPr>
                <w:b/>
                <w:iCs/>
              </w:rPr>
              <w:t>Трубопроводы насосов рециркуляции вод</w:t>
            </w:r>
            <w:r w:rsidRPr="00EC4826">
              <w:rPr>
                <w:b/>
                <w:iCs/>
              </w:rPr>
              <w:t>о</w:t>
            </w:r>
            <w:r w:rsidRPr="00EC4826">
              <w:rPr>
                <w:b/>
                <w:iCs/>
              </w:rPr>
              <w:t>грейных котлов НРВ, рег.№74-ТФ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Default="00EC4826" w:rsidP="00EC4826">
            <w:pPr>
              <w:widowControl w:val="0"/>
              <w:suppressAutoHyphens/>
              <w:jc w:val="center"/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Default="00EC4826" w:rsidP="00EC4826">
            <w:pPr>
              <w:jc w:val="center"/>
            </w:pPr>
          </w:p>
        </w:tc>
      </w:tr>
      <w:tr w:rsidR="00EC4826" w:rsidTr="00C62A16">
        <w:trPr>
          <w:trHeight w:val="20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826" w:rsidRDefault="00EC4826">
            <w:pPr>
              <w:jc w:val="center"/>
              <w:rPr>
                <w:iCs/>
              </w:rPr>
            </w:pPr>
            <w:r>
              <w:rPr>
                <w:iCs/>
              </w:rPr>
              <w:t>2.1</w:t>
            </w:r>
          </w:p>
        </w:tc>
        <w:tc>
          <w:tcPr>
            <w:tcW w:w="2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26" w:rsidRDefault="00EC4826">
            <w:r>
              <w:t>Подготовка металла под техническое диагностиров</w:t>
            </w:r>
            <w:r>
              <w:t>а</w:t>
            </w:r>
            <w:r>
              <w:t>ние:</w:t>
            </w:r>
          </w:p>
          <w:p w:rsidR="00EC4826" w:rsidRDefault="00EC4826">
            <w:r>
              <w:t>Сборка и разборка инвентарных металлических л</w:t>
            </w:r>
            <w:r>
              <w:t>е</w:t>
            </w:r>
            <w:r>
              <w:t>сов</w:t>
            </w:r>
          </w:p>
          <w:p w:rsidR="00EC4826" w:rsidRDefault="00EC4826">
            <w:r>
              <w:t xml:space="preserve">Суммарная зачистка переходов, корпусов арматуры, </w:t>
            </w:r>
            <w:proofErr w:type="spellStart"/>
            <w:r>
              <w:t>гибов</w:t>
            </w:r>
            <w:proofErr w:type="spellEnd"/>
            <w:r>
              <w:t xml:space="preserve">, сварных соединений с литыми и коваными деталями, прямых участков, фланцев, тройников, </w:t>
            </w:r>
            <w:proofErr w:type="spellStart"/>
            <w:r>
              <w:t>околошовной</w:t>
            </w:r>
            <w:proofErr w:type="spellEnd"/>
            <w:r>
              <w:t xml:space="preserve"> зоны сварных соединений трубопров</w:t>
            </w:r>
            <w:r>
              <w:t>о</w:t>
            </w:r>
            <w:r>
              <w:t>дов под УЗК и УЗТ (подготовка для выполнения р</w:t>
            </w:r>
            <w:r>
              <w:t>а</w:t>
            </w:r>
            <w:r>
              <w:t>бот по контролю за металлом)</w:t>
            </w:r>
          </w:p>
          <w:p w:rsidR="00EC4826" w:rsidRDefault="00EC4826">
            <w:r>
              <w:t>Снятие, изготовление и установка металлических обечаек на прямые и криволинейные участки труб</w:t>
            </w:r>
            <w:r>
              <w:t>о</w:t>
            </w:r>
            <w:r>
              <w:t>проводов</w:t>
            </w:r>
          </w:p>
          <w:p w:rsidR="00EC4826" w:rsidRDefault="00EC4826">
            <w:r>
              <w:t>Разборка и установка тепловой изоляции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Default="00EC4826" w:rsidP="00EC4826">
            <w:pPr>
              <w:widowControl w:val="0"/>
              <w:suppressAutoHyphens/>
              <w:jc w:val="center"/>
            </w:pPr>
          </w:p>
          <w:p w:rsidR="00EC4826" w:rsidRDefault="00EC4826" w:rsidP="00EC4826">
            <w:pPr>
              <w:widowControl w:val="0"/>
              <w:suppressAutoHyphens/>
              <w:jc w:val="center"/>
            </w:pPr>
          </w:p>
          <w:p w:rsidR="00EC4826" w:rsidRDefault="00EC4826" w:rsidP="00EC4826">
            <w:pPr>
              <w:widowControl w:val="0"/>
              <w:suppressAutoHyphens/>
              <w:jc w:val="center"/>
            </w:pPr>
            <w:proofErr w:type="spellStart"/>
            <w:r>
              <w:t>П.м</w:t>
            </w:r>
            <w:proofErr w:type="spellEnd"/>
            <w:r>
              <w:t>.</w:t>
            </w:r>
          </w:p>
          <w:p w:rsidR="00EC4826" w:rsidRDefault="00EC4826" w:rsidP="00EC4826">
            <w:pPr>
              <w:widowControl w:val="0"/>
              <w:suppressAutoHyphens/>
              <w:jc w:val="center"/>
            </w:pPr>
          </w:p>
          <w:p w:rsidR="00EC4826" w:rsidRDefault="00EC4826" w:rsidP="00EC4826">
            <w:pPr>
              <w:widowControl w:val="0"/>
              <w:suppressAutoHyphens/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  <w:p w:rsidR="00EC4826" w:rsidRDefault="00EC4826" w:rsidP="00EC4826">
            <w:pPr>
              <w:widowControl w:val="0"/>
              <w:suppressAutoHyphens/>
              <w:jc w:val="center"/>
            </w:pPr>
          </w:p>
          <w:p w:rsidR="00EC4826" w:rsidRDefault="00EC4826" w:rsidP="00EC4826">
            <w:pPr>
              <w:widowControl w:val="0"/>
              <w:suppressAutoHyphens/>
              <w:jc w:val="center"/>
            </w:pPr>
          </w:p>
          <w:p w:rsidR="00EC4826" w:rsidRDefault="00EC4826" w:rsidP="00EC4826">
            <w:pPr>
              <w:widowControl w:val="0"/>
              <w:suppressAutoHyphens/>
              <w:jc w:val="center"/>
            </w:pPr>
          </w:p>
          <w:p w:rsidR="00EC4826" w:rsidRDefault="00EC4826" w:rsidP="00EC4826">
            <w:pPr>
              <w:widowControl w:val="0"/>
              <w:suppressAutoHyphens/>
              <w:jc w:val="center"/>
            </w:pPr>
          </w:p>
          <w:p w:rsidR="00EC4826" w:rsidRDefault="00EC4826" w:rsidP="00EC4826">
            <w:pPr>
              <w:widowControl w:val="0"/>
              <w:suppressAutoHyphens/>
              <w:jc w:val="center"/>
            </w:pPr>
          </w:p>
          <w:p w:rsidR="00EC4826" w:rsidRDefault="00EC4826" w:rsidP="00EC4826">
            <w:pPr>
              <w:widowControl w:val="0"/>
              <w:suppressAutoHyphens/>
              <w:jc w:val="center"/>
            </w:pPr>
          </w:p>
          <w:p w:rsidR="00EC4826" w:rsidRDefault="00EC4826" w:rsidP="00EC4826">
            <w:pPr>
              <w:widowControl w:val="0"/>
              <w:suppressAutoHyphens/>
              <w:jc w:val="center"/>
            </w:pPr>
          </w:p>
          <w:p w:rsidR="00EC4826" w:rsidRDefault="00EC4826" w:rsidP="00EC4826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2</w:t>
            </w:r>
          </w:p>
          <w:p w:rsidR="00EC4826" w:rsidRDefault="00EC4826" w:rsidP="00EC4826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</w:p>
          <w:p w:rsidR="00EC4826" w:rsidRDefault="00EC4826" w:rsidP="00EC4826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</w:p>
          <w:p w:rsidR="00EC4826" w:rsidRDefault="00EC4826" w:rsidP="00EC4826">
            <w:pPr>
              <w:widowControl w:val="0"/>
              <w:suppressAutoHyphens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Default="00EC4826" w:rsidP="00EC4826">
            <w:pPr>
              <w:jc w:val="center"/>
            </w:pPr>
          </w:p>
          <w:p w:rsidR="00EC4826" w:rsidRDefault="00EC4826" w:rsidP="00EC4826">
            <w:pPr>
              <w:jc w:val="center"/>
            </w:pPr>
          </w:p>
          <w:p w:rsidR="00EC4826" w:rsidRDefault="00EC4826" w:rsidP="00EC4826">
            <w:pPr>
              <w:jc w:val="center"/>
            </w:pPr>
            <w:r>
              <w:t>10</w:t>
            </w:r>
          </w:p>
          <w:p w:rsidR="00EC4826" w:rsidRDefault="00EC4826" w:rsidP="00EC4826">
            <w:pPr>
              <w:jc w:val="center"/>
            </w:pPr>
          </w:p>
          <w:p w:rsidR="00EC4826" w:rsidRDefault="00EC4826" w:rsidP="00EC4826">
            <w:pPr>
              <w:jc w:val="center"/>
            </w:pPr>
            <w:r>
              <w:t>30</w:t>
            </w:r>
          </w:p>
          <w:p w:rsidR="00EC4826" w:rsidRDefault="00EC4826" w:rsidP="00EC4826">
            <w:pPr>
              <w:jc w:val="center"/>
            </w:pPr>
          </w:p>
          <w:p w:rsidR="00EC4826" w:rsidRDefault="00EC4826" w:rsidP="00EC4826">
            <w:pPr>
              <w:jc w:val="center"/>
            </w:pPr>
          </w:p>
          <w:p w:rsidR="00EC4826" w:rsidRDefault="00EC4826" w:rsidP="00EC4826">
            <w:pPr>
              <w:jc w:val="center"/>
            </w:pPr>
          </w:p>
          <w:p w:rsidR="00EC4826" w:rsidRDefault="00EC4826" w:rsidP="00EC4826">
            <w:pPr>
              <w:jc w:val="center"/>
            </w:pPr>
          </w:p>
          <w:p w:rsidR="00EC4826" w:rsidRDefault="00EC4826" w:rsidP="00EC4826">
            <w:pPr>
              <w:jc w:val="center"/>
            </w:pPr>
          </w:p>
          <w:p w:rsidR="00EC4826" w:rsidRDefault="00EC4826" w:rsidP="00EC4826">
            <w:pPr>
              <w:jc w:val="center"/>
            </w:pPr>
          </w:p>
          <w:p w:rsidR="00EC4826" w:rsidRDefault="00EC4826" w:rsidP="00EC4826">
            <w:pPr>
              <w:jc w:val="center"/>
            </w:pPr>
          </w:p>
          <w:p w:rsidR="00EC4826" w:rsidRDefault="00EC4826" w:rsidP="00EC4826">
            <w:pPr>
              <w:jc w:val="center"/>
            </w:pPr>
            <w:r>
              <w:t>20</w:t>
            </w:r>
          </w:p>
          <w:p w:rsidR="00EC4826" w:rsidRDefault="00EC4826" w:rsidP="00EC4826">
            <w:pPr>
              <w:jc w:val="center"/>
            </w:pPr>
          </w:p>
          <w:p w:rsidR="00EC4826" w:rsidRDefault="00EC4826" w:rsidP="00EC4826">
            <w:pPr>
              <w:jc w:val="center"/>
            </w:pPr>
          </w:p>
          <w:p w:rsidR="00EC4826" w:rsidRDefault="00EC4826" w:rsidP="00EC4826">
            <w:pPr>
              <w:jc w:val="center"/>
            </w:pPr>
            <w:r>
              <w:t>2</w:t>
            </w:r>
          </w:p>
        </w:tc>
      </w:tr>
      <w:tr w:rsidR="00EC4826" w:rsidTr="00C62A16">
        <w:trPr>
          <w:trHeight w:val="20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826" w:rsidRDefault="00EC4826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2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Pr="00EC4826" w:rsidRDefault="00EC4826">
            <w:pPr>
              <w:ind w:left="85" w:right="85"/>
              <w:rPr>
                <w:b/>
              </w:rPr>
            </w:pPr>
            <w:r w:rsidRPr="00EC4826">
              <w:rPr>
                <w:b/>
              </w:rPr>
              <w:t>Трубопровод от 3ВК-251 до 3ВК-252: Диаметр 0,8м, длина 5м.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826" w:rsidRDefault="00EC4826" w:rsidP="00EC4826">
            <w:pPr>
              <w:ind w:left="85" w:right="85"/>
              <w:jc w:val="center"/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Default="00EC4826" w:rsidP="00EC4826">
            <w:pPr>
              <w:widowControl w:val="0"/>
              <w:suppressAutoHyphens/>
              <w:jc w:val="center"/>
            </w:pPr>
          </w:p>
        </w:tc>
      </w:tr>
      <w:tr w:rsidR="00EC4826" w:rsidTr="00C62A16">
        <w:trPr>
          <w:trHeight w:val="20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826" w:rsidRDefault="00EC4826">
            <w:pPr>
              <w:jc w:val="center"/>
              <w:rPr>
                <w:iCs/>
              </w:rPr>
            </w:pPr>
            <w:r>
              <w:rPr>
                <w:iCs/>
              </w:rPr>
              <w:t>3.1</w:t>
            </w:r>
          </w:p>
        </w:tc>
        <w:tc>
          <w:tcPr>
            <w:tcW w:w="2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26" w:rsidRDefault="00EC4826">
            <w:pPr>
              <w:ind w:left="85" w:right="85"/>
            </w:pPr>
            <w:r>
              <w:t>Восстановление теплоизоляции:</w:t>
            </w:r>
          </w:p>
          <w:p w:rsidR="00EC4826" w:rsidRDefault="00EC4826">
            <w:pPr>
              <w:ind w:left="85" w:right="85"/>
            </w:pPr>
            <w:r>
              <w:t xml:space="preserve">Монтаж изоляции из плит </w:t>
            </w:r>
            <w:proofErr w:type="spellStart"/>
            <w:r>
              <w:t>минераловатных</w:t>
            </w:r>
            <w:proofErr w:type="spellEnd"/>
            <w:r>
              <w:t xml:space="preserve"> пол</w:t>
            </w:r>
            <w:r>
              <w:t>у</w:t>
            </w:r>
            <w:r>
              <w:t>жестких на синтетическом связующем</w:t>
            </w:r>
          </w:p>
          <w:p w:rsidR="00EC4826" w:rsidRDefault="00EC4826">
            <w:pPr>
              <w:ind w:left="85" w:right="85"/>
            </w:pPr>
            <w:r>
              <w:t>Установка усиленного каркаса, изготовленного из металлической сетки</w:t>
            </w:r>
          </w:p>
          <w:p w:rsidR="00EC4826" w:rsidRDefault="00EC4826">
            <w:pPr>
              <w:ind w:left="85" w:right="85"/>
            </w:pPr>
            <w:r>
              <w:t>Изготовление и установка металлических обечаек из листового алюминия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826" w:rsidRDefault="00EC4826" w:rsidP="00EC4826">
            <w:pPr>
              <w:ind w:left="85" w:right="85"/>
              <w:jc w:val="center"/>
            </w:pPr>
          </w:p>
          <w:p w:rsidR="00EC4826" w:rsidRDefault="00EC4826" w:rsidP="00EC4826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  <w:p w:rsidR="00EC4826" w:rsidRDefault="00EC4826" w:rsidP="00EC4826">
            <w:pPr>
              <w:ind w:left="85" w:right="85"/>
              <w:jc w:val="center"/>
            </w:pPr>
          </w:p>
          <w:p w:rsidR="00EC4826" w:rsidRDefault="00EC4826" w:rsidP="00EC4826">
            <w:pPr>
              <w:ind w:left="85" w:right="85"/>
              <w:jc w:val="center"/>
            </w:pPr>
          </w:p>
          <w:p w:rsidR="00EC4826" w:rsidRDefault="00EC4826" w:rsidP="00EC4826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  <w:p w:rsidR="00EC4826" w:rsidRDefault="00EC4826" w:rsidP="00EC4826">
            <w:pPr>
              <w:ind w:left="85" w:right="85"/>
              <w:jc w:val="center"/>
            </w:pPr>
          </w:p>
          <w:p w:rsidR="00EC4826" w:rsidRDefault="00EC4826" w:rsidP="00EC4826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  <w:p w:rsidR="00EC4826" w:rsidRDefault="00EC4826" w:rsidP="00EC4826">
            <w:pPr>
              <w:ind w:left="85" w:right="85"/>
              <w:jc w:val="center"/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Default="00EC4826" w:rsidP="00EC4826">
            <w:pPr>
              <w:widowControl w:val="0"/>
              <w:suppressAutoHyphens/>
              <w:jc w:val="center"/>
            </w:pPr>
          </w:p>
          <w:p w:rsidR="00EC4826" w:rsidRDefault="00EC4826" w:rsidP="00EC4826">
            <w:pPr>
              <w:widowControl w:val="0"/>
              <w:suppressAutoHyphens/>
              <w:jc w:val="center"/>
            </w:pPr>
            <w:r>
              <w:t>1,256</w:t>
            </w:r>
          </w:p>
          <w:p w:rsidR="00EC4826" w:rsidRDefault="00EC4826" w:rsidP="00EC4826">
            <w:pPr>
              <w:widowControl w:val="0"/>
              <w:suppressAutoHyphens/>
              <w:jc w:val="center"/>
            </w:pPr>
          </w:p>
          <w:p w:rsidR="00EC4826" w:rsidRDefault="00EC4826" w:rsidP="00EC4826">
            <w:pPr>
              <w:widowControl w:val="0"/>
              <w:suppressAutoHyphens/>
              <w:jc w:val="center"/>
            </w:pPr>
          </w:p>
          <w:p w:rsidR="00EC4826" w:rsidRDefault="00EC4826" w:rsidP="00EC4826">
            <w:pPr>
              <w:widowControl w:val="0"/>
              <w:suppressAutoHyphens/>
              <w:jc w:val="center"/>
            </w:pPr>
            <w:r>
              <w:t>16</w:t>
            </w:r>
          </w:p>
          <w:p w:rsidR="00EC4826" w:rsidRDefault="00EC4826" w:rsidP="00EC4826">
            <w:pPr>
              <w:widowControl w:val="0"/>
              <w:suppressAutoHyphens/>
              <w:jc w:val="center"/>
            </w:pPr>
          </w:p>
          <w:p w:rsidR="00EC4826" w:rsidRDefault="00EC4826" w:rsidP="00EC4826">
            <w:pPr>
              <w:widowControl w:val="0"/>
              <w:suppressAutoHyphens/>
              <w:jc w:val="center"/>
            </w:pPr>
            <w:r>
              <w:t>16</w:t>
            </w:r>
          </w:p>
        </w:tc>
      </w:tr>
      <w:tr w:rsidR="00EC4826" w:rsidTr="00C62A16">
        <w:trPr>
          <w:trHeight w:val="20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826" w:rsidRDefault="00EC4826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2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Pr="00EC4826" w:rsidRDefault="00EC4826">
            <w:pPr>
              <w:ind w:left="85" w:right="85"/>
              <w:rPr>
                <w:b/>
              </w:rPr>
            </w:pPr>
            <w:r w:rsidRPr="00EC4826">
              <w:rPr>
                <w:b/>
              </w:rPr>
              <w:t>Трубопровод в пределах арматуры 3ВК-409 и 3ВК-253: диаметр 0,6м, длина 5м.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826" w:rsidRDefault="00EC4826" w:rsidP="00EC4826">
            <w:pPr>
              <w:ind w:left="85" w:right="85"/>
              <w:jc w:val="center"/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Default="00EC4826" w:rsidP="00EC4826">
            <w:pPr>
              <w:widowControl w:val="0"/>
              <w:suppressAutoHyphens/>
              <w:jc w:val="center"/>
            </w:pPr>
          </w:p>
        </w:tc>
      </w:tr>
      <w:tr w:rsidR="00EC4826" w:rsidTr="00C62A16">
        <w:trPr>
          <w:trHeight w:val="20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826" w:rsidRDefault="00EC4826">
            <w:pPr>
              <w:jc w:val="center"/>
              <w:rPr>
                <w:iCs/>
              </w:rPr>
            </w:pPr>
            <w:r>
              <w:rPr>
                <w:iCs/>
              </w:rPr>
              <w:t>4.1</w:t>
            </w:r>
          </w:p>
        </w:tc>
        <w:tc>
          <w:tcPr>
            <w:tcW w:w="2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26" w:rsidRDefault="00EC4826">
            <w:pPr>
              <w:ind w:left="85" w:right="85"/>
            </w:pPr>
            <w:r>
              <w:t>Восстановление теплоизоляции:</w:t>
            </w:r>
          </w:p>
          <w:p w:rsidR="00EC4826" w:rsidRDefault="00EC4826">
            <w:pPr>
              <w:ind w:left="85" w:right="85"/>
            </w:pPr>
            <w:r>
              <w:t>Сборка и разборка деревянных настилов, высота до 4 м</w:t>
            </w:r>
          </w:p>
          <w:p w:rsidR="00EC4826" w:rsidRDefault="00EC4826">
            <w:pPr>
              <w:ind w:left="85" w:right="85"/>
            </w:pPr>
            <w:r>
              <w:t xml:space="preserve">Монтаж изоляции из плит </w:t>
            </w:r>
            <w:proofErr w:type="spellStart"/>
            <w:r>
              <w:t>минераловатных</w:t>
            </w:r>
            <w:proofErr w:type="spellEnd"/>
            <w:r>
              <w:t xml:space="preserve"> пол</w:t>
            </w:r>
            <w:r>
              <w:t>у</w:t>
            </w:r>
            <w:r>
              <w:t>жестких на синтетическом связующем</w:t>
            </w:r>
          </w:p>
          <w:p w:rsidR="00EC4826" w:rsidRDefault="00EC4826">
            <w:pPr>
              <w:ind w:left="85" w:right="85"/>
            </w:pPr>
            <w:r>
              <w:t>Установка усиленного каркаса, изготовленного из металлической сетки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826" w:rsidRDefault="00EC4826" w:rsidP="00EC4826">
            <w:pPr>
              <w:ind w:left="85" w:right="85"/>
              <w:jc w:val="center"/>
            </w:pPr>
          </w:p>
          <w:p w:rsidR="00EC4826" w:rsidRDefault="00EC4826" w:rsidP="00EC4826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  <w:p w:rsidR="00EC4826" w:rsidRDefault="00EC4826" w:rsidP="00EC4826">
            <w:pPr>
              <w:ind w:left="85" w:right="85"/>
              <w:jc w:val="center"/>
            </w:pPr>
          </w:p>
          <w:p w:rsidR="00EC4826" w:rsidRDefault="00EC4826" w:rsidP="00EC4826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  <w:p w:rsidR="00EC4826" w:rsidRDefault="00EC4826" w:rsidP="00EC4826">
            <w:pPr>
              <w:ind w:left="85" w:right="85"/>
              <w:jc w:val="center"/>
            </w:pPr>
          </w:p>
          <w:p w:rsidR="00EC4826" w:rsidRDefault="00EC4826" w:rsidP="00EC4826">
            <w:pPr>
              <w:ind w:left="85" w:right="85"/>
              <w:jc w:val="center"/>
            </w:pPr>
          </w:p>
          <w:p w:rsidR="00EC4826" w:rsidRDefault="00EC4826" w:rsidP="00EC4826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  <w:p w:rsidR="00EC4826" w:rsidRDefault="00EC4826" w:rsidP="00EC4826">
            <w:pPr>
              <w:ind w:left="85" w:right="85"/>
              <w:jc w:val="center"/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Default="00EC4826" w:rsidP="00EC4826">
            <w:pPr>
              <w:widowControl w:val="0"/>
              <w:suppressAutoHyphens/>
              <w:jc w:val="center"/>
            </w:pPr>
          </w:p>
          <w:p w:rsidR="00EC4826" w:rsidRDefault="00EC4826" w:rsidP="00EC4826">
            <w:pPr>
              <w:widowControl w:val="0"/>
              <w:suppressAutoHyphens/>
              <w:jc w:val="center"/>
            </w:pPr>
            <w:r>
              <w:t>10</w:t>
            </w:r>
          </w:p>
          <w:p w:rsidR="00EC4826" w:rsidRDefault="00EC4826" w:rsidP="00EC4826">
            <w:pPr>
              <w:widowControl w:val="0"/>
              <w:suppressAutoHyphens/>
              <w:jc w:val="center"/>
            </w:pPr>
          </w:p>
          <w:p w:rsidR="00EC4826" w:rsidRDefault="00EC4826" w:rsidP="00EC4826">
            <w:pPr>
              <w:widowControl w:val="0"/>
              <w:suppressAutoHyphens/>
              <w:jc w:val="center"/>
            </w:pPr>
            <w:r>
              <w:t>0,942</w:t>
            </w:r>
          </w:p>
          <w:p w:rsidR="00EC4826" w:rsidRDefault="00EC4826" w:rsidP="00EC4826">
            <w:pPr>
              <w:widowControl w:val="0"/>
              <w:suppressAutoHyphens/>
              <w:jc w:val="center"/>
            </w:pPr>
          </w:p>
          <w:p w:rsidR="00EC4826" w:rsidRDefault="00EC4826" w:rsidP="00EC4826">
            <w:pPr>
              <w:widowControl w:val="0"/>
              <w:suppressAutoHyphens/>
              <w:jc w:val="center"/>
            </w:pPr>
          </w:p>
          <w:p w:rsidR="00EC4826" w:rsidRDefault="00EC4826" w:rsidP="00EC4826">
            <w:pPr>
              <w:widowControl w:val="0"/>
              <w:suppressAutoHyphens/>
              <w:jc w:val="center"/>
            </w:pPr>
            <w:r>
              <w:t>13</w:t>
            </w:r>
          </w:p>
          <w:p w:rsidR="00EC4826" w:rsidRDefault="00EC4826" w:rsidP="00EC4826">
            <w:pPr>
              <w:widowControl w:val="0"/>
              <w:suppressAutoHyphens/>
              <w:jc w:val="center"/>
            </w:pPr>
          </w:p>
        </w:tc>
      </w:tr>
      <w:tr w:rsidR="00EC4826" w:rsidTr="00C62A16">
        <w:trPr>
          <w:trHeight w:val="20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826" w:rsidRDefault="00EC4826">
            <w:pPr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2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Pr="00EC4826" w:rsidRDefault="00EC4826">
            <w:pPr>
              <w:rPr>
                <w:b/>
              </w:rPr>
            </w:pPr>
            <w:r w:rsidRPr="00EC4826">
              <w:rPr>
                <w:b/>
              </w:rPr>
              <w:t>Дренажные трубопроводы за дренажной армат</w:t>
            </w:r>
            <w:r w:rsidRPr="00EC4826">
              <w:rPr>
                <w:b/>
              </w:rPr>
              <w:t>у</w:t>
            </w:r>
            <w:r w:rsidRPr="00EC4826">
              <w:rPr>
                <w:b/>
              </w:rPr>
              <w:t xml:space="preserve">рой Московской и </w:t>
            </w:r>
            <w:proofErr w:type="spellStart"/>
            <w:r w:rsidRPr="00EC4826">
              <w:rPr>
                <w:b/>
              </w:rPr>
              <w:t>Фрунзенской</w:t>
            </w:r>
            <w:proofErr w:type="spellEnd"/>
            <w:r w:rsidRPr="00EC4826">
              <w:rPr>
                <w:b/>
              </w:rPr>
              <w:t xml:space="preserve"> </w:t>
            </w:r>
            <w:proofErr w:type="spellStart"/>
            <w:r w:rsidRPr="00EC4826">
              <w:rPr>
                <w:b/>
              </w:rPr>
              <w:t>тепломагистр</w:t>
            </w:r>
            <w:r w:rsidRPr="00EC4826">
              <w:rPr>
                <w:b/>
              </w:rPr>
              <w:t>а</w:t>
            </w:r>
            <w:r w:rsidRPr="00EC4826">
              <w:rPr>
                <w:b/>
              </w:rPr>
              <w:t>лей</w:t>
            </w:r>
            <w:proofErr w:type="spellEnd"/>
            <w:r w:rsidRPr="00EC4826">
              <w:rPr>
                <w:b/>
              </w:rPr>
              <w:t>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Default="00EC4826" w:rsidP="00EC4826">
            <w:pPr>
              <w:ind w:left="85" w:right="85"/>
              <w:jc w:val="center"/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Default="00EC4826" w:rsidP="00EC4826">
            <w:pPr>
              <w:jc w:val="center"/>
              <w:rPr>
                <w:iCs/>
              </w:rPr>
            </w:pPr>
          </w:p>
        </w:tc>
      </w:tr>
      <w:tr w:rsidR="00EC4826" w:rsidTr="00C62A16">
        <w:trPr>
          <w:trHeight w:val="20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826" w:rsidRDefault="00EC4826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5.1</w:t>
            </w:r>
          </w:p>
        </w:tc>
        <w:tc>
          <w:tcPr>
            <w:tcW w:w="2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26" w:rsidRDefault="00EC4826">
            <w:r>
              <w:t>Ремонт с заменой участков трубопроводов:</w:t>
            </w:r>
          </w:p>
          <w:p w:rsidR="00EC4826" w:rsidRDefault="00EC4826">
            <w:r>
              <w:t>Демонтаж тепловой изоляции</w:t>
            </w:r>
          </w:p>
          <w:p w:rsidR="00EC4826" w:rsidRDefault="00EC4826">
            <w:r>
              <w:t xml:space="preserve">Демонтаж дефектных участков трубопроводов </w:t>
            </w:r>
          </w:p>
          <w:p w:rsidR="00EC4826" w:rsidRDefault="00EC4826">
            <w:r>
              <w:t>Ду270</w:t>
            </w:r>
          </w:p>
          <w:p w:rsidR="00EC4826" w:rsidRDefault="00EC4826">
            <w:r>
              <w:t>Ду200</w:t>
            </w:r>
          </w:p>
          <w:p w:rsidR="00EC4826" w:rsidRDefault="00EC4826">
            <w:r>
              <w:t>Ду150</w:t>
            </w:r>
          </w:p>
          <w:p w:rsidR="00EC4826" w:rsidRDefault="00EC4826">
            <w:r>
              <w:t>Монтаж новых участков трубопроводов</w:t>
            </w:r>
          </w:p>
          <w:p w:rsidR="00EC4826" w:rsidRDefault="00EC4826">
            <w:r>
              <w:t>Ду270</w:t>
            </w:r>
          </w:p>
          <w:p w:rsidR="00EC4826" w:rsidRDefault="00EC4826">
            <w:r>
              <w:t>Ду200</w:t>
            </w:r>
          </w:p>
          <w:p w:rsidR="00EC4826" w:rsidRDefault="00EC4826">
            <w:r>
              <w:t>Ду150</w:t>
            </w:r>
          </w:p>
          <w:p w:rsidR="00EC4826" w:rsidRDefault="00EC4826">
            <w:pPr>
              <w:ind w:left="85" w:right="85"/>
            </w:pPr>
            <w:r>
              <w:t xml:space="preserve">Монтаж изоляции из плит </w:t>
            </w:r>
            <w:proofErr w:type="spellStart"/>
            <w:r>
              <w:t>минераловатных</w:t>
            </w:r>
            <w:proofErr w:type="spellEnd"/>
            <w:r>
              <w:t xml:space="preserve"> пол</w:t>
            </w:r>
            <w:r>
              <w:t>у</w:t>
            </w:r>
            <w:r>
              <w:t>жестких на синтетическом связующем</w:t>
            </w:r>
          </w:p>
          <w:p w:rsidR="00EC4826" w:rsidRDefault="00EC4826">
            <w:pPr>
              <w:ind w:left="85" w:right="85"/>
            </w:pPr>
            <w:r>
              <w:t>Установка усиленного каркаса, изготовленного из металлической сетки</w:t>
            </w:r>
          </w:p>
          <w:p w:rsidR="00EC4826" w:rsidRDefault="00EC4826">
            <w:pPr>
              <w:rPr>
                <w:iCs/>
              </w:rPr>
            </w:pPr>
            <w:r>
              <w:t>Изготовление и установка металлических обечаек из листового алюминия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Default="00EC4826" w:rsidP="00EC4826">
            <w:pPr>
              <w:ind w:left="85" w:right="85"/>
              <w:jc w:val="center"/>
            </w:pPr>
          </w:p>
          <w:p w:rsidR="00EC4826" w:rsidRDefault="00EC4826" w:rsidP="00EC4826">
            <w:pPr>
              <w:ind w:left="85" w:right="85"/>
              <w:jc w:val="center"/>
            </w:pPr>
          </w:p>
          <w:p w:rsidR="00EC4826" w:rsidRDefault="00EC4826" w:rsidP="00EC4826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  <w:p w:rsidR="00EC4826" w:rsidRDefault="00EC4826" w:rsidP="00EC4826">
            <w:pPr>
              <w:ind w:left="85" w:right="85"/>
              <w:jc w:val="center"/>
            </w:pPr>
            <w:proofErr w:type="spellStart"/>
            <w:r>
              <w:t>п.м</w:t>
            </w:r>
            <w:proofErr w:type="spellEnd"/>
            <w:r>
              <w:t>.</w:t>
            </w:r>
          </w:p>
          <w:p w:rsidR="00EC4826" w:rsidRDefault="00EC4826" w:rsidP="00EC4826">
            <w:pPr>
              <w:ind w:left="85" w:right="85"/>
              <w:jc w:val="center"/>
            </w:pPr>
          </w:p>
          <w:p w:rsidR="00EC4826" w:rsidRDefault="00EC4826" w:rsidP="00EC4826">
            <w:pPr>
              <w:ind w:left="85" w:right="85"/>
              <w:jc w:val="center"/>
            </w:pPr>
            <w:proofErr w:type="spellStart"/>
            <w:r>
              <w:t>п.м</w:t>
            </w:r>
            <w:proofErr w:type="spellEnd"/>
            <w:r>
              <w:t>.</w:t>
            </w:r>
          </w:p>
          <w:p w:rsidR="00EC4826" w:rsidRDefault="00EC4826" w:rsidP="00EC4826">
            <w:pPr>
              <w:ind w:left="85" w:right="85"/>
              <w:jc w:val="center"/>
            </w:pPr>
            <w:proofErr w:type="spellStart"/>
            <w:r>
              <w:t>п.м</w:t>
            </w:r>
            <w:proofErr w:type="spellEnd"/>
            <w:r>
              <w:t>.</w:t>
            </w:r>
          </w:p>
          <w:p w:rsidR="00EC4826" w:rsidRDefault="00EC4826" w:rsidP="00EC4826">
            <w:pPr>
              <w:ind w:left="85" w:right="85"/>
              <w:jc w:val="center"/>
            </w:pPr>
            <w:proofErr w:type="spellStart"/>
            <w:r>
              <w:t>п.м</w:t>
            </w:r>
            <w:proofErr w:type="spellEnd"/>
            <w:r>
              <w:t>.</w:t>
            </w:r>
          </w:p>
          <w:p w:rsidR="00EC4826" w:rsidRDefault="00EC4826" w:rsidP="00EC4826">
            <w:pPr>
              <w:ind w:left="85" w:right="85"/>
              <w:jc w:val="center"/>
            </w:pPr>
          </w:p>
          <w:p w:rsidR="00EC4826" w:rsidRDefault="00EC4826" w:rsidP="00EC4826">
            <w:pPr>
              <w:ind w:left="85" w:right="85"/>
              <w:jc w:val="center"/>
            </w:pPr>
            <w:proofErr w:type="spellStart"/>
            <w:r>
              <w:t>п.м</w:t>
            </w:r>
            <w:proofErr w:type="spellEnd"/>
            <w:r>
              <w:t>.</w:t>
            </w:r>
          </w:p>
          <w:p w:rsidR="00EC4826" w:rsidRDefault="00EC4826" w:rsidP="00EC4826">
            <w:pPr>
              <w:ind w:left="85" w:right="85"/>
              <w:jc w:val="center"/>
            </w:pPr>
            <w:proofErr w:type="spellStart"/>
            <w:r>
              <w:t>п.м</w:t>
            </w:r>
            <w:proofErr w:type="spellEnd"/>
            <w:r>
              <w:t>.</w:t>
            </w:r>
          </w:p>
          <w:p w:rsidR="00EC4826" w:rsidRDefault="00EC4826" w:rsidP="00EC4826">
            <w:pPr>
              <w:ind w:left="85" w:right="85"/>
              <w:jc w:val="center"/>
            </w:pPr>
            <w:proofErr w:type="spellStart"/>
            <w:r>
              <w:t>п.м</w:t>
            </w:r>
            <w:proofErr w:type="spellEnd"/>
            <w:r>
              <w:t>.</w:t>
            </w:r>
          </w:p>
          <w:p w:rsidR="00EC4826" w:rsidRDefault="00EC4826" w:rsidP="00EC4826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  <w:p w:rsidR="00EC4826" w:rsidRDefault="00EC4826" w:rsidP="00EC4826">
            <w:pPr>
              <w:ind w:left="85" w:right="85"/>
              <w:jc w:val="center"/>
            </w:pPr>
          </w:p>
          <w:p w:rsidR="00EC4826" w:rsidRDefault="00EC4826" w:rsidP="00EC4826">
            <w:pPr>
              <w:ind w:left="85" w:right="85"/>
              <w:jc w:val="center"/>
            </w:pPr>
          </w:p>
          <w:p w:rsidR="00EC4826" w:rsidRDefault="00EC4826" w:rsidP="00EC4826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  <w:p w:rsidR="00EC4826" w:rsidRDefault="00EC4826" w:rsidP="00EC4826">
            <w:pPr>
              <w:ind w:left="85" w:right="85"/>
              <w:jc w:val="center"/>
            </w:pPr>
          </w:p>
          <w:p w:rsidR="00EC4826" w:rsidRDefault="00EC4826" w:rsidP="00EC4826">
            <w:pPr>
              <w:ind w:left="85" w:right="85"/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140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135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135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14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140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  <w:p w:rsidR="00EC4826" w:rsidRDefault="00EC4826" w:rsidP="00EC4826">
            <w:pPr>
              <w:jc w:val="center"/>
              <w:rPr>
                <w:iCs/>
              </w:rPr>
            </w:pPr>
            <w:r>
              <w:rPr>
                <w:iCs/>
              </w:rPr>
              <w:t>140</w:t>
            </w:r>
          </w:p>
          <w:p w:rsidR="00EC4826" w:rsidRDefault="00EC4826" w:rsidP="00EC4826">
            <w:pPr>
              <w:jc w:val="center"/>
              <w:rPr>
                <w:iCs/>
              </w:rPr>
            </w:pPr>
          </w:p>
        </w:tc>
      </w:tr>
      <w:tr w:rsidR="0051530D" w:rsidTr="00C62A16">
        <w:trPr>
          <w:trHeight w:val="20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0D" w:rsidRDefault="0051530D">
            <w:pPr>
              <w:jc w:val="center"/>
              <w:rPr>
                <w:iCs/>
              </w:rPr>
            </w:pPr>
            <w:r>
              <w:rPr>
                <w:iCs/>
              </w:rPr>
              <w:t>6.</w:t>
            </w:r>
          </w:p>
        </w:tc>
        <w:tc>
          <w:tcPr>
            <w:tcW w:w="2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0D" w:rsidRDefault="0051530D">
            <w:r>
              <w:t>Подготовительные работы для диагностики тепл</w:t>
            </w:r>
            <w:r>
              <w:t>о</w:t>
            </w:r>
            <w:r>
              <w:t>вых сетей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0D" w:rsidRDefault="0051530D" w:rsidP="00EC4826">
            <w:pPr>
              <w:ind w:left="85" w:right="85"/>
              <w:jc w:val="center"/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0D" w:rsidRDefault="0051530D" w:rsidP="00EC4826">
            <w:pPr>
              <w:jc w:val="center"/>
              <w:rPr>
                <w:iCs/>
              </w:rPr>
            </w:pPr>
            <w:r w:rsidRPr="0051530D">
              <w:rPr>
                <w:iCs/>
              </w:rPr>
              <w:t>По пл</w:t>
            </w:r>
            <w:r w:rsidRPr="0051530D">
              <w:rPr>
                <w:iCs/>
              </w:rPr>
              <w:t>а</w:t>
            </w:r>
            <w:r w:rsidRPr="0051530D">
              <w:rPr>
                <w:iCs/>
              </w:rPr>
              <w:t>ну ко</w:t>
            </w:r>
            <w:r w:rsidRPr="0051530D">
              <w:rPr>
                <w:iCs/>
              </w:rPr>
              <w:t>н</w:t>
            </w:r>
            <w:r w:rsidRPr="0051530D">
              <w:rPr>
                <w:iCs/>
              </w:rPr>
              <w:t>троля металла</w:t>
            </w:r>
          </w:p>
        </w:tc>
      </w:tr>
      <w:tr w:rsidR="0051530D" w:rsidTr="00C62A16">
        <w:trPr>
          <w:trHeight w:val="20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0D" w:rsidRDefault="0051530D">
            <w:pPr>
              <w:jc w:val="center"/>
              <w:rPr>
                <w:iCs/>
              </w:rPr>
            </w:pPr>
          </w:p>
        </w:tc>
        <w:tc>
          <w:tcPr>
            <w:tcW w:w="4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0D" w:rsidRPr="0051530D" w:rsidRDefault="0051530D" w:rsidP="00EC482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Итого планируемая стоимость 2</w:t>
            </w:r>
            <w:r w:rsidRPr="0051530D">
              <w:rPr>
                <w:b/>
                <w:iCs/>
              </w:rPr>
              <w:t xml:space="preserve">100,00 тыс. руб. без учета НДС                       </w:t>
            </w:r>
          </w:p>
        </w:tc>
      </w:tr>
    </w:tbl>
    <w:p w:rsidR="00CD2E51" w:rsidRDefault="00CD2E51" w:rsidP="00CD2E51">
      <w:pPr>
        <w:pStyle w:val="4"/>
        <w:widowControl w:val="0"/>
        <w:suppressAutoHyphens/>
      </w:pPr>
    </w:p>
    <w:p w:rsidR="00CD2E51" w:rsidRDefault="00CD2E51" w:rsidP="00CD2E51">
      <w:pPr>
        <w:pStyle w:val="4"/>
        <w:widowControl w:val="0"/>
        <w:suppressAutoHyphens/>
      </w:pPr>
      <w:r>
        <w:t>УКРУПНЕННАЯ  В Е Д О М О С Т Ь</w:t>
      </w:r>
    </w:p>
    <w:p w:rsidR="00CD2E51" w:rsidRPr="00016CAC" w:rsidRDefault="00CD2E51" w:rsidP="00CD2E51">
      <w:pPr>
        <w:pStyle w:val="22"/>
        <w:suppressAutoHyphens/>
        <w:ind w:left="357"/>
        <w:rPr>
          <w:bCs/>
        </w:rPr>
      </w:pPr>
      <w:r w:rsidRPr="00547D61">
        <w:rPr>
          <w:bCs/>
        </w:rPr>
        <w:t xml:space="preserve">объёмов работ </w:t>
      </w:r>
      <w:r>
        <w:t>на р</w:t>
      </w:r>
      <w:r w:rsidRPr="00530EA2">
        <w:t xml:space="preserve">емонт </w:t>
      </w:r>
      <w:r>
        <w:t xml:space="preserve">трубопроводов </w:t>
      </w:r>
    </w:p>
    <w:p w:rsidR="00CD2E51" w:rsidRDefault="00CD2E51" w:rsidP="00CD2E51">
      <w:pPr>
        <w:pStyle w:val="22"/>
        <w:suppressAutoHyphens/>
        <w:ind w:left="357"/>
      </w:pPr>
      <w:r>
        <w:t>Южной ТЭЦ (ТЭЦ-22) филиала «Невский» ОАО «ТГК-1»</w:t>
      </w:r>
    </w:p>
    <w:p w:rsidR="00CD2E51" w:rsidRPr="00B16AFB" w:rsidRDefault="00CD2E51" w:rsidP="00CD2E51">
      <w:pPr>
        <w:pStyle w:val="22"/>
        <w:suppressAutoHyphens/>
        <w:ind w:left="357"/>
      </w:pPr>
    </w:p>
    <w:tbl>
      <w:tblPr>
        <w:tblW w:w="10214" w:type="dxa"/>
        <w:jc w:val="center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951"/>
        <w:gridCol w:w="992"/>
        <w:gridCol w:w="1420"/>
      </w:tblGrid>
      <w:tr w:rsidR="00CD2E51" w:rsidRPr="00EA61CD" w:rsidTr="00C62A16">
        <w:trPr>
          <w:jc w:val="center"/>
        </w:trPr>
        <w:tc>
          <w:tcPr>
            <w:tcW w:w="851" w:type="dxa"/>
            <w:vAlign w:val="center"/>
          </w:tcPr>
          <w:p w:rsidR="00CD2E51" w:rsidRPr="00EA61CD" w:rsidRDefault="00CD2E51" w:rsidP="00C62A16">
            <w:pPr>
              <w:jc w:val="center"/>
              <w:rPr>
                <w:b/>
              </w:rPr>
            </w:pPr>
            <w:r w:rsidRPr="00EA61CD">
              <w:rPr>
                <w:b/>
              </w:rPr>
              <w:t xml:space="preserve">№ </w:t>
            </w:r>
            <w:proofErr w:type="spellStart"/>
            <w:r w:rsidRPr="00EA61CD">
              <w:rPr>
                <w:b/>
              </w:rPr>
              <w:t>п.п</w:t>
            </w:r>
            <w:proofErr w:type="spellEnd"/>
            <w:r w:rsidRPr="00EA61CD">
              <w:rPr>
                <w:b/>
              </w:rPr>
              <w:t>.</w:t>
            </w:r>
          </w:p>
        </w:tc>
        <w:tc>
          <w:tcPr>
            <w:tcW w:w="6951" w:type="dxa"/>
            <w:vAlign w:val="center"/>
          </w:tcPr>
          <w:p w:rsidR="00CD2E51" w:rsidRPr="00EA61CD" w:rsidRDefault="00CD2E51" w:rsidP="00C62A16">
            <w:pPr>
              <w:jc w:val="center"/>
              <w:rPr>
                <w:b/>
              </w:rPr>
            </w:pPr>
            <w:r w:rsidRPr="00EA61CD">
              <w:rPr>
                <w:b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CD2E51" w:rsidRPr="00EA61CD" w:rsidRDefault="00CD2E51" w:rsidP="00C62A16">
            <w:pPr>
              <w:jc w:val="center"/>
              <w:rPr>
                <w:b/>
              </w:rPr>
            </w:pPr>
            <w:r w:rsidRPr="00EA61CD">
              <w:rPr>
                <w:b/>
              </w:rPr>
              <w:t>Ед. изм.</w:t>
            </w:r>
          </w:p>
        </w:tc>
        <w:tc>
          <w:tcPr>
            <w:tcW w:w="1420" w:type="dxa"/>
            <w:vAlign w:val="center"/>
          </w:tcPr>
          <w:p w:rsidR="00CD2E51" w:rsidRPr="00EA61CD" w:rsidRDefault="00CD2E51" w:rsidP="00C62A16">
            <w:pPr>
              <w:jc w:val="center"/>
              <w:rPr>
                <w:b/>
              </w:rPr>
            </w:pPr>
            <w:r w:rsidRPr="00EA61CD">
              <w:rPr>
                <w:b/>
              </w:rPr>
              <w:t>Объем</w:t>
            </w:r>
          </w:p>
        </w:tc>
      </w:tr>
      <w:tr w:rsidR="00CD2E51" w:rsidRPr="00EA61CD" w:rsidTr="00C62A16">
        <w:trPr>
          <w:jc w:val="center"/>
        </w:trPr>
        <w:tc>
          <w:tcPr>
            <w:tcW w:w="851" w:type="dxa"/>
          </w:tcPr>
          <w:p w:rsidR="00CD2E51" w:rsidRPr="00CD2E51" w:rsidRDefault="00CD2E51" w:rsidP="00CD2E51">
            <w:pPr>
              <w:numPr>
                <w:ilvl w:val="0"/>
                <w:numId w:val="30"/>
              </w:numPr>
              <w:ind w:left="473"/>
            </w:pPr>
          </w:p>
        </w:tc>
        <w:tc>
          <w:tcPr>
            <w:tcW w:w="9363" w:type="dxa"/>
            <w:gridSpan w:val="3"/>
          </w:tcPr>
          <w:p w:rsidR="00CD2E51" w:rsidRPr="00CD2E51" w:rsidRDefault="00CD2E51" w:rsidP="00C62A16">
            <w:pPr>
              <w:rPr>
                <w:b/>
              </w:rPr>
            </w:pPr>
            <w:r w:rsidRPr="00CD2E51">
              <w:rPr>
                <w:b/>
              </w:rPr>
              <w:t>Трубопроводы КТЦ</w:t>
            </w: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Align w:val="center"/>
          </w:tcPr>
          <w:p w:rsidR="00CD2E51" w:rsidRPr="00CD2E51" w:rsidRDefault="00CD2E51" w:rsidP="00CD2E51">
            <w:pPr>
              <w:numPr>
                <w:ilvl w:val="0"/>
                <w:numId w:val="31"/>
              </w:numPr>
              <w:jc w:val="center"/>
            </w:pPr>
          </w:p>
        </w:tc>
        <w:tc>
          <w:tcPr>
            <w:tcW w:w="9363" w:type="dxa"/>
            <w:gridSpan w:val="3"/>
          </w:tcPr>
          <w:p w:rsidR="00CD2E51" w:rsidRPr="00CD2E51" w:rsidRDefault="00CD2E51" w:rsidP="00C62A16">
            <w:pPr>
              <w:rPr>
                <w:b/>
                <w:color w:val="FF0000"/>
              </w:rPr>
            </w:pPr>
            <w:r w:rsidRPr="00CD2E51">
              <w:rPr>
                <w:b/>
              </w:rPr>
              <w:t xml:space="preserve">Ремонт с заменой </w:t>
            </w:r>
            <w:r w:rsidRPr="00CD2E51">
              <w:rPr>
                <w:b/>
                <w:bCs/>
              </w:rPr>
              <w:t xml:space="preserve">трубопровода  сброса обмывочных вод на </w:t>
            </w:r>
            <w:proofErr w:type="spellStart"/>
            <w:r w:rsidRPr="00CD2E51">
              <w:rPr>
                <w:b/>
                <w:bCs/>
              </w:rPr>
              <w:t>шламоотвал</w:t>
            </w:r>
            <w:proofErr w:type="spellEnd"/>
            <w:r w:rsidRPr="00CD2E51">
              <w:rPr>
                <w:b/>
              </w:rPr>
              <w:t xml:space="preserve"> на эстак</w:t>
            </w:r>
            <w:r w:rsidRPr="00CD2E51">
              <w:rPr>
                <w:b/>
              </w:rPr>
              <w:t>а</w:t>
            </w:r>
            <w:r w:rsidRPr="00CD2E51">
              <w:rPr>
                <w:b/>
              </w:rPr>
              <w:t xml:space="preserve">де. </w:t>
            </w: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Align w:val="center"/>
          </w:tcPr>
          <w:p w:rsidR="00CD2E51" w:rsidRPr="00CD2E51" w:rsidRDefault="00CD2E51" w:rsidP="00C62A16">
            <w:pPr>
              <w:ind w:left="142"/>
            </w:pPr>
          </w:p>
        </w:tc>
        <w:tc>
          <w:tcPr>
            <w:tcW w:w="6951" w:type="dxa"/>
          </w:tcPr>
          <w:p w:rsidR="00CD2E51" w:rsidRPr="00CD2E51" w:rsidRDefault="00CD2E51" w:rsidP="00C62A16">
            <w:pPr>
              <w:rPr>
                <w:b/>
              </w:rPr>
            </w:pPr>
            <w:r w:rsidRPr="00CD2E51">
              <w:t xml:space="preserve">Замена  прямого участка трубопровода сброса обмывочной воды на </w:t>
            </w:r>
            <w:proofErr w:type="spellStart"/>
            <w:r w:rsidRPr="00CD2E51">
              <w:t>шламоотвал</w:t>
            </w:r>
            <w:proofErr w:type="spellEnd"/>
            <w:r w:rsidRPr="00CD2E51">
              <w:t>. (</w:t>
            </w:r>
            <w:proofErr w:type="spellStart"/>
            <w:r w:rsidRPr="00CD2E51">
              <w:t>Ду</w:t>
            </w:r>
            <w:proofErr w:type="spellEnd"/>
            <w:r w:rsidRPr="00CD2E51">
              <w:t>= 426 х 9,  Ст. 20) ГОСТ 8733-74</w:t>
            </w:r>
          </w:p>
        </w:tc>
        <w:tc>
          <w:tcPr>
            <w:tcW w:w="992" w:type="dxa"/>
          </w:tcPr>
          <w:p w:rsidR="00CD2E51" w:rsidRPr="00CD2E51" w:rsidRDefault="00CD2E51" w:rsidP="00C62A16">
            <w:pPr>
              <w:rPr>
                <w:b/>
              </w:rPr>
            </w:pPr>
            <w:proofErr w:type="spellStart"/>
            <w:r w:rsidRPr="00CD2E51">
              <w:rPr>
                <w:b/>
              </w:rPr>
              <w:t>М.п</w:t>
            </w:r>
            <w:proofErr w:type="spellEnd"/>
          </w:p>
        </w:tc>
        <w:tc>
          <w:tcPr>
            <w:tcW w:w="1420" w:type="dxa"/>
          </w:tcPr>
          <w:p w:rsidR="00CD2E51" w:rsidRPr="00CD2E51" w:rsidRDefault="00CD2E51" w:rsidP="00C62A16">
            <w:pPr>
              <w:rPr>
                <w:b/>
              </w:rPr>
            </w:pPr>
            <w:r w:rsidRPr="00CD2E51">
              <w:rPr>
                <w:lang w:val="en-US"/>
              </w:rPr>
              <w:t>L</w:t>
            </w:r>
            <w:r w:rsidRPr="00CD2E51">
              <w:t xml:space="preserve">= 70м,   </w:t>
            </w:r>
          </w:p>
        </w:tc>
      </w:tr>
      <w:tr w:rsidR="00CD2E51" w:rsidRPr="00EA61CD" w:rsidTr="00C62A16">
        <w:trPr>
          <w:trHeight w:val="339"/>
          <w:jc w:val="center"/>
        </w:trPr>
        <w:tc>
          <w:tcPr>
            <w:tcW w:w="851" w:type="dxa"/>
            <w:vMerge w:val="restart"/>
            <w:vAlign w:val="center"/>
          </w:tcPr>
          <w:p w:rsidR="00CD2E51" w:rsidRPr="00CD2E51" w:rsidRDefault="00CD2E51" w:rsidP="00CD2E51">
            <w:pPr>
              <w:numPr>
                <w:ilvl w:val="0"/>
                <w:numId w:val="31"/>
              </w:numPr>
              <w:jc w:val="center"/>
            </w:pPr>
          </w:p>
        </w:tc>
        <w:tc>
          <w:tcPr>
            <w:tcW w:w="9363" w:type="dxa"/>
            <w:gridSpan w:val="3"/>
          </w:tcPr>
          <w:p w:rsidR="00CD2E51" w:rsidRPr="00CD2E51" w:rsidRDefault="00CD2E51" w:rsidP="00C62A16">
            <w:pPr>
              <w:rPr>
                <w:b/>
                <w:color w:val="FF0000"/>
              </w:rPr>
            </w:pPr>
            <w:r w:rsidRPr="00CD2E51">
              <w:rPr>
                <w:b/>
              </w:rPr>
              <w:t>Ремонт с заменой компенсаторов по циркуляционной воде на градирнях №1,2</w:t>
            </w: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Merge/>
            <w:vAlign w:val="center"/>
          </w:tcPr>
          <w:p w:rsidR="00CD2E51" w:rsidRPr="00CD2E51" w:rsidRDefault="00CD2E51" w:rsidP="00CD2E51">
            <w:pPr>
              <w:numPr>
                <w:ilvl w:val="0"/>
                <w:numId w:val="31"/>
              </w:numPr>
              <w:jc w:val="center"/>
            </w:pPr>
          </w:p>
        </w:tc>
        <w:tc>
          <w:tcPr>
            <w:tcW w:w="6951" w:type="dxa"/>
          </w:tcPr>
          <w:p w:rsidR="00CD2E51" w:rsidRPr="00CD2E51" w:rsidRDefault="00CD2E51" w:rsidP="00C62A16">
            <w:r w:rsidRPr="00CD2E51">
              <w:t xml:space="preserve"> Замена </w:t>
            </w:r>
            <w:proofErr w:type="spellStart"/>
            <w:r w:rsidRPr="00CD2E51">
              <w:t>однолинзового</w:t>
            </w:r>
            <w:proofErr w:type="spellEnd"/>
            <w:r w:rsidRPr="00CD2E51">
              <w:t xml:space="preserve"> </w:t>
            </w:r>
            <w:r w:rsidRPr="00CD2E51">
              <w:rPr>
                <w:b/>
              </w:rPr>
              <w:t xml:space="preserve">Ду1200 </w:t>
            </w:r>
            <w:r w:rsidRPr="00CD2E51">
              <w:t>компенсатора (17ОСТ34-42-573-82)</w:t>
            </w:r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  <w:proofErr w:type="spellStart"/>
            <w:r w:rsidRPr="00CD2E51">
              <w:t>шт</w:t>
            </w:r>
            <w:proofErr w:type="spellEnd"/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  <w:r w:rsidRPr="00CD2E51">
              <w:t>2</w:t>
            </w: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Merge/>
            <w:vAlign w:val="center"/>
          </w:tcPr>
          <w:p w:rsidR="00CD2E51" w:rsidRPr="00CD2E51" w:rsidRDefault="00CD2E51" w:rsidP="00CD2E51">
            <w:pPr>
              <w:numPr>
                <w:ilvl w:val="0"/>
                <w:numId w:val="31"/>
              </w:numPr>
              <w:jc w:val="center"/>
            </w:pPr>
          </w:p>
        </w:tc>
        <w:tc>
          <w:tcPr>
            <w:tcW w:w="6951" w:type="dxa"/>
          </w:tcPr>
          <w:p w:rsidR="00CD2E51" w:rsidRPr="00CD2E51" w:rsidRDefault="00CD2E51" w:rsidP="00C62A16">
            <w:r w:rsidRPr="00CD2E51">
              <w:t xml:space="preserve">Замена </w:t>
            </w:r>
            <w:proofErr w:type="spellStart"/>
            <w:r w:rsidRPr="00CD2E51">
              <w:t>трехлинзового</w:t>
            </w:r>
            <w:proofErr w:type="spellEnd"/>
            <w:r w:rsidRPr="00CD2E51">
              <w:rPr>
                <w:b/>
              </w:rPr>
              <w:t xml:space="preserve"> Ду1400</w:t>
            </w:r>
            <w:r w:rsidRPr="00CD2E51">
              <w:t xml:space="preserve"> компенсатора (17ОСТ34-42-571-82)</w:t>
            </w:r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  <w:proofErr w:type="spellStart"/>
            <w:r w:rsidRPr="00CD2E51">
              <w:t>шт</w:t>
            </w:r>
            <w:proofErr w:type="spellEnd"/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  <w:r w:rsidRPr="00CD2E51">
              <w:t>2</w:t>
            </w: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Merge/>
            <w:vAlign w:val="center"/>
          </w:tcPr>
          <w:p w:rsidR="00CD2E51" w:rsidRPr="00CD2E51" w:rsidRDefault="00CD2E51" w:rsidP="00CD2E51">
            <w:pPr>
              <w:numPr>
                <w:ilvl w:val="0"/>
                <w:numId w:val="31"/>
              </w:numPr>
              <w:jc w:val="center"/>
            </w:pPr>
          </w:p>
        </w:tc>
        <w:tc>
          <w:tcPr>
            <w:tcW w:w="6951" w:type="dxa"/>
          </w:tcPr>
          <w:p w:rsidR="00CD2E51" w:rsidRPr="00CD2E51" w:rsidRDefault="00CD2E51" w:rsidP="00C62A16">
            <w:r w:rsidRPr="00CD2E51">
              <w:t xml:space="preserve">Изготовление и замена кронштейнов, лестниц и других  мелких металлоконструкций </w:t>
            </w:r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  <w:r w:rsidRPr="00CD2E51">
              <w:t>т</w:t>
            </w: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  <w:rPr>
                <w:color w:val="FF0000"/>
              </w:rPr>
            </w:pPr>
            <w:r w:rsidRPr="00CD2E51">
              <w:rPr>
                <w:color w:val="FF0000"/>
              </w:rPr>
              <w:t>0.25</w:t>
            </w: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Merge w:val="restart"/>
            <w:vAlign w:val="center"/>
          </w:tcPr>
          <w:p w:rsidR="00CD2E51" w:rsidRPr="00CD2E51" w:rsidRDefault="00CD2E51" w:rsidP="00C62A16">
            <w:pPr>
              <w:jc w:val="center"/>
              <w:rPr>
                <w:b/>
              </w:rPr>
            </w:pPr>
            <w:r w:rsidRPr="00CD2E51">
              <w:rPr>
                <w:b/>
              </w:rPr>
              <w:t>1.3</w:t>
            </w:r>
          </w:p>
        </w:tc>
        <w:tc>
          <w:tcPr>
            <w:tcW w:w="9363" w:type="dxa"/>
            <w:gridSpan w:val="3"/>
          </w:tcPr>
          <w:p w:rsidR="00CD2E51" w:rsidRPr="00CD2E51" w:rsidRDefault="00CD2E51" w:rsidP="00C62A16">
            <w:pPr>
              <w:rPr>
                <w:b/>
              </w:rPr>
            </w:pPr>
            <w:r w:rsidRPr="00CD2E51">
              <w:rPr>
                <w:b/>
              </w:rPr>
              <w:t>Ремонт с заменой противопожарного трубопровода в ГК по ряду «</w:t>
            </w:r>
            <w:proofErr w:type="spellStart"/>
            <w:r w:rsidRPr="00CD2E51">
              <w:rPr>
                <w:b/>
              </w:rPr>
              <w:t>А».от</w:t>
            </w:r>
            <w:proofErr w:type="spellEnd"/>
            <w:r w:rsidRPr="00CD2E51">
              <w:rPr>
                <w:b/>
              </w:rPr>
              <w:t xml:space="preserve"> оси 1 (ПК91-ПК-93) до оси 17. </w:t>
            </w: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Merge/>
          </w:tcPr>
          <w:p w:rsidR="00CD2E51" w:rsidRPr="00CD2E51" w:rsidRDefault="00CD2E51" w:rsidP="00C62A16">
            <w:pPr>
              <w:jc w:val="center"/>
            </w:pPr>
          </w:p>
        </w:tc>
        <w:tc>
          <w:tcPr>
            <w:tcW w:w="6951" w:type="dxa"/>
          </w:tcPr>
          <w:p w:rsidR="00CD2E51" w:rsidRPr="00CD2E51" w:rsidRDefault="00CD2E51" w:rsidP="00C62A16">
            <w:r w:rsidRPr="00CD2E51">
              <w:rPr>
                <w:bCs/>
              </w:rPr>
              <w:t>Ремонт с заменой прямых участков трубопровода:</w:t>
            </w:r>
          </w:p>
        </w:tc>
        <w:tc>
          <w:tcPr>
            <w:tcW w:w="992" w:type="dxa"/>
            <w:vMerge w:val="restart"/>
          </w:tcPr>
          <w:p w:rsidR="00CD2E51" w:rsidRPr="00CD2E51" w:rsidRDefault="00CD2E51" w:rsidP="00C62A16">
            <w:pPr>
              <w:jc w:val="center"/>
            </w:pPr>
          </w:p>
          <w:p w:rsidR="00CD2E51" w:rsidRPr="00CD2E51" w:rsidRDefault="00CD2E51" w:rsidP="00C62A16">
            <w:pPr>
              <w:jc w:val="center"/>
            </w:pPr>
            <w:r w:rsidRPr="00CD2E51">
              <w:t>т</w:t>
            </w: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  <w:rPr>
                <w:bCs/>
                <w:color w:val="FFFFFF"/>
              </w:rPr>
            </w:pP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Merge/>
          </w:tcPr>
          <w:p w:rsidR="00CD2E51" w:rsidRPr="00CD2E51" w:rsidRDefault="00CD2E51" w:rsidP="00C62A16">
            <w:pPr>
              <w:jc w:val="center"/>
            </w:pPr>
          </w:p>
        </w:tc>
        <w:tc>
          <w:tcPr>
            <w:tcW w:w="6951" w:type="dxa"/>
          </w:tcPr>
          <w:p w:rsidR="00CD2E51" w:rsidRPr="00CD2E51" w:rsidRDefault="00CD2E51" w:rsidP="00C62A16">
            <w:r w:rsidRPr="00CD2E51">
              <w:rPr>
                <w:bCs/>
              </w:rPr>
              <w:t xml:space="preserve">Трубопровод  325 х 8  </w:t>
            </w:r>
            <w:r w:rsidRPr="00CD2E51">
              <w:rPr>
                <w:bCs/>
                <w:lang w:val="en-US"/>
              </w:rPr>
              <w:t xml:space="preserve"> L</w:t>
            </w:r>
            <w:r w:rsidRPr="00CD2E51">
              <w:rPr>
                <w:bCs/>
              </w:rPr>
              <w:t xml:space="preserve">=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CD2E51">
                <w:rPr>
                  <w:bCs/>
                </w:rPr>
                <w:t>210 м</w:t>
              </w:r>
            </w:smartTag>
          </w:p>
        </w:tc>
        <w:tc>
          <w:tcPr>
            <w:tcW w:w="992" w:type="dxa"/>
            <w:vMerge/>
          </w:tcPr>
          <w:p w:rsidR="00CD2E51" w:rsidRPr="00CD2E51" w:rsidRDefault="00CD2E51" w:rsidP="00C62A16">
            <w:pPr>
              <w:jc w:val="center"/>
            </w:pP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  <w:r w:rsidRPr="00CD2E51">
              <w:rPr>
                <w:bCs/>
                <w:color w:val="FFFFFF"/>
              </w:rPr>
              <w:t>13.</w:t>
            </w:r>
            <w:r w:rsidRPr="00CD2E51">
              <w:t>13.2</w:t>
            </w:r>
            <w:r w:rsidRPr="00CD2E51">
              <w:rPr>
                <w:bCs/>
                <w:color w:val="FFFFFF"/>
              </w:rPr>
              <w:t>11</w:t>
            </w: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Merge/>
          </w:tcPr>
          <w:p w:rsidR="00CD2E51" w:rsidRPr="00CD2E51" w:rsidRDefault="00CD2E51" w:rsidP="00C62A16">
            <w:pPr>
              <w:jc w:val="center"/>
            </w:pPr>
          </w:p>
        </w:tc>
        <w:tc>
          <w:tcPr>
            <w:tcW w:w="6951" w:type="dxa"/>
          </w:tcPr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 xml:space="preserve">Трубопровод  273 х 8  </w:t>
            </w:r>
            <w:r w:rsidRPr="00CD2E51">
              <w:rPr>
                <w:bCs/>
                <w:lang w:val="en-US"/>
              </w:rPr>
              <w:t xml:space="preserve"> L</w:t>
            </w:r>
            <w:r w:rsidRPr="00CD2E51">
              <w:rPr>
                <w:bCs/>
              </w:rPr>
              <w:t xml:space="preserve">=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CD2E51">
                <w:rPr>
                  <w:bCs/>
                </w:rPr>
                <w:t>50 м</w:t>
              </w:r>
            </w:smartTag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  <w:r w:rsidRPr="00CD2E51">
              <w:t>т</w:t>
            </w: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  <w:rPr>
                <w:bCs/>
                <w:color w:val="FFFFFF"/>
              </w:rPr>
            </w:pPr>
            <w:r w:rsidRPr="00CD2E51">
              <w:t>2.62</w:t>
            </w: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Merge/>
          </w:tcPr>
          <w:p w:rsidR="00CD2E51" w:rsidRPr="00CD2E51" w:rsidRDefault="00CD2E51" w:rsidP="00C62A16">
            <w:pPr>
              <w:jc w:val="center"/>
            </w:pPr>
          </w:p>
        </w:tc>
        <w:tc>
          <w:tcPr>
            <w:tcW w:w="6951" w:type="dxa"/>
          </w:tcPr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 xml:space="preserve">Трубопровод  159 х 5  </w:t>
            </w:r>
            <w:r w:rsidRPr="00CD2E51">
              <w:rPr>
                <w:bCs/>
                <w:lang w:val="en-US"/>
              </w:rPr>
              <w:t xml:space="preserve"> L</w:t>
            </w:r>
            <w:r w:rsidRPr="00CD2E51">
              <w:rPr>
                <w:bCs/>
              </w:rPr>
              <w:t xml:space="preserve">=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CD2E51">
                <w:rPr>
                  <w:bCs/>
                </w:rPr>
                <w:t>60 м</w:t>
              </w:r>
            </w:smartTag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  <w:r w:rsidRPr="00CD2E51">
              <w:t>т</w:t>
            </w: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  <w:r w:rsidRPr="00CD2E51">
              <w:t>1.4</w:t>
            </w: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Merge/>
          </w:tcPr>
          <w:p w:rsidR="00CD2E51" w:rsidRPr="00CD2E51" w:rsidRDefault="00CD2E51" w:rsidP="00C62A16">
            <w:pPr>
              <w:jc w:val="center"/>
            </w:pPr>
          </w:p>
        </w:tc>
        <w:tc>
          <w:tcPr>
            <w:tcW w:w="6951" w:type="dxa"/>
          </w:tcPr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 xml:space="preserve">Трубопровод  108 х 5  </w:t>
            </w:r>
            <w:r w:rsidRPr="00CD2E51">
              <w:rPr>
                <w:bCs/>
                <w:lang w:val="en-US"/>
              </w:rPr>
              <w:t xml:space="preserve"> L</w:t>
            </w:r>
            <w:r w:rsidRPr="00CD2E51">
              <w:rPr>
                <w:bCs/>
              </w:rPr>
              <w:t xml:space="preserve">=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CD2E51">
                <w:rPr>
                  <w:bCs/>
                </w:rPr>
                <w:t>30 м</w:t>
              </w:r>
            </w:smartTag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  <w:r w:rsidRPr="00CD2E51">
              <w:t>т</w:t>
            </w: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  <w:r w:rsidRPr="00CD2E51">
              <w:t>0.4</w:t>
            </w: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Merge/>
          </w:tcPr>
          <w:p w:rsidR="00CD2E51" w:rsidRPr="00CD2E51" w:rsidRDefault="00CD2E51" w:rsidP="00C62A16">
            <w:pPr>
              <w:jc w:val="center"/>
            </w:pPr>
          </w:p>
        </w:tc>
        <w:tc>
          <w:tcPr>
            <w:tcW w:w="6951" w:type="dxa"/>
          </w:tcPr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 xml:space="preserve">Трубопровод  57 х 4  </w:t>
            </w:r>
            <w:r w:rsidRPr="00CD2E51">
              <w:rPr>
                <w:bCs/>
                <w:lang w:val="en-US"/>
              </w:rPr>
              <w:t xml:space="preserve"> L</w:t>
            </w:r>
            <w:r w:rsidRPr="00CD2E51">
              <w:rPr>
                <w:bCs/>
              </w:rPr>
              <w:t xml:space="preserve">=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CD2E51">
                <w:rPr>
                  <w:bCs/>
                </w:rPr>
                <w:t>130 м</w:t>
              </w:r>
            </w:smartTag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  <w:r w:rsidRPr="00CD2E51">
              <w:t>т</w:t>
            </w: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  <w:r w:rsidRPr="00CD2E51">
              <w:t>0.7</w:t>
            </w:r>
          </w:p>
        </w:tc>
      </w:tr>
      <w:tr w:rsidR="00CD2E51" w:rsidTr="00C62A16">
        <w:trPr>
          <w:jc w:val="center"/>
        </w:trPr>
        <w:tc>
          <w:tcPr>
            <w:tcW w:w="851" w:type="dxa"/>
            <w:vAlign w:val="center"/>
          </w:tcPr>
          <w:p w:rsidR="00CD2E51" w:rsidRPr="00CD2E51" w:rsidRDefault="00CD2E51" w:rsidP="00C62A16">
            <w:pPr>
              <w:jc w:val="center"/>
              <w:rPr>
                <w:b/>
              </w:rPr>
            </w:pPr>
          </w:p>
        </w:tc>
        <w:tc>
          <w:tcPr>
            <w:tcW w:w="9363" w:type="dxa"/>
            <w:gridSpan w:val="3"/>
          </w:tcPr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 xml:space="preserve">Трубопровод  32 х 4  </w:t>
            </w:r>
            <w:r w:rsidRPr="00CD2E51">
              <w:rPr>
                <w:bCs/>
                <w:lang w:val="en-US"/>
              </w:rPr>
              <w:t xml:space="preserve"> L</w:t>
            </w:r>
            <w:r w:rsidRPr="00CD2E51">
              <w:rPr>
                <w:bCs/>
              </w:rPr>
              <w:t xml:space="preserve">=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CD2E51">
                <w:rPr>
                  <w:bCs/>
                </w:rPr>
                <w:t>20 м</w:t>
              </w:r>
            </w:smartTag>
          </w:p>
        </w:tc>
      </w:tr>
      <w:tr w:rsidR="00CD2E51" w:rsidTr="00C62A16">
        <w:trPr>
          <w:jc w:val="center"/>
        </w:trPr>
        <w:tc>
          <w:tcPr>
            <w:tcW w:w="851" w:type="dxa"/>
          </w:tcPr>
          <w:p w:rsidR="00CD2E51" w:rsidRPr="00CD2E51" w:rsidRDefault="00CD2E51" w:rsidP="00C62A16">
            <w:pPr>
              <w:ind w:left="360"/>
              <w:jc w:val="center"/>
            </w:pPr>
          </w:p>
        </w:tc>
        <w:tc>
          <w:tcPr>
            <w:tcW w:w="6951" w:type="dxa"/>
          </w:tcPr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>Ремонт с заменой отводов:</w:t>
            </w:r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</w:p>
        </w:tc>
      </w:tr>
      <w:tr w:rsidR="00CD2E51" w:rsidTr="00C62A16">
        <w:trPr>
          <w:jc w:val="center"/>
        </w:trPr>
        <w:tc>
          <w:tcPr>
            <w:tcW w:w="851" w:type="dxa"/>
          </w:tcPr>
          <w:p w:rsidR="00CD2E51" w:rsidRPr="00CD2E51" w:rsidRDefault="00CD2E51" w:rsidP="00C62A16">
            <w:pPr>
              <w:ind w:left="360"/>
              <w:jc w:val="center"/>
            </w:pPr>
          </w:p>
        </w:tc>
        <w:tc>
          <w:tcPr>
            <w:tcW w:w="6951" w:type="dxa"/>
          </w:tcPr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>Отвод 325 х 10    90</w:t>
            </w:r>
            <w:r w:rsidRPr="00CD2E51">
              <w:rPr>
                <w:bCs/>
                <w:vertAlign w:val="superscript"/>
              </w:rPr>
              <w:t>0</w:t>
            </w:r>
            <w:r w:rsidRPr="00CD2E51">
              <w:rPr>
                <w:bCs/>
              </w:rPr>
              <w:t xml:space="preserve">      20 </w:t>
            </w:r>
            <w:proofErr w:type="spellStart"/>
            <w:r w:rsidRPr="00CD2E51">
              <w:rPr>
                <w:bCs/>
              </w:rPr>
              <w:t>шт</w:t>
            </w:r>
            <w:proofErr w:type="spellEnd"/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  <w:r w:rsidRPr="00CD2E51">
              <w:t>т</w:t>
            </w: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  <w:r w:rsidRPr="00CD2E51">
              <w:t>1.12</w:t>
            </w:r>
          </w:p>
        </w:tc>
      </w:tr>
      <w:tr w:rsidR="00CD2E51" w:rsidTr="00C62A16">
        <w:trPr>
          <w:jc w:val="center"/>
        </w:trPr>
        <w:tc>
          <w:tcPr>
            <w:tcW w:w="851" w:type="dxa"/>
          </w:tcPr>
          <w:p w:rsidR="00CD2E51" w:rsidRPr="00CD2E51" w:rsidRDefault="00CD2E51" w:rsidP="00C62A16">
            <w:pPr>
              <w:ind w:left="360"/>
              <w:jc w:val="center"/>
            </w:pPr>
          </w:p>
        </w:tc>
        <w:tc>
          <w:tcPr>
            <w:tcW w:w="6951" w:type="dxa"/>
          </w:tcPr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>Отвод 273 х 8     90</w:t>
            </w:r>
            <w:r w:rsidRPr="00CD2E51">
              <w:rPr>
                <w:bCs/>
                <w:vertAlign w:val="superscript"/>
              </w:rPr>
              <w:t>0</w:t>
            </w:r>
            <w:r w:rsidRPr="00CD2E51">
              <w:rPr>
                <w:bCs/>
              </w:rPr>
              <w:t xml:space="preserve">        7 </w:t>
            </w:r>
            <w:proofErr w:type="spellStart"/>
            <w:r w:rsidRPr="00CD2E51">
              <w:rPr>
                <w:bCs/>
              </w:rPr>
              <w:t>шт</w:t>
            </w:r>
            <w:proofErr w:type="spellEnd"/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  <w:r w:rsidRPr="00CD2E51">
              <w:t>т</w:t>
            </w: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  <w:r w:rsidRPr="00CD2E51">
              <w:t>0.217</w:t>
            </w:r>
          </w:p>
        </w:tc>
      </w:tr>
      <w:tr w:rsidR="00CD2E51" w:rsidTr="00C62A16">
        <w:trPr>
          <w:jc w:val="center"/>
        </w:trPr>
        <w:tc>
          <w:tcPr>
            <w:tcW w:w="851" w:type="dxa"/>
          </w:tcPr>
          <w:p w:rsidR="00CD2E51" w:rsidRPr="00CD2E51" w:rsidRDefault="00CD2E51" w:rsidP="00C62A16">
            <w:pPr>
              <w:ind w:left="360"/>
              <w:jc w:val="center"/>
            </w:pPr>
          </w:p>
        </w:tc>
        <w:tc>
          <w:tcPr>
            <w:tcW w:w="6951" w:type="dxa"/>
          </w:tcPr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>Отвод 159 х 6     90</w:t>
            </w:r>
            <w:r w:rsidRPr="00CD2E51">
              <w:rPr>
                <w:bCs/>
                <w:vertAlign w:val="superscript"/>
              </w:rPr>
              <w:t>0</w:t>
            </w:r>
            <w:r w:rsidRPr="00CD2E51">
              <w:rPr>
                <w:bCs/>
              </w:rPr>
              <w:t xml:space="preserve">        7 </w:t>
            </w:r>
            <w:proofErr w:type="spellStart"/>
            <w:r w:rsidRPr="00CD2E51">
              <w:rPr>
                <w:bCs/>
              </w:rPr>
              <w:t>шт</w:t>
            </w:r>
            <w:proofErr w:type="spellEnd"/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  <w:r w:rsidRPr="00CD2E51">
              <w:t>т</w:t>
            </w: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  <w:r w:rsidRPr="00CD2E51">
              <w:t>0.056</w:t>
            </w:r>
          </w:p>
        </w:tc>
      </w:tr>
      <w:tr w:rsidR="00CD2E51" w:rsidTr="00C62A16">
        <w:trPr>
          <w:jc w:val="center"/>
        </w:trPr>
        <w:tc>
          <w:tcPr>
            <w:tcW w:w="851" w:type="dxa"/>
          </w:tcPr>
          <w:p w:rsidR="00CD2E51" w:rsidRPr="00CD2E51" w:rsidRDefault="00CD2E51" w:rsidP="00C62A16">
            <w:pPr>
              <w:ind w:left="360"/>
              <w:jc w:val="center"/>
            </w:pPr>
          </w:p>
        </w:tc>
        <w:tc>
          <w:tcPr>
            <w:tcW w:w="6951" w:type="dxa"/>
          </w:tcPr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>Отвод 108 х 6     90</w:t>
            </w:r>
            <w:r w:rsidRPr="00CD2E51">
              <w:rPr>
                <w:bCs/>
                <w:vertAlign w:val="superscript"/>
              </w:rPr>
              <w:t>0</w:t>
            </w:r>
            <w:r w:rsidRPr="00CD2E51">
              <w:rPr>
                <w:bCs/>
              </w:rPr>
              <w:t xml:space="preserve">      106 </w:t>
            </w:r>
            <w:proofErr w:type="spellStart"/>
            <w:r w:rsidRPr="00CD2E51">
              <w:rPr>
                <w:bCs/>
              </w:rPr>
              <w:t>шт</w:t>
            </w:r>
            <w:proofErr w:type="spellEnd"/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  <w:r w:rsidRPr="00CD2E51">
              <w:t>т</w:t>
            </w: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  <w:r w:rsidRPr="00CD2E51">
              <w:t>0.381</w:t>
            </w:r>
          </w:p>
        </w:tc>
      </w:tr>
      <w:tr w:rsidR="00CD2E51" w:rsidTr="00C62A16">
        <w:trPr>
          <w:jc w:val="center"/>
        </w:trPr>
        <w:tc>
          <w:tcPr>
            <w:tcW w:w="851" w:type="dxa"/>
          </w:tcPr>
          <w:p w:rsidR="00CD2E51" w:rsidRPr="00CD2E51" w:rsidRDefault="00CD2E51" w:rsidP="00C62A16">
            <w:pPr>
              <w:ind w:left="360"/>
              <w:jc w:val="center"/>
            </w:pPr>
          </w:p>
        </w:tc>
        <w:tc>
          <w:tcPr>
            <w:tcW w:w="6951" w:type="dxa"/>
          </w:tcPr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>Отвод 57 х 4       90</w:t>
            </w:r>
            <w:r w:rsidRPr="00CD2E51">
              <w:rPr>
                <w:bCs/>
                <w:vertAlign w:val="superscript"/>
              </w:rPr>
              <w:t>0</w:t>
            </w:r>
            <w:r w:rsidRPr="00CD2E51">
              <w:rPr>
                <w:bCs/>
              </w:rPr>
              <w:t xml:space="preserve">      29  </w:t>
            </w:r>
            <w:proofErr w:type="spellStart"/>
            <w:r w:rsidRPr="00CD2E51">
              <w:rPr>
                <w:bCs/>
              </w:rPr>
              <w:t>шт</w:t>
            </w:r>
            <w:proofErr w:type="spellEnd"/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  <w:r w:rsidRPr="00CD2E51">
              <w:t>т</w:t>
            </w: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  <w:r w:rsidRPr="00CD2E51">
              <w:t>0.04</w:t>
            </w: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Align w:val="center"/>
          </w:tcPr>
          <w:p w:rsidR="00CD2E51" w:rsidRPr="00CD2E51" w:rsidRDefault="00CD2E51" w:rsidP="00C62A16">
            <w:pPr>
              <w:jc w:val="center"/>
              <w:rPr>
                <w:b/>
              </w:rPr>
            </w:pPr>
          </w:p>
        </w:tc>
        <w:tc>
          <w:tcPr>
            <w:tcW w:w="9363" w:type="dxa"/>
            <w:gridSpan w:val="3"/>
          </w:tcPr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>Отвод 32х 4        90</w:t>
            </w:r>
            <w:r w:rsidRPr="00CD2E51">
              <w:rPr>
                <w:bCs/>
                <w:vertAlign w:val="superscript"/>
              </w:rPr>
              <w:t>0</w:t>
            </w:r>
            <w:r w:rsidRPr="00CD2E51">
              <w:rPr>
                <w:bCs/>
              </w:rPr>
              <w:t xml:space="preserve">      7  </w:t>
            </w:r>
            <w:proofErr w:type="spellStart"/>
            <w:r w:rsidRPr="00CD2E51">
              <w:rPr>
                <w:bCs/>
              </w:rPr>
              <w:t>шт</w:t>
            </w:r>
            <w:proofErr w:type="spellEnd"/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Align w:val="center"/>
          </w:tcPr>
          <w:p w:rsidR="00CD2E51" w:rsidRPr="00CD2E51" w:rsidRDefault="00CD2E51" w:rsidP="00C62A16">
            <w:pPr>
              <w:jc w:val="center"/>
            </w:pPr>
          </w:p>
        </w:tc>
        <w:tc>
          <w:tcPr>
            <w:tcW w:w="6951" w:type="dxa"/>
          </w:tcPr>
          <w:p w:rsidR="00CD2E51" w:rsidRPr="00CD2E51" w:rsidRDefault="00CD2E51" w:rsidP="00C62A16">
            <w:r w:rsidRPr="00CD2E51">
              <w:t>Устройство инвентарных металлических лесов</w:t>
            </w:r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  <w:r w:rsidRPr="00CD2E51">
              <w:t>т</w:t>
            </w: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  <w:r w:rsidRPr="00CD2E51">
              <w:t>6.2</w:t>
            </w: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Align w:val="center"/>
          </w:tcPr>
          <w:p w:rsidR="00CD2E51" w:rsidRPr="00CD2E51" w:rsidRDefault="00CD2E51" w:rsidP="00C62A16">
            <w:pPr>
              <w:jc w:val="center"/>
              <w:rPr>
                <w:b/>
              </w:rPr>
            </w:pPr>
          </w:p>
        </w:tc>
        <w:tc>
          <w:tcPr>
            <w:tcW w:w="6951" w:type="dxa"/>
          </w:tcPr>
          <w:p w:rsidR="00CD2E51" w:rsidRPr="00CD2E51" w:rsidRDefault="00CD2E51" w:rsidP="00C62A16">
            <w:r w:rsidRPr="00CD2E51">
              <w:t>Устройство деревянных настилов на существующих металл</w:t>
            </w:r>
            <w:r w:rsidRPr="00CD2E51">
              <w:t>о</w:t>
            </w:r>
            <w:r w:rsidRPr="00CD2E51">
              <w:t>конструкциях</w:t>
            </w:r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  <w:rPr>
                <w:vertAlign w:val="superscript"/>
              </w:rPr>
            </w:pPr>
            <w:r w:rsidRPr="00CD2E51">
              <w:t>м</w:t>
            </w:r>
            <w:r w:rsidRPr="00CD2E51">
              <w:rPr>
                <w:vertAlign w:val="superscript"/>
              </w:rPr>
              <w:t>2</w:t>
            </w: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  <w:r w:rsidRPr="00CD2E51">
              <w:t>34</w:t>
            </w: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Align w:val="center"/>
          </w:tcPr>
          <w:p w:rsidR="00CD2E51" w:rsidRPr="00CD2E51" w:rsidRDefault="00CD2E51" w:rsidP="00C62A16">
            <w:pPr>
              <w:jc w:val="center"/>
              <w:rPr>
                <w:b/>
              </w:rPr>
            </w:pPr>
          </w:p>
        </w:tc>
        <w:tc>
          <w:tcPr>
            <w:tcW w:w="6951" w:type="dxa"/>
          </w:tcPr>
          <w:p w:rsidR="00CD2E51" w:rsidRPr="00CD2E51" w:rsidRDefault="00CD2E51" w:rsidP="00C62A16">
            <w:r w:rsidRPr="00CD2E51">
              <w:t xml:space="preserve">Разделка </w:t>
            </w:r>
            <w:proofErr w:type="spellStart"/>
            <w:r w:rsidRPr="00CD2E51">
              <w:t>металолома</w:t>
            </w:r>
            <w:proofErr w:type="spellEnd"/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  <w:r w:rsidRPr="00CD2E51">
              <w:t>т</w:t>
            </w: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  <w:r w:rsidRPr="00CD2E51">
              <w:t>34.5</w:t>
            </w: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Align w:val="center"/>
          </w:tcPr>
          <w:p w:rsidR="00CD2E51" w:rsidRPr="00CD2E51" w:rsidRDefault="00CD2E51" w:rsidP="00C62A16">
            <w:pPr>
              <w:jc w:val="center"/>
              <w:rPr>
                <w:b/>
              </w:rPr>
            </w:pPr>
          </w:p>
        </w:tc>
        <w:tc>
          <w:tcPr>
            <w:tcW w:w="6951" w:type="dxa"/>
          </w:tcPr>
          <w:p w:rsidR="00CD2E51" w:rsidRPr="00CD2E51" w:rsidRDefault="00CD2E51" w:rsidP="00C62A16">
            <w:r w:rsidRPr="00CD2E51">
              <w:t>Ремонт с заменой противопожарного трубопровода в ГК по ряду «</w:t>
            </w:r>
            <w:proofErr w:type="spellStart"/>
            <w:r w:rsidRPr="00CD2E51">
              <w:t>А».от</w:t>
            </w:r>
            <w:proofErr w:type="spellEnd"/>
            <w:r w:rsidRPr="00CD2E51">
              <w:t xml:space="preserve"> оси 1 (ПК91-ПК-93) до оси 17. </w:t>
            </w:r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  <w:rPr>
                <w:bCs/>
                <w:color w:val="FFFFFF"/>
              </w:rPr>
            </w:pPr>
            <w:r w:rsidRPr="00CD2E51">
              <w:rPr>
                <w:bCs/>
                <w:color w:val="FFFFFF"/>
              </w:rPr>
              <w:t>1133.15552</w:t>
            </w: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Align w:val="center"/>
          </w:tcPr>
          <w:p w:rsidR="00CD2E51" w:rsidRPr="00CD2E51" w:rsidRDefault="00CD2E51" w:rsidP="00C62A16">
            <w:pPr>
              <w:jc w:val="center"/>
              <w:rPr>
                <w:b/>
              </w:rPr>
            </w:pPr>
          </w:p>
        </w:tc>
        <w:tc>
          <w:tcPr>
            <w:tcW w:w="6951" w:type="dxa"/>
          </w:tcPr>
          <w:p w:rsidR="00CD2E51" w:rsidRPr="00CD2E51" w:rsidRDefault="00CD2E51" w:rsidP="00C62A16">
            <w:r w:rsidRPr="00CD2E51">
              <w:rPr>
                <w:bCs/>
              </w:rPr>
              <w:t>Ремонт с заменой прямых участков трубопровода:</w:t>
            </w:r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  <w:rPr>
                <w:bCs/>
                <w:color w:val="FFFFFF"/>
              </w:rPr>
            </w:pP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Align w:val="center"/>
          </w:tcPr>
          <w:p w:rsidR="00CD2E51" w:rsidRPr="00CD2E51" w:rsidRDefault="00CD2E51" w:rsidP="00C62A16">
            <w:pPr>
              <w:jc w:val="center"/>
              <w:rPr>
                <w:b/>
              </w:rPr>
            </w:pPr>
          </w:p>
        </w:tc>
        <w:tc>
          <w:tcPr>
            <w:tcW w:w="6951" w:type="dxa"/>
          </w:tcPr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 xml:space="preserve">Трубопровод  325 х 8  </w:t>
            </w:r>
            <w:r w:rsidRPr="00CD2E51">
              <w:rPr>
                <w:bCs/>
                <w:lang w:val="en-US"/>
              </w:rPr>
              <w:t xml:space="preserve"> L</w:t>
            </w:r>
            <w:r w:rsidRPr="00CD2E51">
              <w:rPr>
                <w:bCs/>
              </w:rPr>
              <w:t xml:space="preserve">=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CD2E51">
                <w:rPr>
                  <w:bCs/>
                </w:rPr>
                <w:t>210 м</w:t>
              </w:r>
            </w:smartTag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  <w:r w:rsidRPr="00CD2E51">
              <w:t>т</w:t>
            </w: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  <w:rPr>
                <w:bCs/>
                <w:color w:val="FFFFFF"/>
              </w:rPr>
            </w:pPr>
            <w:r w:rsidRPr="00CD2E51">
              <w:rPr>
                <w:bCs/>
                <w:color w:val="FFFFFF"/>
              </w:rPr>
              <w:t>13.</w:t>
            </w:r>
            <w:r w:rsidRPr="00CD2E51">
              <w:t>13.2</w:t>
            </w:r>
            <w:r w:rsidRPr="00CD2E51">
              <w:rPr>
                <w:bCs/>
                <w:color w:val="FFFFFF"/>
              </w:rPr>
              <w:t>11</w:t>
            </w: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Align w:val="center"/>
          </w:tcPr>
          <w:p w:rsidR="00CD2E51" w:rsidRPr="00CD2E51" w:rsidRDefault="00CD2E51" w:rsidP="00C62A16">
            <w:pPr>
              <w:jc w:val="center"/>
              <w:rPr>
                <w:b/>
              </w:rPr>
            </w:pPr>
          </w:p>
        </w:tc>
        <w:tc>
          <w:tcPr>
            <w:tcW w:w="6951" w:type="dxa"/>
          </w:tcPr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 xml:space="preserve">Трубопровод  273 х 8  </w:t>
            </w:r>
            <w:r w:rsidRPr="00CD2E51">
              <w:rPr>
                <w:bCs/>
                <w:lang w:val="en-US"/>
              </w:rPr>
              <w:t xml:space="preserve"> L</w:t>
            </w:r>
            <w:r w:rsidRPr="00CD2E51">
              <w:rPr>
                <w:bCs/>
              </w:rPr>
              <w:t xml:space="preserve">=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CD2E51">
                <w:rPr>
                  <w:bCs/>
                </w:rPr>
                <w:t>50 м</w:t>
              </w:r>
            </w:smartTag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  <w:r w:rsidRPr="00CD2E51">
              <w:t>т</w:t>
            </w: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  <w:rPr>
                <w:bCs/>
                <w:color w:val="FFFFFF"/>
              </w:rPr>
            </w:pPr>
            <w:r w:rsidRPr="00CD2E51">
              <w:t>2.62</w:t>
            </w: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Align w:val="center"/>
          </w:tcPr>
          <w:p w:rsidR="00CD2E51" w:rsidRPr="00CD2E51" w:rsidRDefault="00CD2E51" w:rsidP="00C62A16">
            <w:pPr>
              <w:jc w:val="center"/>
              <w:rPr>
                <w:b/>
              </w:rPr>
            </w:pPr>
            <w:r w:rsidRPr="00CD2E51">
              <w:rPr>
                <w:b/>
              </w:rPr>
              <w:t>1.4</w:t>
            </w:r>
          </w:p>
        </w:tc>
        <w:tc>
          <w:tcPr>
            <w:tcW w:w="6951" w:type="dxa"/>
          </w:tcPr>
          <w:p w:rsidR="00CD2E51" w:rsidRPr="00CD2E51" w:rsidRDefault="00CD2E51" w:rsidP="00C62A16">
            <w:pPr>
              <w:rPr>
                <w:b/>
                <w:bCs/>
              </w:rPr>
            </w:pPr>
            <w:r w:rsidRPr="00CD2E51">
              <w:rPr>
                <w:b/>
                <w:bCs/>
              </w:rPr>
              <w:t>Ремонт  с заменой трубопроводов отопления (с заменой а</w:t>
            </w:r>
            <w:r w:rsidRPr="00CD2E51">
              <w:rPr>
                <w:b/>
                <w:bCs/>
              </w:rPr>
              <w:t>р</w:t>
            </w:r>
            <w:r w:rsidRPr="00CD2E51">
              <w:rPr>
                <w:b/>
                <w:bCs/>
              </w:rPr>
              <w:t>матуры) в ГК  с ремонтом отопительного центра.</w:t>
            </w:r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Align w:val="center"/>
          </w:tcPr>
          <w:p w:rsidR="00CD2E51" w:rsidRPr="00CD2E51" w:rsidRDefault="00CD2E51" w:rsidP="00C62A16">
            <w:pPr>
              <w:jc w:val="center"/>
              <w:rPr>
                <w:b/>
              </w:rPr>
            </w:pPr>
          </w:p>
        </w:tc>
        <w:tc>
          <w:tcPr>
            <w:tcW w:w="6951" w:type="dxa"/>
          </w:tcPr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>Участок трубопровода от ряда Г до отопительного центра. Ряд Б</w:t>
            </w:r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  <w:proofErr w:type="spellStart"/>
            <w:r w:rsidRPr="00CD2E51">
              <w:t>М.п</w:t>
            </w:r>
            <w:proofErr w:type="spellEnd"/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Align w:val="center"/>
          </w:tcPr>
          <w:p w:rsidR="00CD2E51" w:rsidRPr="00CD2E51" w:rsidRDefault="00CD2E51" w:rsidP="00C62A16">
            <w:pPr>
              <w:jc w:val="center"/>
              <w:rPr>
                <w:b/>
              </w:rPr>
            </w:pPr>
          </w:p>
        </w:tc>
        <w:tc>
          <w:tcPr>
            <w:tcW w:w="6951" w:type="dxa"/>
          </w:tcPr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>Ремонт с Заменой арматуры</w:t>
            </w:r>
          </w:p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 xml:space="preserve"> </w:t>
            </w:r>
            <w:proofErr w:type="spellStart"/>
            <w:r w:rsidRPr="00CD2E51">
              <w:rPr>
                <w:bCs/>
              </w:rPr>
              <w:t>Ду</w:t>
            </w:r>
            <w:proofErr w:type="spellEnd"/>
            <w:r w:rsidRPr="00CD2E51">
              <w:rPr>
                <w:bCs/>
              </w:rPr>
              <w:t xml:space="preserve"> 200</w:t>
            </w:r>
          </w:p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 xml:space="preserve"> </w:t>
            </w:r>
            <w:proofErr w:type="spellStart"/>
            <w:r w:rsidRPr="00CD2E51">
              <w:rPr>
                <w:bCs/>
              </w:rPr>
              <w:t>Ду</w:t>
            </w:r>
            <w:proofErr w:type="spellEnd"/>
            <w:r w:rsidRPr="00CD2E51">
              <w:rPr>
                <w:bCs/>
              </w:rPr>
              <w:t xml:space="preserve"> 150</w:t>
            </w:r>
          </w:p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>Ду100</w:t>
            </w:r>
          </w:p>
          <w:p w:rsidR="00CD2E51" w:rsidRPr="00CD2E51" w:rsidRDefault="00CD2E51" w:rsidP="00C62A16">
            <w:pPr>
              <w:rPr>
                <w:bCs/>
              </w:rPr>
            </w:pPr>
            <w:proofErr w:type="spellStart"/>
            <w:r w:rsidRPr="00CD2E51">
              <w:rPr>
                <w:bCs/>
              </w:rPr>
              <w:t>Ду</w:t>
            </w:r>
            <w:proofErr w:type="spellEnd"/>
            <w:r w:rsidRPr="00CD2E51">
              <w:rPr>
                <w:bCs/>
              </w:rPr>
              <w:t xml:space="preserve"> 80</w:t>
            </w:r>
          </w:p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>Ду76</w:t>
            </w:r>
          </w:p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 xml:space="preserve">Ду50                 </w:t>
            </w:r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</w:p>
          <w:p w:rsidR="00CD2E51" w:rsidRPr="00CD2E51" w:rsidRDefault="00CD2E51" w:rsidP="00C62A16">
            <w:pPr>
              <w:jc w:val="center"/>
            </w:pPr>
            <w:proofErr w:type="spellStart"/>
            <w:r w:rsidRPr="00CD2E51">
              <w:t>Шт</w:t>
            </w:r>
            <w:proofErr w:type="spellEnd"/>
          </w:p>
          <w:p w:rsidR="00CD2E51" w:rsidRPr="00CD2E51" w:rsidRDefault="00CD2E51" w:rsidP="00C62A16"/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</w:p>
          <w:p w:rsidR="00CD2E51" w:rsidRPr="00CD2E51" w:rsidRDefault="00CD2E51" w:rsidP="00C62A16">
            <w:pPr>
              <w:jc w:val="center"/>
            </w:pPr>
            <w:r w:rsidRPr="00CD2E51">
              <w:t>1</w:t>
            </w:r>
          </w:p>
          <w:p w:rsidR="00CD2E51" w:rsidRPr="00CD2E51" w:rsidRDefault="00CD2E51" w:rsidP="00C62A16">
            <w:pPr>
              <w:jc w:val="center"/>
            </w:pPr>
            <w:r w:rsidRPr="00CD2E51">
              <w:t>7</w:t>
            </w:r>
          </w:p>
          <w:p w:rsidR="00CD2E51" w:rsidRPr="00CD2E51" w:rsidRDefault="00CD2E51" w:rsidP="00C62A16">
            <w:pPr>
              <w:jc w:val="center"/>
            </w:pPr>
            <w:r w:rsidRPr="00CD2E51">
              <w:t>1</w:t>
            </w:r>
          </w:p>
          <w:p w:rsidR="00CD2E51" w:rsidRPr="00CD2E51" w:rsidRDefault="00CD2E51" w:rsidP="00C62A16">
            <w:pPr>
              <w:jc w:val="center"/>
            </w:pPr>
            <w:r w:rsidRPr="00CD2E51">
              <w:t>10</w:t>
            </w:r>
          </w:p>
          <w:p w:rsidR="00CD2E51" w:rsidRPr="00CD2E51" w:rsidRDefault="00CD2E51" w:rsidP="00C62A16">
            <w:pPr>
              <w:jc w:val="center"/>
            </w:pPr>
            <w:r w:rsidRPr="00CD2E51">
              <w:t>3</w:t>
            </w:r>
          </w:p>
          <w:p w:rsidR="00CD2E51" w:rsidRPr="00CD2E51" w:rsidRDefault="00CD2E51" w:rsidP="00C62A16">
            <w:pPr>
              <w:jc w:val="center"/>
            </w:pPr>
            <w:r w:rsidRPr="00CD2E51">
              <w:t>10</w:t>
            </w:r>
          </w:p>
        </w:tc>
      </w:tr>
      <w:tr w:rsidR="00CD2E51" w:rsidRPr="00EA61CD" w:rsidTr="00C62A16">
        <w:trPr>
          <w:trHeight w:val="1440"/>
          <w:jc w:val="center"/>
        </w:trPr>
        <w:tc>
          <w:tcPr>
            <w:tcW w:w="851" w:type="dxa"/>
            <w:vMerge w:val="restart"/>
            <w:vAlign w:val="center"/>
          </w:tcPr>
          <w:p w:rsidR="00CD2E51" w:rsidRPr="00CD2E51" w:rsidRDefault="00CD2E51" w:rsidP="00C62A16">
            <w:pPr>
              <w:jc w:val="center"/>
              <w:rPr>
                <w:b/>
              </w:rPr>
            </w:pPr>
          </w:p>
        </w:tc>
        <w:tc>
          <w:tcPr>
            <w:tcW w:w="6951" w:type="dxa"/>
          </w:tcPr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>Ремонт с заменой трубопроводов</w:t>
            </w:r>
          </w:p>
          <w:p w:rsidR="00CD2E51" w:rsidRPr="00CD2E51" w:rsidRDefault="00CD2E51" w:rsidP="00C62A16">
            <w:pPr>
              <w:rPr>
                <w:bCs/>
              </w:rPr>
            </w:pPr>
            <w:proofErr w:type="spellStart"/>
            <w:r w:rsidRPr="00CD2E51">
              <w:rPr>
                <w:bCs/>
              </w:rPr>
              <w:t>Ду</w:t>
            </w:r>
            <w:proofErr w:type="spellEnd"/>
            <w:r w:rsidRPr="00CD2E51">
              <w:rPr>
                <w:bCs/>
              </w:rPr>
              <w:t xml:space="preserve"> 426х9</w:t>
            </w:r>
          </w:p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>Ду273х8</w:t>
            </w:r>
          </w:p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>Ду219х6</w:t>
            </w:r>
          </w:p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>Ду159х6</w:t>
            </w:r>
          </w:p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 xml:space="preserve">Ду57 х 4   </w:t>
            </w:r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  <w:proofErr w:type="spellStart"/>
            <w:r w:rsidRPr="00CD2E51">
              <w:t>М.п</w:t>
            </w:r>
            <w:proofErr w:type="spellEnd"/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</w:p>
          <w:p w:rsidR="00CD2E51" w:rsidRPr="00CD2E51" w:rsidRDefault="00CD2E51" w:rsidP="00C62A16">
            <w:pPr>
              <w:jc w:val="center"/>
            </w:pPr>
            <w:r w:rsidRPr="00CD2E51">
              <w:t>14</w:t>
            </w:r>
          </w:p>
          <w:p w:rsidR="00CD2E51" w:rsidRPr="00CD2E51" w:rsidRDefault="00CD2E51" w:rsidP="00C62A16">
            <w:pPr>
              <w:jc w:val="center"/>
            </w:pPr>
            <w:r w:rsidRPr="00CD2E51">
              <w:t>200</w:t>
            </w:r>
          </w:p>
          <w:p w:rsidR="00CD2E51" w:rsidRPr="00CD2E51" w:rsidRDefault="00CD2E51" w:rsidP="00C62A16">
            <w:pPr>
              <w:jc w:val="center"/>
            </w:pPr>
            <w:r w:rsidRPr="00CD2E51">
              <w:t>20</w:t>
            </w:r>
          </w:p>
          <w:p w:rsidR="00CD2E51" w:rsidRPr="00CD2E51" w:rsidRDefault="00CD2E51" w:rsidP="00C62A16">
            <w:pPr>
              <w:jc w:val="center"/>
            </w:pPr>
            <w:r w:rsidRPr="00CD2E51">
              <w:t>10</w:t>
            </w:r>
          </w:p>
          <w:p w:rsidR="00CD2E51" w:rsidRPr="00CD2E51" w:rsidRDefault="00CD2E51" w:rsidP="00C62A16">
            <w:pPr>
              <w:jc w:val="center"/>
            </w:pPr>
            <w:r w:rsidRPr="00CD2E51">
              <w:t>20</w:t>
            </w:r>
          </w:p>
        </w:tc>
      </w:tr>
      <w:tr w:rsidR="00CD2E51" w:rsidRPr="00EA61CD" w:rsidTr="00C62A16">
        <w:trPr>
          <w:trHeight w:val="345"/>
          <w:jc w:val="center"/>
        </w:trPr>
        <w:tc>
          <w:tcPr>
            <w:tcW w:w="851" w:type="dxa"/>
            <w:vMerge/>
            <w:vAlign w:val="center"/>
          </w:tcPr>
          <w:p w:rsidR="00CD2E51" w:rsidRPr="00CD2E51" w:rsidRDefault="00CD2E51" w:rsidP="00C62A16">
            <w:pPr>
              <w:jc w:val="center"/>
              <w:rPr>
                <w:b/>
              </w:rPr>
            </w:pPr>
          </w:p>
        </w:tc>
        <w:tc>
          <w:tcPr>
            <w:tcW w:w="6951" w:type="dxa"/>
          </w:tcPr>
          <w:p w:rsidR="00CD2E51" w:rsidRPr="00CD2E51" w:rsidRDefault="00CD2E51" w:rsidP="00C62A16">
            <w:pPr>
              <w:rPr>
                <w:bCs/>
              </w:rPr>
            </w:pPr>
            <w:r w:rsidRPr="00CD2E51">
              <w:t>Отводы</w:t>
            </w:r>
            <w:r w:rsidRPr="00CD2E51">
              <w:rPr>
                <w:bCs/>
              </w:rPr>
              <w:t xml:space="preserve"> 90</w:t>
            </w:r>
            <w:r w:rsidRPr="00CD2E51">
              <w:rPr>
                <w:bCs/>
                <w:vertAlign w:val="superscript"/>
              </w:rPr>
              <w:t>0</w:t>
            </w:r>
            <w:r w:rsidRPr="00CD2E51">
              <w:rPr>
                <w:bCs/>
              </w:rPr>
              <w:t xml:space="preserve">  </w:t>
            </w:r>
          </w:p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>219х6</w:t>
            </w:r>
          </w:p>
          <w:p w:rsidR="00CD2E51" w:rsidRPr="00CD2E51" w:rsidRDefault="00CD2E51" w:rsidP="00C62A16">
            <w:r w:rsidRPr="00CD2E51">
              <w:rPr>
                <w:bCs/>
              </w:rPr>
              <w:t>273х8</w:t>
            </w:r>
          </w:p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 xml:space="preserve">325 х 8  </w:t>
            </w:r>
            <w:r w:rsidRPr="00CD2E51">
              <w:rPr>
                <w:bCs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  <w:proofErr w:type="spellStart"/>
            <w:r w:rsidRPr="00CD2E51">
              <w:t>шт</w:t>
            </w:r>
            <w:proofErr w:type="spellEnd"/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</w:p>
          <w:p w:rsidR="00CD2E51" w:rsidRPr="00CD2E51" w:rsidRDefault="00CD2E51" w:rsidP="00C62A16">
            <w:pPr>
              <w:jc w:val="center"/>
            </w:pPr>
            <w:r w:rsidRPr="00CD2E51">
              <w:t>6</w:t>
            </w:r>
          </w:p>
          <w:p w:rsidR="00CD2E51" w:rsidRPr="00CD2E51" w:rsidRDefault="00CD2E51" w:rsidP="00C62A16">
            <w:pPr>
              <w:jc w:val="center"/>
            </w:pPr>
            <w:r w:rsidRPr="00CD2E51">
              <w:t>15</w:t>
            </w:r>
          </w:p>
          <w:p w:rsidR="00CD2E51" w:rsidRPr="00CD2E51" w:rsidRDefault="00CD2E51" w:rsidP="00C62A16">
            <w:pPr>
              <w:jc w:val="center"/>
            </w:pPr>
            <w:r w:rsidRPr="00CD2E51">
              <w:t>6</w:t>
            </w:r>
          </w:p>
        </w:tc>
      </w:tr>
      <w:tr w:rsidR="00CD2E51" w:rsidRPr="00EA61CD" w:rsidTr="00C62A16">
        <w:trPr>
          <w:trHeight w:val="345"/>
          <w:jc w:val="center"/>
        </w:trPr>
        <w:tc>
          <w:tcPr>
            <w:tcW w:w="851" w:type="dxa"/>
            <w:vAlign w:val="center"/>
          </w:tcPr>
          <w:p w:rsidR="00CD2E51" w:rsidRPr="00CD2E51" w:rsidRDefault="00CD2E51" w:rsidP="00C62A16">
            <w:pPr>
              <w:jc w:val="center"/>
              <w:rPr>
                <w:b/>
              </w:rPr>
            </w:pPr>
          </w:p>
        </w:tc>
        <w:tc>
          <w:tcPr>
            <w:tcW w:w="6951" w:type="dxa"/>
          </w:tcPr>
          <w:p w:rsidR="00CD2E51" w:rsidRPr="00CD2E51" w:rsidRDefault="00CD2E51" w:rsidP="00C62A16">
            <w:r w:rsidRPr="00CD2E51">
              <w:t>Чистка грязевиков</w:t>
            </w:r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  <w:proofErr w:type="spellStart"/>
            <w:r w:rsidRPr="00CD2E51">
              <w:t>шт</w:t>
            </w:r>
            <w:proofErr w:type="spellEnd"/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  <w:r w:rsidRPr="00CD2E51">
              <w:t>2</w:t>
            </w:r>
          </w:p>
        </w:tc>
      </w:tr>
      <w:tr w:rsidR="00CD2E51" w:rsidRPr="00EA61CD" w:rsidTr="00C62A16">
        <w:trPr>
          <w:trHeight w:val="345"/>
          <w:jc w:val="center"/>
        </w:trPr>
        <w:tc>
          <w:tcPr>
            <w:tcW w:w="851" w:type="dxa"/>
            <w:vAlign w:val="center"/>
          </w:tcPr>
          <w:p w:rsidR="00CD2E51" w:rsidRPr="00CD2E51" w:rsidRDefault="00CD2E51" w:rsidP="00C62A16">
            <w:pPr>
              <w:jc w:val="center"/>
              <w:rPr>
                <w:b/>
              </w:rPr>
            </w:pPr>
          </w:p>
        </w:tc>
        <w:tc>
          <w:tcPr>
            <w:tcW w:w="6951" w:type="dxa"/>
          </w:tcPr>
          <w:p w:rsidR="00CD2E51" w:rsidRPr="00CD2E51" w:rsidRDefault="00CD2E51" w:rsidP="00C62A16">
            <w:r w:rsidRPr="00CD2E51">
              <w:t>Нанесение АКЗ</w:t>
            </w:r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</w:p>
        </w:tc>
      </w:tr>
      <w:tr w:rsidR="00CD2E51" w:rsidRPr="00EA61CD" w:rsidTr="00C62A16">
        <w:trPr>
          <w:trHeight w:val="345"/>
          <w:jc w:val="center"/>
        </w:trPr>
        <w:tc>
          <w:tcPr>
            <w:tcW w:w="851" w:type="dxa"/>
            <w:vAlign w:val="center"/>
          </w:tcPr>
          <w:p w:rsidR="00CD2E51" w:rsidRPr="00CD2E51" w:rsidRDefault="00CD2E51" w:rsidP="00C62A16">
            <w:pPr>
              <w:jc w:val="center"/>
              <w:rPr>
                <w:b/>
              </w:rPr>
            </w:pPr>
          </w:p>
        </w:tc>
        <w:tc>
          <w:tcPr>
            <w:tcW w:w="6951" w:type="dxa"/>
          </w:tcPr>
          <w:p w:rsidR="00CD2E51" w:rsidRPr="00CD2E51" w:rsidRDefault="00CD2E51" w:rsidP="00C62A16">
            <w:r w:rsidRPr="00CD2E51">
              <w:t>Устройство инвентарных металлических лесов</w:t>
            </w:r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</w:p>
        </w:tc>
      </w:tr>
      <w:tr w:rsidR="00CD2E51" w:rsidRPr="00EA61CD" w:rsidTr="00C62A16">
        <w:trPr>
          <w:trHeight w:val="345"/>
          <w:jc w:val="center"/>
        </w:trPr>
        <w:tc>
          <w:tcPr>
            <w:tcW w:w="851" w:type="dxa"/>
            <w:vAlign w:val="center"/>
          </w:tcPr>
          <w:p w:rsidR="00CD2E51" w:rsidRPr="00CD2E51" w:rsidRDefault="00CD2E51" w:rsidP="00C62A16">
            <w:pPr>
              <w:jc w:val="center"/>
              <w:rPr>
                <w:b/>
              </w:rPr>
            </w:pPr>
          </w:p>
        </w:tc>
        <w:tc>
          <w:tcPr>
            <w:tcW w:w="6951" w:type="dxa"/>
          </w:tcPr>
          <w:p w:rsidR="00CD2E51" w:rsidRPr="00CD2E51" w:rsidRDefault="00CD2E51" w:rsidP="00C62A16">
            <w:r w:rsidRPr="00CD2E51">
              <w:t>Устройство деревянных настилов на существующих металл</w:t>
            </w:r>
            <w:r w:rsidRPr="00CD2E51">
              <w:t>о</w:t>
            </w:r>
            <w:r w:rsidRPr="00CD2E51">
              <w:t>конструкциях</w:t>
            </w:r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</w:p>
        </w:tc>
      </w:tr>
      <w:tr w:rsidR="00CD2E51" w:rsidRPr="00EA61CD" w:rsidTr="00C62A16">
        <w:trPr>
          <w:trHeight w:val="345"/>
          <w:jc w:val="center"/>
        </w:trPr>
        <w:tc>
          <w:tcPr>
            <w:tcW w:w="851" w:type="dxa"/>
            <w:vAlign w:val="center"/>
          </w:tcPr>
          <w:p w:rsidR="00CD2E51" w:rsidRPr="00CD2E51" w:rsidRDefault="00CD2E51" w:rsidP="00C62A16">
            <w:pPr>
              <w:jc w:val="center"/>
              <w:rPr>
                <w:b/>
              </w:rPr>
            </w:pPr>
          </w:p>
        </w:tc>
        <w:tc>
          <w:tcPr>
            <w:tcW w:w="6951" w:type="dxa"/>
          </w:tcPr>
          <w:p w:rsidR="00CD2E51" w:rsidRPr="00CD2E51" w:rsidRDefault="00CD2E51" w:rsidP="00C62A16">
            <w:r w:rsidRPr="00CD2E51">
              <w:t xml:space="preserve">Разделка </w:t>
            </w:r>
            <w:proofErr w:type="spellStart"/>
            <w:r w:rsidRPr="00CD2E51">
              <w:t>металолома</w:t>
            </w:r>
            <w:proofErr w:type="spellEnd"/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Align w:val="center"/>
          </w:tcPr>
          <w:p w:rsidR="00CD2E51" w:rsidRPr="00CD2E51" w:rsidRDefault="00CD2E51" w:rsidP="00C62A16">
            <w:pPr>
              <w:jc w:val="center"/>
              <w:rPr>
                <w:b/>
              </w:rPr>
            </w:pPr>
            <w:r w:rsidRPr="00CD2E51">
              <w:rPr>
                <w:b/>
              </w:rPr>
              <w:t>1.5</w:t>
            </w:r>
          </w:p>
        </w:tc>
        <w:tc>
          <w:tcPr>
            <w:tcW w:w="6951" w:type="dxa"/>
          </w:tcPr>
          <w:p w:rsidR="00CD2E51" w:rsidRPr="00CD2E51" w:rsidRDefault="00CD2E51" w:rsidP="00C62A16">
            <w:pPr>
              <w:rPr>
                <w:b/>
                <w:bCs/>
              </w:rPr>
            </w:pPr>
            <w:r w:rsidRPr="00CD2E51">
              <w:rPr>
                <w:b/>
                <w:bCs/>
              </w:rPr>
              <w:t>Ремонт трубопроводов по городской воде.</w:t>
            </w:r>
          </w:p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>-Участок трубопровода на подводе к Кирилловскому подогрев</w:t>
            </w:r>
            <w:r w:rsidRPr="00CD2E51">
              <w:rPr>
                <w:bCs/>
              </w:rPr>
              <w:t>а</w:t>
            </w:r>
            <w:r w:rsidRPr="00CD2E51">
              <w:rPr>
                <w:bCs/>
              </w:rPr>
              <w:t>телю и на отводе от него.</w:t>
            </w:r>
          </w:p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>-Трубопровод городской воды от 1ТУ-300 на ИБК</w:t>
            </w:r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Align w:val="center"/>
          </w:tcPr>
          <w:p w:rsidR="00CD2E51" w:rsidRPr="00CD2E51" w:rsidRDefault="00CD2E51" w:rsidP="00C62A16">
            <w:pPr>
              <w:jc w:val="center"/>
              <w:rPr>
                <w:b/>
              </w:rPr>
            </w:pPr>
          </w:p>
        </w:tc>
        <w:tc>
          <w:tcPr>
            <w:tcW w:w="6951" w:type="dxa"/>
          </w:tcPr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 xml:space="preserve">Ремонт с заменой </w:t>
            </w:r>
          </w:p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>Ду219х6</w:t>
            </w:r>
          </w:p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>Ду159х5</w:t>
            </w:r>
          </w:p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lastRenderedPageBreak/>
              <w:t>Ду89х5</w:t>
            </w:r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  <w:proofErr w:type="spellStart"/>
            <w:r w:rsidRPr="00CD2E51">
              <w:lastRenderedPageBreak/>
              <w:t>М.п</w:t>
            </w:r>
            <w:proofErr w:type="spellEnd"/>
            <w:r w:rsidRPr="00CD2E51">
              <w:t>.</w:t>
            </w: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</w:p>
          <w:p w:rsidR="00CD2E51" w:rsidRPr="00CD2E51" w:rsidRDefault="00CD2E51" w:rsidP="00C62A16">
            <w:pPr>
              <w:jc w:val="center"/>
            </w:pPr>
            <w:r w:rsidRPr="00CD2E51">
              <w:t>48</w:t>
            </w:r>
          </w:p>
          <w:p w:rsidR="00CD2E51" w:rsidRPr="00CD2E51" w:rsidRDefault="00CD2E51" w:rsidP="00C62A16">
            <w:pPr>
              <w:jc w:val="center"/>
            </w:pPr>
            <w:r w:rsidRPr="00CD2E51">
              <w:t>10</w:t>
            </w: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Align w:val="center"/>
          </w:tcPr>
          <w:p w:rsidR="00CD2E51" w:rsidRPr="00CD2E51" w:rsidRDefault="00CD2E51" w:rsidP="00C62A16">
            <w:pPr>
              <w:jc w:val="center"/>
              <w:rPr>
                <w:b/>
              </w:rPr>
            </w:pPr>
          </w:p>
        </w:tc>
        <w:tc>
          <w:tcPr>
            <w:tcW w:w="6951" w:type="dxa"/>
          </w:tcPr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>Ремонт с заменой арматуры::</w:t>
            </w:r>
          </w:p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 xml:space="preserve"> </w:t>
            </w:r>
            <w:proofErr w:type="spellStart"/>
            <w:r w:rsidRPr="00CD2E51">
              <w:rPr>
                <w:bCs/>
              </w:rPr>
              <w:t>Ду</w:t>
            </w:r>
            <w:proofErr w:type="spellEnd"/>
            <w:r w:rsidRPr="00CD2E51">
              <w:rPr>
                <w:bCs/>
              </w:rPr>
              <w:t xml:space="preserve"> 150</w:t>
            </w:r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  <w:proofErr w:type="spellStart"/>
            <w:r w:rsidRPr="00CD2E51">
              <w:t>Шт</w:t>
            </w:r>
            <w:proofErr w:type="spellEnd"/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  <w:r w:rsidRPr="00CD2E51">
              <w:t>2</w:t>
            </w: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Align w:val="center"/>
          </w:tcPr>
          <w:p w:rsidR="00CD2E51" w:rsidRPr="00CD2E51" w:rsidRDefault="00CD2E51" w:rsidP="00C62A16">
            <w:pPr>
              <w:jc w:val="center"/>
              <w:rPr>
                <w:b/>
              </w:rPr>
            </w:pPr>
          </w:p>
        </w:tc>
        <w:tc>
          <w:tcPr>
            <w:tcW w:w="6951" w:type="dxa"/>
          </w:tcPr>
          <w:p w:rsidR="00CD2E51" w:rsidRPr="00CD2E51" w:rsidRDefault="00CD2E51" w:rsidP="00C62A16">
            <w:pPr>
              <w:rPr>
                <w:b/>
                <w:bCs/>
              </w:rPr>
            </w:pPr>
            <w:r w:rsidRPr="00CD2E51">
              <w:rPr>
                <w:b/>
                <w:bCs/>
              </w:rPr>
              <w:t xml:space="preserve">Отводы </w:t>
            </w:r>
          </w:p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>Отвод 159 х 6     90</w:t>
            </w:r>
            <w:r w:rsidRPr="00CD2E51">
              <w:rPr>
                <w:bCs/>
                <w:vertAlign w:val="superscript"/>
              </w:rPr>
              <w:t>0</w:t>
            </w:r>
            <w:r w:rsidRPr="00CD2E51">
              <w:rPr>
                <w:bCs/>
              </w:rPr>
              <w:t xml:space="preserve">   </w:t>
            </w:r>
          </w:p>
          <w:p w:rsidR="00CD2E51" w:rsidRPr="00CD2E51" w:rsidRDefault="00CD2E51" w:rsidP="00C62A16">
            <w:pPr>
              <w:rPr>
                <w:bCs/>
              </w:rPr>
            </w:pPr>
            <w:r w:rsidRPr="00CD2E51">
              <w:rPr>
                <w:bCs/>
              </w:rPr>
              <w:t xml:space="preserve"> Отвод 219 х 6     90</w:t>
            </w:r>
            <w:r w:rsidRPr="00CD2E51">
              <w:rPr>
                <w:bCs/>
                <w:vertAlign w:val="superscript"/>
              </w:rPr>
              <w:t>0</w:t>
            </w:r>
            <w:r w:rsidRPr="00CD2E51">
              <w:rPr>
                <w:bCs/>
              </w:rPr>
              <w:t xml:space="preserve">        </w:t>
            </w:r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  <w:proofErr w:type="spellStart"/>
            <w:r w:rsidRPr="00CD2E51">
              <w:t>шт</w:t>
            </w:r>
            <w:proofErr w:type="spellEnd"/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</w:p>
          <w:p w:rsidR="00CD2E51" w:rsidRPr="00CD2E51" w:rsidRDefault="00CD2E51" w:rsidP="00C62A16">
            <w:pPr>
              <w:jc w:val="center"/>
            </w:pPr>
            <w:r w:rsidRPr="00CD2E51">
              <w:t>2</w:t>
            </w:r>
          </w:p>
          <w:p w:rsidR="00CD2E51" w:rsidRPr="00CD2E51" w:rsidRDefault="00CD2E51" w:rsidP="00C62A16">
            <w:pPr>
              <w:jc w:val="center"/>
            </w:pPr>
            <w:r w:rsidRPr="00CD2E51">
              <w:t>11</w:t>
            </w:r>
          </w:p>
          <w:p w:rsidR="00CD2E51" w:rsidRPr="00CD2E51" w:rsidRDefault="00CD2E51" w:rsidP="00C62A16">
            <w:pPr>
              <w:jc w:val="center"/>
            </w:pP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Align w:val="center"/>
          </w:tcPr>
          <w:p w:rsidR="00CD2E51" w:rsidRPr="00CD2E51" w:rsidRDefault="00CD2E51" w:rsidP="00C62A16">
            <w:pPr>
              <w:jc w:val="center"/>
              <w:rPr>
                <w:b/>
              </w:rPr>
            </w:pPr>
          </w:p>
        </w:tc>
        <w:tc>
          <w:tcPr>
            <w:tcW w:w="6951" w:type="dxa"/>
          </w:tcPr>
          <w:p w:rsidR="00CD2E51" w:rsidRPr="00CD2E51" w:rsidRDefault="00CD2E51" w:rsidP="00C62A16">
            <w:r w:rsidRPr="00CD2E51">
              <w:t>Устройство инвентарных металлических лесов</w:t>
            </w:r>
          </w:p>
          <w:p w:rsidR="00CD2E51" w:rsidRPr="00CD2E51" w:rsidRDefault="00CD2E51" w:rsidP="00C62A16"/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Align w:val="center"/>
          </w:tcPr>
          <w:p w:rsidR="00CD2E51" w:rsidRPr="00CD2E51" w:rsidRDefault="00CD2E51" w:rsidP="00C62A16">
            <w:pPr>
              <w:jc w:val="center"/>
              <w:rPr>
                <w:b/>
              </w:rPr>
            </w:pPr>
          </w:p>
        </w:tc>
        <w:tc>
          <w:tcPr>
            <w:tcW w:w="6951" w:type="dxa"/>
          </w:tcPr>
          <w:p w:rsidR="00CD2E51" w:rsidRPr="00CD2E51" w:rsidRDefault="00CD2E51" w:rsidP="00C62A16">
            <w:r w:rsidRPr="00CD2E51">
              <w:t>Устройство деревянных настилов на существующих металл</w:t>
            </w:r>
            <w:r w:rsidRPr="00CD2E51">
              <w:t>о</w:t>
            </w:r>
            <w:r w:rsidRPr="00CD2E51">
              <w:t>конструкциях</w:t>
            </w:r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Align w:val="center"/>
          </w:tcPr>
          <w:p w:rsidR="00CD2E51" w:rsidRPr="00CD2E51" w:rsidRDefault="00CD2E51" w:rsidP="00C62A16">
            <w:pPr>
              <w:jc w:val="center"/>
              <w:rPr>
                <w:b/>
              </w:rPr>
            </w:pPr>
          </w:p>
        </w:tc>
        <w:tc>
          <w:tcPr>
            <w:tcW w:w="6951" w:type="dxa"/>
          </w:tcPr>
          <w:p w:rsidR="00CD2E51" w:rsidRPr="00CD2E51" w:rsidRDefault="00CD2E51" w:rsidP="00C62A16">
            <w:r w:rsidRPr="00CD2E51">
              <w:t xml:space="preserve">Разделка </w:t>
            </w:r>
            <w:proofErr w:type="spellStart"/>
            <w:r w:rsidRPr="00CD2E51">
              <w:t>металолома</w:t>
            </w:r>
            <w:proofErr w:type="spellEnd"/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Align w:val="center"/>
          </w:tcPr>
          <w:p w:rsidR="00CD2E51" w:rsidRPr="00CD2E51" w:rsidRDefault="00CD2E51" w:rsidP="00C62A16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6951" w:type="dxa"/>
          </w:tcPr>
          <w:p w:rsidR="00CD2E51" w:rsidRPr="00CD2E51" w:rsidRDefault="00CD2E51" w:rsidP="00C62A16">
            <w:r>
              <w:t>Подготовительные работы к диагностированию трубопроводов и оборудования ГК, ВК и КНД</w:t>
            </w:r>
          </w:p>
        </w:tc>
        <w:tc>
          <w:tcPr>
            <w:tcW w:w="992" w:type="dxa"/>
          </w:tcPr>
          <w:p w:rsidR="00CD2E51" w:rsidRPr="00CD2E51" w:rsidRDefault="00CD2E51" w:rsidP="00C62A16">
            <w:pPr>
              <w:jc w:val="center"/>
            </w:pPr>
          </w:p>
        </w:tc>
        <w:tc>
          <w:tcPr>
            <w:tcW w:w="1420" w:type="dxa"/>
          </w:tcPr>
          <w:p w:rsidR="00CD2E51" w:rsidRPr="00CD2E51" w:rsidRDefault="00CD2E51" w:rsidP="00C62A16">
            <w:pPr>
              <w:jc w:val="center"/>
            </w:pPr>
            <w:r>
              <w:t>По плану контроля металла</w:t>
            </w:r>
          </w:p>
        </w:tc>
      </w:tr>
      <w:tr w:rsidR="00CD2E51" w:rsidRPr="00EA61CD" w:rsidTr="00C62A16">
        <w:trPr>
          <w:jc w:val="center"/>
        </w:trPr>
        <w:tc>
          <w:tcPr>
            <w:tcW w:w="851" w:type="dxa"/>
            <w:vAlign w:val="center"/>
          </w:tcPr>
          <w:p w:rsidR="00CD2E51" w:rsidRDefault="00CD2E51" w:rsidP="00C62A16">
            <w:pPr>
              <w:jc w:val="center"/>
              <w:rPr>
                <w:b/>
              </w:rPr>
            </w:pPr>
          </w:p>
        </w:tc>
        <w:tc>
          <w:tcPr>
            <w:tcW w:w="9363" w:type="dxa"/>
            <w:gridSpan w:val="3"/>
          </w:tcPr>
          <w:p w:rsidR="00CD2E51" w:rsidRDefault="00CD2E51" w:rsidP="00C62A16">
            <w:pPr>
              <w:jc w:val="center"/>
            </w:pPr>
            <w:r w:rsidRPr="00FF2C7A">
              <w:rPr>
                <w:b/>
              </w:rPr>
              <w:t xml:space="preserve">Итого планируемая стоимость </w:t>
            </w:r>
            <w:r>
              <w:rPr>
                <w:b/>
              </w:rPr>
              <w:t>440</w:t>
            </w:r>
            <w:r w:rsidRPr="00FF2C7A">
              <w:rPr>
                <w:b/>
              </w:rPr>
              <w:t>0,00 тыс. руб. без учета НДС</w:t>
            </w:r>
            <w:r w:rsidRPr="00FF2C7A">
              <w:t xml:space="preserve">                       </w:t>
            </w:r>
          </w:p>
        </w:tc>
      </w:tr>
    </w:tbl>
    <w:p w:rsidR="00EC4826" w:rsidRDefault="00EC4826" w:rsidP="00B72639">
      <w:pPr>
        <w:pStyle w:val="xl34"/>
        <w:suppressAutoHyphens/>
        <w:spacing w:before="0" w:beforeAutospacing="0" w:after="0" w:afterAutospacing="0"/>
        <w:ind w:firstLineChars="0" w:firstLine="0"/>
        <w:jc w:val="center"/>
      </w:pPr>
    </w:p>
    <w:p w:rsidR="00FF2C7A" w:rsidRPr="009915A6" w:rsidRDefault="00FF2C7A" w:rsidP="00FF2C7A">
      <w:pPr>
        <w:widowControl w:val="0"/>
        <w:suppressAutoHyphens/>
        <w:jc w:val="both"/>
      </w:pPr>
    </w:p>
    <w:p w:rsidR="00FF2C7A" w:rsidRPr="009915A6" w:rsidRDefault="00FF2C7A" w:rsidP="00FF2C7A">
      <w:pPr>
        <w:keepNext/>
        <w:widowControl w:val="0"/>
        <w:suppressAutoHyphens/>
        <w:jc w:val="center"/>
        <w:outlineLvl w:val="3"/>
        <w:rPr>
          <w:b/>
          <w:bCs/>
          <w:lang w:val="x-none" w:eastAsia="x-none"/>
        </w:rPr>
      </w:pPr>
      <w:r w:rsidRPr="009915A6">
        <w:rPr>
          <w:b/>
          <w:bCs/>
          <w:lang w:val="x-none" w:eastAsia="x-none"/>
        </w:rPr>
        <w:t>УКРУПНЕННАЯ  В Е Д О М О С Т Ь</w:t>
      </w:r>
    </w:p>
    <w:p w:rsidR="00D1532A" w:rsidRDefault="00FF2C7A" w:rsidP="00D1532A">
      <w:pPr>
        <w:widowControl w:val="0"/>
        <w:suppressAutoHyphens/>
        <w:jc w:val="center"/>
        <w:rPr>
          <w:b/>
        </w:rPr>
      </w:pPr>
      <w:r w:rsidRPr="009915A6">
        <w:rPr>
          <w:b/>
          <w:bCs/>
        </w:rPr>
        <w:t>объёмов работ</w:t>
      </w:r>
      <w:r w:rsidRPr="009915A6">
        <w:rPr>
          <w:b/>
        </w:rPr>
        <w:t xml:space="preserve">  на ремонт АКЗ </w:t>
      </w:r>
      <w:r>
        <w:rPr>
          <w:b/>
        </w:rPr>
        <w:t xml:space="preserve">трубопроводов и </w:t>
      </w:r>
      <w:r w:rsidRPr="009915A6">
        <w:rPr>
          <w:b/>
        </w:rPr>
        <w:t xml:space="preserve">оборудования </w:t>
      </w:r>
      <w:r>
        <w:rPr>
          <w:b/>
        </w:rPr>
        <w:t xml:space="preserve">КТЦ </w:t>
      </w:r>
    </w:p>
    <w:p w:rsidR="00D1532A" w:rsidRPr="00EC4826" w:rsidRDefault="00D1532A" w:rsidP="00D1532A">
      <w:pPr>
        <w:widowControl w:val="0"/>
        <w:suppressAutoHyphens/>
        <w:jc w:val="center"/>
        <w:rPr>
          <w:b/>
        </w:rPr>
      </w:pPr>
      <w:r w:rsidRPr="00C71CD0">
        <w:rPr>
          <w:b/>
        </w:rPr>
        <w:t>Южной ТЭЦ (ТЭЦ-22) филиала “Невский” ОАО “ТГК-1”</w:t>
      </w:r>
    </w:p>
    <w:p w:rsidR="00FF2C7A" w:rsidRPr="009915A6" w:rsidRDefault="00FF2C7A" w:rsidP="00FF2C7A">
      <w:pPr>
        <w:widowControl w:val="0"/>
        <w:suppressAutoHyphens/>
        <w:jc w:val="center"/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6999"/>
        <w:gridCol w:w="992"/>
        <w:gridCol w:w="1418"/>
      </w:tblGrid>
      <w:tr w:rsidR="00FF2C7A" w:rsidRPr="009915A6" w:rsidTr="00C62A16">
        <w:trPr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7A" w:rsidRPr="009915A6" w:rsidRDefault="00FF2C7A" w:rsidP="00EB6E97">
            <w:pPr>
              <w:jc w:val="center"/>
              <w:rPr>
                <w:b/>
              </w:rPr>
            </w:pPr>
            <w:r w:rsidRPr="009915A6">
              <w:rPr>
                <w:b/>
              </w:rPr>
              <w:t xml:space="preserve">№ </w:t>
            </w:r>
            <w:proofErr w:type="spellStart"/>
            <w:r w:rsidRPr="009915A6">
              <w:rPr>
                <w:b/>
              </w:rPr>
              <w:t>п.п</w:t>
            </w:r>
            <w:proofErr w:type="spellEnd"/>
            <w:r w:rsidRPr="009915A6">
              <w:rPr>
                <w:b/>
              </w:rPr>
              <w:t>.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7A" w:rsidRPr="009915A6" w:rsidRDefault="00FF2C7A" w:rsidP="00EB6E97">
            <w:pPr>
              <w:jc w:val="center"/>
              <w:rPr>
                <w:b/>
              </w:rPr>
            </w:pPr>
            <w:r w:rsidRPr="009915A6">
              <w:rPr>
                <w:b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7A" w:rsidRPr="009915A6" w:rsidRDefault="00FF2C7A" w:rsidP="00EB6E97">
            <w:pPr>
              <w:jc w:val="center"/>
              <w:rPr>
                <w:b/>
              </w:rPr>
            </w:pPr>
            <w:r w:rsidRPr="009915A6">
              <w:rPr>
                <w:b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7A" w:rsidRPr="009915A6" w:rsidRDefault="00FF2C7A" w:rsidP="00EB6E97">
            <w:pPr>
              <w:jc w:val="center"/>
              <w:rPr>
                <w:b/>
              </w:rPr>
            </w:pPr>
            <w:r w:rsidRPr="009915A6">
              <w:rPr>
                <w:b/>
              </w:rPr>
              <w:t>Объем</w:t>
            </w:r>
          </w:p>
          <w:p w:rsidR="00FF2C7A" w:rsidRPr="009915A6" w:rsidRDefault="00FF2C7A" w:rsidP="00EB6E97">
            <w:pPr>
              <w:rPr>
                <w:b/>
              </w:rPr>
            </w:pPr>
            <w:r w:rsidRPr="009915A6">
              <w:rPr>
                <w:b/>
                <w:lang w:val="en-US"/>
              </w:rPr>
              <w:t>S</w:t>
            </w:r>
            <w:r w:rsidRPr="009915A6">
              <w:rPr>
                <w:sz w:val="16"/>
                <w:szCs w:val="16"/>
              </w:rPr>
              <w:t>м/к</w:t>
            </w:r>
            <w:r w:rsidRPr="009915A6">
              <w:rPr>
                <w:b/>
              </w:rPr>
              <w:t>/</w:t>
            </w:r>
            <w:r w:rsidRPr="009915A6">
              <w:rPr>
                <w:b/>
                <w:lang w:val="en-US"/>
              </w:rPr>
              <w:t>S</w:t>
            </w:r>
            <w:r w:rsidRPr="009915A6">
              <w:rPr>
                <w:sz w:val="16"/>
                <w:szCs w:val="16"/>
              </w:rPr>
              <w:t>ж/б</w:t>
            </w:r>
          </w:p>
        </w:tc>
      </w:tr>
      <w:tr w:rsidR="00FF2C7A" w:rsidRPr="009915A6" w:rsidTr="00C62A16">
        <w:trPr>
          <w:trHeight w:val="35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Pr>
              <w:jc w:val="center"/>
              <w:rPr>
                <w:b/>
              </w:rPr>
            </w:pPr>
            <w:r w:rsidRPr="009915A6">
              <w:rPr>
                <w:b/>
              </w:rPr>
              <w:t>1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Pr>
              <w:rPr>
                <w:b/>
              </w:rPr>
            </w:pPr>
            <w:r w:rsidRPr="009915A6">
              <w:rPr>
                <w:b/>
              </w:rPr>
              <w:t>Комплекс работ по покраске оборудования и площадок о</w:t>
            </w:r>
            <w:r w:rsidRPr="009915A6">
              <w:rPr>
                <w:b/>
              </w:rPr>
              <w:t>б</w:t>
            </w:r>
            <w:r w:rsidRPr="009915A6">
              <w:rPr>
                <w:b/>
              </w:rPr>
              <w:t xml:space="preserve">служивания энергоблока №1 турбинное отделение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7A" w:rsidRPr="009915A6" w:rsidRDefault="00FF2C7A" w:rsidP="00EB6E9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7A" w:rsidRPr="009915A6" w:rsidRDefault="00FF2C7A" w:rsidP="00EB6E97">
            <w:pPr>
              <w:jc w:val="center"/>
            </w:pPr>
          </w:p>
        </w:tc>
      </w:tr>
      <w:tr w:rsidR="00FF2C7A" w:rsidRPr="009915A6" w:rsidTr="00C62A16">
        <w:trPr>
          <w:trHeight w:val="35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Pr>
              <w:jc w:val="center"/>
            </w:pPr>
            <w:r w:rsidRPr="009915A6">
              <w:t>1.1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r w:rsidRPr="009915A6">
              <w:t xml:space="preserve"> Механическая очистка наружных металлических поверхностей  и арматуры до  степень очистки 3 по ГОСТ 9.402-2004;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Pr>
              <w:rPr>
                <w:sz w:val="32"/>
                <w:szCs w:val="32"/>
                <w:vertAlign w:val="superscript"/>
              </w:rPr>
            </w:pPr>
            <w:r w:rsidRPr="009915A6">
              <w:t xml:space="preserve">    м</w:t>
            </w:r>
            <w:r w:rsidRPr="009915A6">
              <w:rPr>
                <w:vertAlign w:val="superscript"/>
              </w:rPr>
              <w:t>2</w:t>
            </w:r>
            <w:r w:rsidRPr="009915A6">
              <w:rPr>
                <w:sz w:val="32"/>
                <w:szCs w:val="32"/>
                <w:vertAlign w:val="superscript"/>
              </w:rPr>
              <w:t xml:space="preserve">  </w:t>
            </w:r>
          </w:p>
          <w:p w:rsidR="00FF2C7A" w:rsidRPr="009915A6" w:rsidRDefault="00FF2C7A" w:rsidP="00EB6E97">
            <w:pPr>
              <w:jc w:val="center"/>
              <w:rPr>
                <w:sz w:val="20"/>
                <w:szCs w:val="20"/>
              </w:rPr>
            </w:pPr>
            <w:r w:rsidRPr="009915A6">
              <w:rPr>
                <w:sz w:val="32"/>
                <w:szCs w:val="32"/>
                <w:vertAlign w:val="superscript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Pr>
              <w:jc w:val="center"/>
            </w:pPr>
            <w:r w:rsidRPr="009915A6">
              <w:t xml:space="preserve"> 1822,0</w:t>
            </w:r>
          </w:p>
          <w:p w:rsidR="00FF2C7A" w:rsidRPr="009915A6" w:rsidRDefault="00FF2C7A" w:rsidP="00EB6E97">
            <w:pPr>
              <w:jc w:val="center"/>
            </w:pPr>
            <w:r w:rsidRPr="009915A6">
              <w:t xml:space="preserve"> 15,0</w:t>
            </w:r>
          </w:p>
        </w:tc>
      </w:tr>
      <w:tr w:rsidR="00FF2C7A" w:rsidRPr="009915A6" w:rsidTr="00C62A16">
        <w:trPr>
          <w:trHeight w:val="35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Pr>
              <w:jc w:val="center"/>
            </w:pPr>
            <w:r w:rsidRPr="009915A6">
              <w:t>1.2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roofErr w:type="spellStart"/>
            <w:r w:rsidRPr="009915A6">
              <w:t>Обеспыливание</w:t>
            </w:r>
            <w:proofErr w:type="spellEnd"/>
            <w:r w:rsidRPr="009915A6">
              <w:t xml:space="preserve"> поверхностей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Pr>
              <w:jc w:val="center"/>
              <w:rPr>
                <w:vertAlign w:val="superscript"/>
              </w:rPr>
            </w:pPr>
            <w:r w:rsidRPr="009915A6">
              <w:t>м</w:t>
            </w:r>
            <w:r w:rsidRPr="009915A6">
              <w:rPr>
                <w:vertAlign w:val="superscript"/>
              </w:rPr>
              <w:t>2</w:t>
            </w:r>
          </w:p>
          <w:p w:rsidR="00FF2C7A" w:rsidRPr="009915A6" w:rsidRDefault="00FF2C7A" w:rsidP="00EB6E97">
            <w:pPr>
              <w:jc w:val="center"/>
            </w:pPr>
            <w:r w:rsidRPr="009915A6">
              <w:rPr>
                <w:sz w:val="32"/>
                <w:szCs w:val="32"/>
                <w:vertAlign w:val="superscript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Pr>
              <w:jc w:val="center"/>
            </w:pPr>
            <w:r w:rsidRPr="009915A6">
              <w:t>1822,0</w:t>
            </w:r>
          </w:p>
          <w:p w:rsidR="00FF2C7A" w:rsidRPr="009915A6" w:rsidRDefault="00FF2C7A" w:rsidP="00EB6E97">
            <w:pPr>
              <w:jc w:val="center"/>
            </w:pPr>
            <w:r w:rsidRPr="009915A6">
              <w:t xml:space="preserve"> 15,0 </w:t>
            </w:r>
          </w:p>
        </w:tc>
      </w:tr>
      <w:tr w:rsidR="00FF2C7A" w:rsidRPr="009915A6" w:rsidTr="00C62A16">
        <w:trPr>
          <w:trHeight w:val="35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Pr>
              <w:jc w:val="center"/>
            </w:pPr>
            <w:r w:rsidRPr="009915A6">
              <w:t>1.3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r w:rsidRPr="009915A6">
              <w:t xml:space="preserve">Обезжиривание поверхностей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Pr>
              <w:jc w:val="center"/>
              <w:rPr>
                <w:vertAlign w:val="superscript"/>
              </w:rPr>
            </w:pPr>
            <w:r w:rsidRPr="009915A6">
              <w:t>м</w:t>
            </w:r>
            <w:r w:rsidRPr="009915A6">
              <w:rPr>
                <w:vertAlign w:val="superscript"/>
              </w:rPr>
              <w:t>2</w:t>
            </w:r>
          </w:p>
          <w:p w:rsidR="00FF2C7A" w:rsidRPr="009915A6" w:rsidRDefault="00FF2C7A" w:rsidP="00EB6E97">
            <w:pPr>
              <w:jc w:val="center"/>
            </w:pPr>
            <w:r w:rsidRPr="009915A6">
              <w:rPr>
                <w:sz w:val="32"/>
                <w:szCs w:val="32"/>
                <w:vertAlign w:val="superscript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Pr>
              <w:jc w:val="center"/>
            </w:pPr>
            <w:r w:rsidRPr="009915A6">
              <w:t>1822,0</w:t>
            </w:r>
          </w:p>
          <w:p w:rsidR="00FF2C7A" w:rsidRPr="009915A6" w:rsidRDefault="00FF2C7A" w:rsidP="00EB6E97">
            <w:pPr>
              <w:jc w:val="center"/>
            </w:pPr>
            <w:r w:rsidRPr="009915A6">
              <w:t xml:space="preserve"> 15,0 </w:t>
            </w:r>
          </w:p>
        </w:tc>
      </w:tr>
      <w:tr w:rsidR="00FF2C7A" w:rsidRPr="009915A6" w:rsidTr="00C62A16">
        <w:trPr>
          <w:trHeight w:val="35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Pr>
              <w:jc w:val="center"/>
            </w:pPr>
            <w:r w:rsidRPr="009915A6">
              <w:t>1.4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r w:rsidRPr="009915A6">
              <w:t>Покраска в 3 слоя: 1 слой грунт</w:t>
            </w:r>
          </w:p>
          <w:p w:rsidR="00FF2C7A" w:rsidRPr="009915A6" w:rsidRDefault="00FF2C7A" w:rsidP="00EB6E97">
            <w:r w:rsidRPr="009915A6">
              <w:t xml:space="preserve">                                 2 –а слоя эмаль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Pr>
              <w:jc w:val="center"/>
              <w:rPr>
                <w:vertAlign w:val="superscript"/>
              </w:rPr>
            </w:pPr>
            <w:r w:rsidRPr="009915A6">
              <w:t>м</w:t>
            </w:r>
            <w:r w:rsidRPr="009915A6">
              <w:rPr>
                <w:vertAlign w:val="superscript"/>
              </w:rPr>
              <w:t>2</w:t>
            </w:r>
          </w:p>
          <w:p w:rsidR="00FF2C7A" w:rsidRPr="009915A6" w:rsidRDefault="00FF2C7A" w:rsidP="00EB6E97">
            <w:pPr>
              <w:jc w:val="center"/>
              <w:rPr>
                <w:sz w:val="20"/>
                <w:szCs w:val="20"/>
              </w:rPr>
            </w:pPr>
            <w:r w:rsidRPr="009915A6">
              <w:rPr>
                <w:sz w:val="32"/>
                <w:szCs w:val="32"/>
                <w:vertAlign w:val="superscript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Pr>
              <w:jc w:val="center"/>
            </w:pPr>
            <w:r w:rsidRPr="009915A6">
              <w:t xml:space="preserve"> 1822,0</w:t>
            </w:r>
          </w:p>
          <w:p w:rsidR="00FF2C7A" w:rsidRPr="009915A6" w:rsidRDefault="00FF2C7A" w:rsidP="00EB6E97">
            <w:pPr>
              <w:jc w:val="center"/>
            </w:pPr>
            <w:r w:rsidRPr="009915A6">
              <w:t xml:space="preserve"> 15,0</w:t>
            </w:r>
          </w:p>
        </w:tc>
      </w:tr>
      <w:tr w:rsidR="00FF2C7A" w:rsidRPr="009915A6" w:rsidTr="00C62A16">
        <w:trPr>
          <w:trHeight w:val="35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Pr>
              <w:jc w:val="center"/>
              <w:rPr>
                <w:b/>
              </w:rPr>
            </w:pPr>
            <w:r w:rsidRPr="009915A6">
              <w:rPr>
                <w:b/>
              </w:rPr>
              <w:t>2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r w:rsidRPr="009915A6">
              <w:rPr>
                <w:b/>
              </w:rPr>
              <w:t>Комплекс работ по покраске наружных газопроводов.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7A" w:rsidRPr="009915A6" w:rsidRDefault="00FF2C7A" w:rsidP="00EB6E9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Pr>
              <w:jc w:val="center"/>
            </w:pPr>
            <w:r w:rsidRPr="009915A6">
              <w:t xml:space="preserve"> </w:t>
            </w:r>
          </w:p>
        </w:tc>
      </w:tr>
      <w:tr w:rsidR="00FF2C7A" w:rsidRPr="009915A6" w:rsidTr="00C62A16">
        <w:trPr>
          <w:trHeight w:val="35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Pr>
              <w:jc w:val="center"/>
            </w:pPr>
            <w:r w:rsidRPr="009915A6">
              <w:t>2.1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r w:rsidRPr="009915A6">
              <w:t xml:space="preserve"> Пескоструйная или </w:t>
            </w:r>
            <w:proofErr w:type="spellStart"/>
            <w:r w:rsidRPr="009915A6">
              <w:t>гидроструйная</w:t>
            </w:r>
            <w:proofErr w:type="spellEnd"/>
            <w:r w:rsidRPr="009915A6">
              <w:t xml:space="preserve">   очистка наружных металл</w:t>
            </w:r>
            <w:r w:rsidRPr="009915A6">
              <w:t>и</w:t>
            </w:r>
            <w:r w:rsidRPr="009915A6">
              <w:t>ческих поверхностей до  степень очистки не меньше 2  по ГОСТ 9.402-2004;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Pr>
              <w:rPr>
                <w:sz w:val="20"/>
                <w:szCs w:val="20"/>
              </w:rPr>
            </w:pPr>
            <w:r w:rsidRPr="009915A6">
              <w:t xml:space="preserve">    м</w:t>
            </w:r>
            <w:r w:rsidRPr="009915A6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Pr>
              <w:jc w:val="center"/>
            </w:pPr>
            <w:r w:rsidRPr="009915A6">
              <w:t xml:space="preserve">1264,2 </w:t>
            </w:r>
          </w:p>
        </w:tc>
      </w:tr>
      <w:tr w:rsidR="00FF2C7A" w:rsidRPr="009915A6" w:rsidTr="00C62A16">
        <w:trPr>
          <w:trHeight w:val="35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Pr>
              <w:jc w:val="center"/>
            </w:pPr>
            <w:r w:rsidRPr="009915A6">
              <w:t>2.2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roofErr w:type="spellStart"/>
            <w:r w:rsidRPr="009915A6">
              <w:t>Обеспыливание</w:t>
            </w:r>
            <w:proofErr w:type="spellEnd"/>
            <w:r w:rsidRPr="009915A6">
              <w:t xml:space="preserve"> поверхностей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Pr>
              <w:jc w:val="center"/>
            </w:pPr>
            <w:r w:rsidRPr="009915A6">
              <w:t>м</w:t>
            </w:r>
            <w:r w:rsidRPr="009915A6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Pr>
              <w:jc w:val="center"/>
            </w:pPr>
            <w:r w:rsidRPr="009915A6">
              <w:t xml:space="preserve">1264,2 </w:t>
            </w:r>
          </w:p>
        </w:tc>
      </w:tr>
      <w:tr w:rsidR="00FF2C7A" w:rsidRPr="009915A6" w:rsidTr="00C62A16">
        <w:trPr>
          <w:trHeight w:val="35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Pr>
              <w:jc w:val="center"/>
            </w:pPr>
            <w:r w:rsidRPr="009915A6">
              <w:t>2.3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r w:rsidRPr="009915A6">
              <w:t xml:space="preserve">Обезжиривание поверхностей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Pr>
              <w:jc w:val="center"/>
            </w:pPr>
            <w:r w:rsidRPr="009915A6">
              <w:t>м</w:t>
            </w:r>
            <w:r w:rsidRPr="009915A6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Pr>
              <w:jc w:val="center"/>
            </w:pPr>
            <w:r w:rsidRPr="009915A6">
              <w:t xml:space="preserve"> 1264,2</w:t>
            </w:r>
          </w:p>
        </w:tc>
      </w:tr>
      <w:tr w:rsidR="00FF2C7A" w:rsidRPr="009915A6" w:rsidTr="00C62A16">
        <w:trPr>
          <w:trHeight w:val="35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Pr>
              <w:jc w:val="center"/>
            </w:pPr>
            <w:r w:rsidRPr="009915A6">
              <w:t>2.4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r w:rsidRPr="009915A6">
              <w:t xml:space="preserve"> Покраска в 3 слоя, грунт-эмаль ХС- 0320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Pr>
              <w:jc w:val="center"/>
              <w:rPr>
                <w:sz w:val="20"/>
                <w:szCs w:val="20"/>
              </w:rPr>
            </w:pPr>
            <w:r w:rsidRPr="009915A6">
              <w:t>м</w:t>
            </w:r>
            <w:r w:rsidRPr="009915A6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pPr>
              <w:jc w:val="center"/>
            </w:pPr>
            <w:r w:rsidRPr="009915A6">
              <w:t xml:space="preserve"> 1264,2</w:t>
            </w:r>
          </w:p>
        </w:tc>
      </w:tr>
      <w:tr w:rsidR="00FF2C7A" w:rsidRPr="009915A6" w:rsidTr="00C62A16">
        <w:trPr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7A" w:rsidRPr="009915A6" w:rsidRDefault="00FF2C7A" w:rsidP="00EB6E97">
            <w:pPr>
              <w:jc w:val="center"/>
              <w:rPr>
                <w:b/>
              </w:rPr>
            </w:pPr>
            <w:r w:rsidRPr="009915A6">
              <w:rPr>
                <w:b/>
              </w:rPr>
              <w:t>4.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7A" w:rsidRPr="009915A6" w:rsidRDefault="00FF2C7A" w:rsidP="00EB6E97">
            <w:pPr>
              <w:rPr>
                <w:b/>
              </w:rPr>
            </w:pPr>
            <w:r w:rsidRPr="009915A6">
              <w:rPr>
                <w:b/>
              </w:rPr>
              <w:t xml:space="preserve">Комплекс работ по покраске трубопроводов КТЦ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915A6" w:rsidRDefault="00FF2C7A" w:rsidP="00EB6E97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915A6" w:rsidRDefault="00FF2C7A" w:rsidP="00EB6E97">
            <w:pPr>
              <w:jc w:val="center"/>
              <w:rPr>
                <w:b/>
              </w:rPr>
            </w:pPr>
          </w:p>
        </w:tc>
      </w:tr>
      <w:tr w:rsidR="00FF2C7A" w:rsidRPr="009915A6" w:rsidTr="00C62A16">
        <w:trPr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7A" w:rsidRPr="009915A6" w:rsidRDefault="00FF2C7A" w:rsidP="00EB6E97">
            <w:pPr>
              <w:jc w:val="center"/>
            </w:pPr>
            <w:r w:rsidRPr="009915A6">
              <w:t>4.1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r w:rsidRPr="009915A6">
              <w:t>Выполнить АКЗ газопроводов в ячейке Бл№</w:t>
            </w:r>
            <w:r>
              <w:t>2</w:t>
            </w:r>
          </w:p>
          <w:p w:rsidR="00FF2C7A" w:rsidRPr="009915A6" w:rsidRDefault="00FF2C7A" w:rsidP="00EB6E97">
            <w:r w:rsidRPr="009915A6">
              <w:t>820х9</w:t>
            </w:r>
          </w:p>
          <w:p w:rsidR="00FF2C7A" w:rsidRPr="009915A6" w:rsidRDefault="00FF2C7A" w:rsidP="00EB6E97">
            <w:r w:rsidRPr="009915A6">
              <w:t>630х8</w:t>
            </w:r>
          </w:p>
          <w:p w:rsidR="00FF2C7A" w:rsidRPr="009915A6" w:rsidRDefault="00FF2C7A" w:rsidP="00EB6E97">
            <w:r w:rsidRPr="009915A6">
              <w:t>426х9</w:t>
            </w:r>
          </w:p>
          <w:p w:rsidR="00FF2C7A" w:rsidRPr="009915A6" w:rsidRDefault="00FF2C7A" w:rsidP="00EB6E97">
            <w:r w:rsidRPr="009915A6">
              <w:t>219х6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915A6" w:rsidRDefault="00FF2C7A" w:rsidP="00EB6E97">
            <w:pPr>
              <w:jc w:val="center"/>
            </w:pPr>
            <w:r w:rsidRPr="009915A6">
              <w:t>м2/</w:t>
            </w:r>
            <w:proofErr w:type="spellStart"/>
            <w:r w:rsidRPr="009915A6">
              <w:t>м.п</w:t>
            </w:r>
            <w:proofErr w:type="spellEnd"/>
          </w:p>
          <w:p w:rsidR="00FF2C7A" w:rsidRPr="009915A6" w:rsidRDefault="00FF2C7A" w:rsidP="00EB6E9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7A" w:rsidRPr="009915A6" w:rsidRDefault="00FF2C7A" w:rsidP="00EB6E97">
            <w:pPr>
              <w:jc w:val="center"/>
              <w:rPr>
                <w:color w:val="FF0000"/>
              </w:rPr>
            </w:pPr>
          </w:p>
          <w:p w:rsidR="00FF2C7A" w:rsidRPr="009915A6" w:rsidRDefault="00FF2C7A" w:rsidP="00EB6E97">
            <w:pPr>
              <w:jc w:val="center"/>
            </w:pPr>
            <w:r w:rsidRPr="009915A6">
              <w:t>170/66</w:t>
            </w:r>
          </w:p>
          <w:p w:rsidR="00FF2C7A" w:rsidRPr="009915A6" w:rsidRDefault="00FF2C7A" w:rsidP="00EB6E97">
            <w:pPr>
              <w:jc w:val="center"/>
            </w:pPr>
            <w:r w:rsidRPr="009915A6">
              <w:t>136,5/69</w:t>
            </w:r>
          </w:p>
          <w:p w:rsidR="00FF2C7A" w:rsidRPr="009915A6" w:rsidRDefault="00FF2C7A" w:rsidP="00EB6E97">
            <w:pPr>
              <w:jc w:val="center"/>
            </w:pPr>
            <w:r w:rsidRPr="009915A6">
              <w:t>174/130</w:t>
            </w:r>
          </w:p>
          <w:p w:rsidR="00FF2C7A" w:rsidRPr="009915A6" w:rsidRDefault="00FF2C7A" w:rsidP="00EB6E97">
            <w:pPr>
              <w:jc w:val="center"/>
            </w:pPr>
            <w:r w:rsidRPr="009915A6">
              <w:t>5,5/8</w:t>
            </w:r>
          </w:p>
        </w:tc>
      </w:tr>
      <w:tr w:rsidR="00FF2C7A" w:rsidRPr="009915A6" w:rsidTr="00C62A16">
        <w:trPr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7A" w:rsidRPr="009915A6" w:rsidRDefault="00FF2C7A" w:rsidP="00EB6E97">
            <w:pPr>
              <w:jc w:val="center"/>
            </w:pPr>
            <w:r w:rsidRPr="009915A6">
              <w:t>4.2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A" w:rsidRPr="009915A6" w:rsidRDefault="00FF2C7A" w:rsidP="00EB6E97">
            <w:r w:rsidRPr="009915A6">
              <w:t>Выполнить АКЗ газопроводов в ячейке Бл№</w:t>
            </w:r>
            <w:r>
              <w:t>3</w:t>
            </w:r>
          </w:p>
          <w:p w:rsidR="00FF2C7A" w:rsidRPr="009915A6" w:rsidRDefault="00FF2C7A" w:rsidP="00EB6E97">
            <w:r w:rsidRPr="009915A6">
              <w:t>820х9</w:t>
            </w:r>
          </w:p>
          <w:p w:rsidR="00FF2C7A" w:rsidRPr="009915A6" w:rsidRDefault="00FF2C7A" w:rsidP="00EB6E97">
            <w:r w:rsidRPr="009915A6">
              <w:lastRenderedPageBreak/>
              <w:t>630х8</w:t>
            </w:r>
          </w:p>
          <w:p w:rsidR="00FF2C7A" w:rsidRPr="009915A6" w:rsidRDefault="00FF2C7A" w:rsidP="00EB6E97">
            <w:r w:rsidRPr="009915A6">
              <w:t>426х9</w:t>
            </w:r>
          </w:p>
          <w:p w:rsidR="00FF2C7A" w:rsidRPr="009915A6" w:rsidRDefault="00FF2C7A" w:rsidP="00EB6E97">
            <w:pPr>
              <w:rPr>
                <w:b/>
              </w:rPr>
            </w:pPr>
            <w:r w:rsidRPr="009915A6">
              <w:t>219х6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915A6" w:rsidRDefault="00FF2C7A" w:rsidP="00EB6E97">
            <w:pPr>
              <w:jc w:val="center"/>
            </w:pPr>
            <w:r w:rsidRPr="009915A6">
              <w:lastRenderedPageBreak/>
              <w:t>м</w:t>
            </w:r>
            <w:r w:rsidRPr="009915A6">
              <w:rPr>
                <w:vertAlign w:val="superscript"/>
              </w:rPr>
              <w:t>2</w:t>
            </w:r>
            <w:r w:rsidRPr="009915A6">
              <w:t>/</w:t>
            </w:r>
            <w:proofErr w:type="spellStart"/>
            <w:r w:rsidRPr="009915A6">
              <w:t>м.п</w:t>
            </w:r>
            <w:proofErr w:type="spellEnd"/>
          </w:p>
          <w:p w:rsidR="00FF2C7A" w:rsidRPr="009915A6" w:rsidRDefault="00FF2C7A" w:rsidP="00EB6E9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7A" w:rsidRPr="009915A6" w:rsidRDefault="00FF2C7A" w:rsidP="00EB6E97">
            <w:pPr>
              <w:jc w:val="center"/>
              <w:rPr>
                <w:color w:val="FF0000"/>
              </w:rPr>
            </w:pPr>
          </w:p>
          <w:p w:rsidR="00FF2C7A" w:rsidRPr="009915A6" w:rsidRDefault="00FF2C7A" w:rsidP="00EB6E97">
            <w:pPr>
              <w:jc w:val="center"/>
            </w:pPr>
            <w:r w:rsidRPr="009915A6">
              <w:t>17066</w:t>
            </w:r>
          </w:p>
          <w:p w:rsidR="00FF2C7A" w:rsidRPr="009915A6" w:rsidRDefault="00FF2C7A" w:rsidP="00EB6E97">
            <w:pPr>
              <w:jc w:val="center"/>
            </w:pPr>
            <w:r w:rsidRPr="009915A6">
              <w:lastRenderedPageBreak/>
              <w:t>136,5/69</w:t>
            </w:r>
          </w:p>
          <w:p w:rsidR="00FF2C7A" w:rsidRPr="009915A6" w:rsidRDefault="00FF2C7A" w:rsidP="00EB6E97">
            <w:pPr>
              <w:jc w:val="center"/>
            </w:pPr>
            <w:r w:rsidRPr="009915A6">
              <w:t>174/130</w:t>
            </w:r>
          </w:p>
          <w:p w:rsidR="00FF2C7A" w:rsidRPr="009915A6" w:rsidRDefault="00FF2C7A" w:rsidP="00EB6E97">
            <w:pPr>
              <w:jc w:val="center"/>
            </w:pPr>
            <w:r w:rsidRPr="009915A6">
              <w:t>5,5/8</w:t>
            </w:r>
          </w:p>
        </w:tc>
      </w:tr>
      <w:tr w:rsidR="00FF2C7A" w:rsidRPr="009915A6" w:rsidTr="00C62A16">
        <w:trPr>
          <w:jc w:val="center"/>
        </w:trPr>
        <w:tc>
          <w:tcPr>
            <w:tcW w:w="10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915A6" w:rsidRDefault="00FF2C7A" w:rsidP="00EB6E97">
            <w:pPr>
              <w:jc w:val="center"/>
              <w:rPr>
                <w:color w:val="FF0000"/>
              </w:rPr>
            </w:pPr>
            <w:r w:rsidRPr="00FF2C7A">
              <w:rPr>
                <w:b/>
              </w:rPr>
              <w:lastRenderedPageBreak/>
              <w:t xml:space="preserve">Итого планируемая стоимость </w:t>
            </w:r>
            <w:r>
              <w:rPr>
                <w:b/>
              </w:rPr>
              <w:t>110</w:t>
            </w:r>
            <w:r w:rsidRPr="00FF2C7A">
              <w:rPr>
                <w:b/>
              </w:rPr>
              <w:t>0,00 тыс. руб. без учета НДС</w:t>
            </w:r>
            <w:r w:rsidRPr="00FF2C7A">
              <w:t xml:space="preserve">                       </w:t>
            </w:r>
          </w:p>
        </w:tc>
      </w:tr>
    </w:tbl>
    <w:p w:rsidR="00FF2C7A" w:rsidRDefault="00FF2C7A" w:rsidP="00B72639">
      <w:pPr>
        <w:pStyle w:val="xl34"/>
        <w:suppressAutoHyphens/>
        <w:spacing w:before="0" w:beforeAutospacing="0" w:after="0" w:afterAutospacing="0"/>
        <w:ind w:firstLineChars="0" w:firstLine="0"/>
        <w:jc w:val="center"/>
      </w:pPr>
    </w:p>
    <w:p w:rsidR="00FF2C7A" w:rsidRDefault="00FF2C7A" w:rsidP="00FF2C7A">
      <w:pPr>
        <w:pStyle w:val="4"/>
        <w:widowControl w:val="0"/>
        <w:suppressAutoHyphens/>
      </w:pPr>
      <w:r>
        <w:t>УКРУПНЕННАЯ  В Е Д О М О С Т Ь</w:t>
      </w:r>
    </w:p>
    <w:p w:rsidR="00FF2C7A" w:rsidRPr="00547D61" w:rsidRDefault="00FF2C7A" w:rsidP="00FF2C7A">
      <w:pPr>
        <w:pStyle w:val="22"/>
        <w:suppressAutoHyphens/>
        <w:ind w:left="357"/>
        <w:rPr>
          <w:bCs/>
        </w:rPr>
      </w:pPr>
      <w:r w:rsidRPr="00547D61">
        <w:rPr>
          <w:bCs/>
        </w:rPr>
        <w:t xml:space="preserve">объёмов работ </w:t>
      </w:r>
    </w:p>
    <w:p w:rsidR="00FF2C7A" w:rsidRDefault="00FF2C7A" w:rsidP="00FF2C7A">
      <w:pPr>
        <w:pStyle w:val="22"/>
        <w:suppressAutoHyphens/>
        <w:ind w:left="357"/>
      </w:pPr>
      <w:r>
        <w:t>на капитальный ремонт ДСВ</w:t>
      </w:r>
    </w:p>
    <w:p w:rsidR="00FF2C7A" w:rsidRDefault="00FF2C7A" w:rsidP="00FF2C7A">
      <w:pPr>
        <w:widowControl w:val="0"/>
        <w:suppressAutoHyphens/>
        <w:jc w:val="center"/>
        <w:rPr>
          <w:b/>
        </w:rPr>
      </w:pPr>
      <w:r w:rsidRPr="00547D61">
        <w:rPr>
          <w:b/>
        </w:rPr>
        <w:t>Южной ТЭЦ (ТЭЦ-22) филиала “Невский” ОАО “ТГК-</w:t>
      </w:r>
      <w:smartTag w:uri="urn:schemas-microsoft-com:office:smarttags" w:element="metricconverter">
        <w:smartTagPr>
          <w:attr w:name="ProductID" w:val="1”"/>
        </w:smartTagPr>
        <w:r w:rsidRPr="00547D61">
          <w:rPr>
            <w:b/>
          </w:rPr>
          <w:t>1”</w:t>
        </w:r>
      </w:smartTag>
    </w:p>
    <w:p w:rsidR="00FF2C7A" w:rsidRPr="00547D61" w:rsidRDefault="00FF2C7A" w:rsidP="00FF2C7A">
      <w:pPr>
        <w:widowControl w:val="0"/>
        <w:suppressAutoHyphens/>
        <w:jc w:val="center"/>
        <w:rPr>
          <w:b/>
        </w:rPr>
      </w:pPr>
    </w:p>
    <w:tbl>
      <w:tblPr>
        <w:tblW w:w="10248" w:type="dxa"/>
        <w:jc w:val="center"/>
        <w:tblInd w:w="-252" w:type="dxa"/>
        <w:tblLayout w:type="fixed"/>
        <w:tblLook w:val="0000" w:firstRow="0" w:lastRow="0" w:firstColumn="0" w:lastColumn="0" w:noHBand="0" w:noVBand="0"/>
      </w:tblPr>
      <w:tblGrid>
        <w:gridCol w:w="942"/>
        <w:gridCol w:w="6471"/>
        <w:gridCol w:w="1418"/>
        <w:gridCol w:w="1417"/>
      </w:tblGrid>
      <w:tr w:rsidR="00FF2C7A" w:rsidRPr="00970192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70192" w:rsidRDefault="00FF2C7A" w:rsidP="00EB6E97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970192">
              <w:rPr>
                <w:b/>
                <w:bCs/>
              </w:rPr>
              <w:t>№ п/п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70192" w:rsidRDefault="00FF2C7A" w:rsidP="00EB6E97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970192">
              <w:rPr>
                <w:b/>
                <w:bCs/>
              </w:rPr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70192" w:rsidRDefault="00FF2C7A" w:rsidP="00EB6E97">
            <w:pPr>
              <w:widowControl w:val="0"/>
              <w:suppressAutoHyphens/>
              <w:ind w:left="-108" w:right="-108"/>
              <w:jc w:val="center"/>
              <w:rPr>
                <w:b/>
                <w:bCs/>
              </w:rPr>
            </w:pPr>
            <w:r w:rsidRPr="00970192">
              <w:rPr>
                <w:b/>
                <w:bCs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70192" w:rsidRDefault="00FF2C7A" w:rsidP="00EB6E97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970192">
              <w:rPr>
                <w:b/>
                <w:bCs/>
              </w:rPr>
              <w:t>Объем</w:t>
            </w:r>
          </w:p>
        </w:tc>
      </w:tr>
      <w:tr w:rsidR="00FF2C7A" w:rsidRPr="00547D61" w:rsidTr="00C62A16">
        <w:trPr>
          <w:trHeight w:val="468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C7A" w:rsidRPr="00837BE6" w:rsidRDefault="00FF2C7A" w:rsidP="00EB6E97">
            <w:pPr>
              <w:widowControl w:val="0"/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Pr="00DA5F29" w:rsidRDefault="00FF2C7A" w:rsidP="00EB6E97">
            <w:pPr>
              <w:widowControl w:val="0"/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Ремонт ДСВ</w:t>
            </w:r>
            <w:r w:rsidRPr="00DA5F29">
              <w:rPr>
                <w:b/>
                <w:bCs/>
              </w:rPr>
              <w:t>(тип ДСВ-800)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Pr="00837BE6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Pr="00837BE6" w:rsidRDefault="00FF2C7A" w:rsidP="00EB6E97">
            <w:pPr>
              <w:suppressAutoHyphens/>
              <w:jc w:val="center"/>
              <w:rPr>
                <w:bCs/>
              </w:rPr>
            </w:pPr>
          </w:p>
        </w:tc>
      </w:tr>
      <w:tr w:rsidR="00FF2C7A" w:rsidRPr="00547D61" w:rsidTr="00C62A16">
        <w:trPr>
          <w:trHeight w:val="844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2C7A" w:rsidRPr="00837BE6" w:rsidRDefault="00FF2C7A" w:rsidP="00EB6E97">
            <w:pPr>
              <w:widowControl w:val="0"/>
              <w:suppressAutoHyphens/>
              <w:ind w:left="227"/>
              <w:rPr>
                <w:b/>
                <w:bCs/>
              </w:rPr>
            </w:pPr>
            <w:r>
              <w:rPr>
                <w:bCs/>
              </w:rPr>
              <w:t>1.1.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Pr="00837BE6" w:rsidRDefault="00FF2C7A" w:rsidP="00EB6E97">
            <w:pPr>
              <w:widowControl w:val="0"/>
              <w:suppressAutoHyphens/>
              <w:rPr>
                <w:b/>
                <w:bCs/>
                <w:sz w:val="28"/>
                <w:szCs w:val="28"/>
              </w:rPr>
            </w:pPr>
            <w:r>
              <w:rPr>
                <w:bCs/>
              </w:rPr>
              <w:t xml:space="preserve">Вскрытие люков. Очистка, осмотр. </w:t>
            </w:r>
            <w:proofErr w:type="spellStart"/>
            <w:r>
              <w:rPr>
                <w:bCs/>
              </w:rPr>
              <w:t>дефектация</w:t>
            </w:r>
            <w:proofErr w:type="spellEnd"/>
            <w:r>
              <w:rPr>
                <w:bCs/>
              </w:rPr>
              <w:t xml:space="preserve">, ремонт деталей сепаратора, внутренней поверхности корпуса, крепежных изделий. Закрытие люков, </w:t>
            </w:r>
            <w:proofErr w:type="spellStart"/>
            <w:r>
              <w:rPr>
                <w:bCs/>
              </w:rPr>
              <w:t>гидроиспытание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Pr="00837BE6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proofErr w:type="spellStart"/>
            <w:r w:rsidRPr="00837BE6">
              <w:rPr>
                <w:bCs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Pr="00837BE6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F2C7A" w:rsidRPr="00C963B0" w:rsidTr="00C62A16">
        <w:trPr>
          <w:trHeight w:val="338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2C7A" w:rsidRPr="00C963B0" w:rsidRDefault="00FF2C7A" w:rsidP="00EB6E97">
            <w:pPr>
              <w:widowControl w:val="0"/>
              <w:suppressAutoHyphens/>
              <w:ind w:left="227"/>
              <w:rPr>
                <w:bCs/>
              </w:rPr>
            </w:pPr>
            <w:r>
              <w:rPr>
                <w:bCs/>
              </w:rPr>
              <w:t>1.2.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C963B0" w:rsidRDefault="00FF2C7A" w:rsidP="00EB6E97">
            <w:pPr>
              <w:widowControl w:val="0"/>
              <w:suppressAutoHyphens/>
              <w:rPr>
                <w:bCs/>
              </w:rPr>
            </w:pPr>
            <w:r w:rsidRPr="00C963B0">
              <w:rPr>
                <w:bCs/>
              </w:rPr>
              <w:t>Изготовление и замена элемен</w:t>
            </w:r>
            <w:r>
              <w:rPr>
                <w:bCs/>
              </w:rPr>
              <w:t>тов обечайки</w:t>
            </w:r>
            <w:r w:rsidRPr="00C963B0">
              <w:rPr>
                <w:bCs/>
              </w:rPr>
              <w:t xml:space="preserve">, торцевых стенок корпуса деаэратора </w:t>
            </w:r>
            <w:r>
              <w:rPr>
                <w:bCs/>
              </w:rPr>
              <w:t>до 0,05 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Pr="00C963B0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Pr="00C963B0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0,89</w:t>
            </w:r>
          </w:p>
        </w:tc>
      </w:tr>
      <w:tr w:rsidR="00FF2C7A" w:rsidRPr="00C963B0" w:rsidTr="00C62A16">
        <w:trPr>
          <w:trHeight w:val="338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2C7A" w:rsidRDefault="00FF2C7A" w:rsidP="00EB6E97">
            <w:pPr>
              <w:widowControl w:val="0"/>
              <w:suppressAutoHyphens/>
              <w:ind w:left="227"/>
              <w:rPr>
                <w:bCs/>
              </w:rPr>
            </w:pPr>
            <w:r>
              <w:rPr>
                <w:bCs/>
              </w:rPr>
              <w:t>1.3.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2E7348" w:rsidRDefault="00FF2C7A" w:rsidP="00EB6E97">
            <w:pPr>
              <w:widowControl w:val="0"/>
              <w:suppressAutoHyphens/>
              <w:rPr>
                <w:bCs/>
              </w:rPr>
            </w:pPr>
            <w:r w:rsidRPr="002E7348">
              <w:rPr>
                <w:bCs/>
              </w:rPr>
              <w:t xml:space="preserve">Изготовление </w:t>
            </w:r>
            <w:r>
              <w:rPr>
                <w:bCs/>
              </w:rPr>
              <w:t xml:space="preserve">и замена </w:t>
            </w:r>
            <w:r w:rsidRPr="002E7348">
              <w:rPr>
                <w:bCs/>
              </w:rPr>
              <w:t>торцевых стенок корпуса деаэратора, масса элемента: свыше 0,05 до 0,1 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2,56</w:t>
            </w:r>
          </w:p>
        </w:tc>
      </w:tr>
      <w:tr w:rsidR="00FF2C7A" w:rsidRPr="00DC4177" w:rsidTr="00C62A16">
        <w:trPr>
          <w:trHeight w:val="338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2C7A" w:rsidRPr="00DC4177" w:rsidRDefault="00FF2C7A" w:rsidP="00EB6E97">
            <w:pPr>
              <w:widowControl w:val="0"/>
              <w:suppressAutoHyphens/>
              <w:ind w:left="227"/>
              <w:rPr>
                <w:bCs/>
              </w:rPr>
            </w:pPr>
            <w:r>
              <w:rPr>
                <w:bCs/>
              </w:rPr>
              <w:t>1.4</w:t>
            </w:r>
            <w:r w:rsidRPr="00DC4177">
              <w:rPr>
                <w:bCs/>
              </w:rPr>
              <w:t>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DC4177" w:rsidRDefault="00FF2C7A" w:rsidP="00EB6E97">
            <w:pPr>
              <w:widowControl w:val="0"/>
              <w:suppressAutoHyphens/>
              <w:rPr>
                <w:bCs/>
              </w:rPr>
            </w:pPr>
            <w:r w:rsidRPr="00DC4177">
              <w:rPr>
                <w:bCs/>
              </w:rPr>
              <w:t xml:space="preserve">Изготовление </w:t>
            </w:r>
            <w:r>
              <w:rPr>
                <w:bCs/>
              </w:rPr>
              <w:t xml:space="preserve"> и замена внутренних устройств деаэратора до 0,05 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Pr="00DC4177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Pr="00DC4177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</w:tc>
      </w:tr>
      <w:tr w:rsidR="00FF2C7A" w:rsidRPr="00DC4177" w:rsidTr="00C62A16">
        <w:trPr>
          <w:trHeight w:val="338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2C7A" w:rsidRPr="00DC4177" w:rsidRDefault="00FF2C7A" w:rsidP="00EB6E97">
            <w:pPr>
              <w:widowControl w:val="0"/>
              <w:suppressAutoHyphens/>
              <w:ind w:left="227"/>
              <w:rPr>
                <w:bCs/>
              </w:rPr>
            </w:pPr>
            <w:r>
              <w:rPr>
                <w:bCs/>
              </w:rPr>
              <w:t>1.5.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DC4177" w:rsidRDefault="00FF2C7A" w:rsidP="00EB6E97">
            <w:pPr>
              <w:widowControl w:val="0"/>
              <w:suppressAutoHyphens/>
              <w:rPr>
                <w:bCs/>
              </w:rPr>
            </w:pPr>
            <w:r>
              <w:rPr>
                <w:bCs/>
              </w:rPr>
              <w:t>Выборка металла в корпусе деаэратора с последующей наплавкой, зачисткой под контроль металла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Pr="00DC4177" w:rsidRDefault="00FF2C7A" w:rsidP="00EB6E97">
            <w:pPr>
              <w:suppressAutoHyphens/>
              <w:ind w:right="-108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дм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Pr="00DC4177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2.6</w:t>
            </w:r>
          </w:p>
        </w:tc>
      </w:tr>
      <w:tr w:rsidR="00FF2C7A" w:rsidRPr="00DC4177" w:rsidTr="00C62A16">
        <w:trPr>
          <w:trHeight w:val="338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2C7A" w:rsidRPr="001E7D77" w:rsidRDefault="00FF2C7A" w:rsidP="00EB6E97">
            <w:pPr>
              <w:widowControl w:val="0"/>
              <w:suppressAutoHyphens/>
              <w:ind w:left="227"/>
              <w:rPr>
                <w:b/>
                <w:bCs/>
              </w:rPr>
            </w:pPr>
            <w:r>
              <w:rPr>
                <w:bCs/>
              </w:rPr>
              <w:t>1.6.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DC4177" w:rsidRDefault="00FF2C7A" w:rsidP="00EB6E97">
            <w:pPr>
              <w:widowControl w:val="0"/>
              <w:suppressAutoHyphens/>
              <w:rPr>
                <w:bCs/>
              </w:rPr>
            </w:pPr>
            <w:r>
              <w:rPr>
                <w:bCs/>
              </w:rPr>
              <w:t>Сборка и разборка инвентарных  и металлических лесов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Pr="00DC4177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Pr="00DC4177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1.76</w:t>
            </w:r>
          </w:p>
        </w:tc>
      </w:tr>
      <w:tr w:rsidR="00FF2C7A" w:rsidRPr="00DC4177" w:rsidTr="00C62A16">
        <w:trPr>
          <w:trHeight w:val="338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2C7A" w:rsidRDefault="00FF2C7A" w:rsidP="00EB6E97">
            <w:pPr>
              <w:widowControl w:val="0"/>
              <w:suppressAutoHyphens/>
              <w:ind w:left="227"/>
              <w:rPr>
                <w:bCs/>
              </w:rPr>
            </w:pPr>
            <w:r>
              <w:rPr>
                <w:bCs/>
              </w:rPr>
              <w:t>1.7.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2E7348" w:rsidRDefault="00FF2C7A" w:rsidP="00EB6E97">
            <w:pPr>
              <w:widowControl w:val="0"/>
              <w:suppressAutoHyphens/>
              <w:rPr>
                <w:bCs/>
              </w:rPr>
            </w:pPr>
            <w:r w:rsidRPr="002E7348">
              <w:rPr>
                <w:bCs/>
              </w:rPr>
              <w:t>Сборка и разборка деревянных настилов на существующих металлоконструкциях на высоте: 3-6м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r>
              <w:rPr>
                <w:bCs/>
              </w:rPr>
              <w:t xml:space="preserve"> м2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FF2C7A" w:rsidRPr="00DC4177" w:rsidTr="00C62A16">
        <w:trPr>
          <w:trHeight w:val="338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2C7A" w:rsidRPr="001E7D77" w:rsidRDefault="00FF2C7A" w:rsidP="00EB6E97">
            <w:pPr>
              <w:widowControl w:val="0"/>
              <w:suppressAutoHyphens/>
              <w:ind w:left="360"/>
              <w:rPr>
                <w:b/>
                <w:bCs/>
              </w:rPr>
            </w:pPr>
            <w:r w:rsidRPr="001E7D77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DC4177" w:rsidRDefault="00FF2C7A" w:rsidP="00EB6E97">
            <w:pPr>
              <w:widowControl w:val="0"/>
              <w:suppressAutoHyphens/>
              <w:rPr>
                <w:bCs/>
              </w:rPr>
            </w:pPr>
            <w:r w:rsidRPr="0088629B">
              <w:rPr>
                <w:b/>
                <w:bCs/>
              </w:rPr>
              <w:t>Ремонт эжектора УТМЗ</w:t>
            </w:r>
            <w:r>
              <w:rPr>
                <w:bCs/>
              </w:rPr>
              <w:t xml:space="preserve"> </w:t>
            </w:r>
            <w:r w:rsidRPr="0088629B">
              <w:rPr>
                <w:b/>
                <w:bCs/>
              </w:rPr>
              <w:t>(</w:t>
            </w:r>
            <w:r>
              <w:rPr>
                <w:b/>
                <w:bCs/>
              </w:rPr>
              <w:t xml:space="preserve">тип </w:t>
            </w:r>
            <w:r w:rsidRPr="0088629B">
              <w:rPr>
                <w:b/>
                <w:bCs/>
              </w:rPr>
              <w:t>ЭПД-2-150)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Pr="00DC4177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Pr="00DC4177" w:rsidRDefault="00FF2C7A" w:rsidP="00EB6E97">
            <w:pPr>
              <w:suppressAutoHyphens/>
              <w:jc w:val="center"/>
              <w:rPr>
                <w:bCs/>
              </w:rPr>
            </w:pPr>
          </w:p>
        </w:tc>
      </w:tr>
      <w:tr w:rsidR="00FF2C7A" w:rsidRPr="00DC4177" w:rsidTr="00C62A16">
        <w:trPr>
          <w:trHeight w:val="338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2C7A" w:rsidRPr="001E7D77" w:rsidRDefault="00FF2C7A" w:rsidP="00EB6E97">
            <w:pPr>
              <w:widowControl w:val="0"/>
              <w:suppressAutoHyphens/>
              <w:ind w:left="227"/>
              <w:rPr>
                <w:b/>
                <w:bCs/>
              </w:rPr>
            </w:pPr>
            <w:r>
              <w:rPr>
                <w:bCs/>
              </w:rPr>
              <w:t>2.1.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DC4177" w:rsidRDefault="00FF2C7A" w:rsidP="00EB6E97">
            <w:pPr>
              <w:widowControl w:val="0"/>
              <w:suppressAutoHyphens/>
              <w:rPr>
                <w:bCs/>
              </w:rPr>
            </w:pPr>
            <w:r>
              <w:rPr>
                <w:bCs/>
              </w:rPr>
              <w:t xml:space="preserve">Разборка, очистка </w:t>
            </w:r>
            <w:proofErr w:type="spellStart"/>
            <w:r>
              <w:rPr>
                <w:bCs/>
              </w:rPr>
              <w:t>дефектация</w:t>
            </w:r>
            <w:proofErr w:type="spellEnd"/>
            <w:r>
              <w:rPr>
                <w:bCs/>
              </w:rPr>
              <w:t>. Устранение дефектов и замена изношенных деталей. Сборка, гидравлические испытания.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Pr="00DC4177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Pr="00DC4177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F2C7A" w:rsidRPr="00DC4177" w:rsidTr="00C62A16">
        <w:trPr>
          <w:trHeight w:val="338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2C7A" w:rsidRPr="001E7D77" w:rsidRDefault="00FF2C7A" w:rsidP="00EB6E97">
            <w:pPr>
              <w:widowControl w:val="0"/>
              <w:suppressAutoHyphens/>
              <w:ind w:left="227"/>
              <w:rPr>
                <w:b/>
                <w:bCs/>
              </w:rPr>
            </w:pPr>
            <w:r>
              <w:rPr>
                <w:bCs/>
              </w:rPr>
              <w:t>2.2.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DC4177" w:rsidRDefault="00FF2C7A" w:rsidP="00EB6E97">
            <w:pPr>
              <w:widowControl w:val="0"/>
              <w:suppressAutoHyphens/>
              <w:rPr>
                <w:bCs/>
              </w:rPr>
            </w:pPr>
            <w:r w:rsidRPr="00DC4177">
              <w:rPr>
                <w:bCs/>
              </w:rPr>
              <w:t xml:space="preserve">Изготовление </w:t>
            </w:r>
            <w:r>
              <w:rPr>
                <w:bCs/>
              </w:rPr>
              <w:t xml:space="preserve"> и замена элементов корпуса эжектора до 0,05т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Pr="00DC4177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Pr="00DC4177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0.22</w:t>
            </w:r>
          </w:p>
        </w:tc>
      </w:tr>
      <w:tr w:rsidR="00FF2C7A" w:rsidRPr="00DC4177" w:rsidTr="00C62A16">
        <w:trPr>
          <w:trHeight w:val="338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2C7A" w:rsidRDefault="00FF2C7A" w:rsidP="00EB6E97">
            <w:pPr>
              <w:widowControl w:val="0"/>
              <w:suppressAutoHyphens/>
              <w:ind w:left="227"/>
              <w:rPr>
                <w:bCs/>
              </w:rPr>
            </w:pPr>
            <w:r>
              <w:rPr>
                <w:bCs/>
              </w:rPr>
              <w:t>2.3.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2E7348" w:rsidRDefault="00FF2C7A" w:rsidP="00EB6E97">
            <w:pPr>
              <w:widowControl w:val="0"/>
              <w:suppressAutoHyphens/>
              <w:rPr>
                <w:bCs/>
              </w:rPr>
            </w:pPr>
            <w:r w:rsidRPr="002E7348">
              <w:rPr>
                <w:bCs/>
              </w:rPr>
              <w:t xml:space="preserve">Вырезка отверстия 70х70 в стенке эжектора, толщина стенки до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2E7348">
                <w:rPr>
                  <w:bCs/>
                </w:rPr>
                <w:t>30 мм</w:t>
              </w:r>
            </w:smartTag>
            <w:r w:rsidRPr="002E7348">
              <w:rPr>
                <w:bCs/>
              </w:rPr>
              <w:t xml:space="preserve">, при диаметре отверстия: свыше 60 до </w:t>
            </w:r>
            <w:smartTag w:uri="urn:schemas-microsoft-com:office:smarttags" w:element="metricconverter">
              <w:smartTagPr>
                <w:attr w:name="ProductID" w:val="108 мм"/>
              </w:smartTagPr>
              <w:r w:rsidRPr="002E7348">
                <w:rPr>
                  <w:bCs/>
                </w:rPr>
                <w:t>108 мм</w:t>
              </w:r>
            </w:smartTag>
            <w:r>
              <w:rPr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FF2C7A" w:rsidRPr="00DC4177" w:rsidTr="00C62A16">
        <w:trPr>
          <w:trHeight w:val="338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2C7A" w:rsidRDefault="00FF2C7A" w:rsidP="00EB6E97">
            <w:pPr>
              <w:widowControl w:val="0"/>
              <w:suppressAutoHyphens/>
              <w:ind w:left="227"/>
              <w:rPr>
                <w:bCs/>
              </w:rPr>
            </w:pPr>
            <w:r>
              <w:rPr>
                <w:bCs/>
              </w:rPr>
              <w:t>2.4.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2E7348" w:rsidRDefault="00FF2C7A" w:rsidP="00EB6E97">
            <w:pPr>
              <w:widowControl w:val="0"/>
              <w:suppressAutoHyphens/>
              <w:rPr>
                <w:bCs/>
              </w:rPr>
            </w:pPr>
            <w:r w:rsidRPr="002E7348">
              <w:rPr>
                <w:bCs/>
              </w:rPr>
              <w:t xml:space="preserve">Заварка окон 70х70, зачистка под контроль металла, диаметр труб свыше 60 до </w:t>
            </w:r>
            <w:smartTag w:uri="urn:schemas-microsoft-com:office:smarttags" w:element="metricconverter">
              <w:smartTagPr>
                <w:attr w:name="ProductID" w:val="89 мм"/>
              </w:smartTagPr>
              <w:r w:rsidRPr="002E7348">
                <w:rPr>
                  <w:bCs/>
                </w:rPr>
                <w:t>89 мм</w:t>
              </w:r>
            </w:smartTag>
            <w:r w:rsidRPr="002E7348">
              <w:rPr>
                <w:bCs/>
              </w:rPr>
              <w:t xml:space="preserve">, толщина стенки: до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2E7348">
                <w:rPr>
                  <w:bCs/>
                </w:rPr>
                <w:t>10 мм</w:t>
              </w:r>
            </w:smartTag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FF2C7A" w:rsidRPr="00DC4177" w:rsidTr="00C62A16">
        <w:trPr>
          <w:trHeight w:val="338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2C7A" w:rsidRDefault="00FF2C7A" w:rsidP="00EB6E97">
            <w:pPr>
              <w:widowControl w:val="0"/>
              <w:suppressAutoHyphens/>
              <w:ind w:left="227"/>
              <w:rPr>
                <w:bCs/>
              </w:rPr>
            </w:pPr>
            <w:r>
              <w:rPr>
                <w:bCs/>
              </w:rPr>
              <w:t>2.5.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956D8B" w:rsidRDefault="00FF2C7A" w:rsidP="00EB6E97">
            <w:pPr>
              <w:widowControl w:val="0"/>
              <w:suppressAutoHyphens/>
              <w:rPr>
                <w:bCs/>
              </w:rPr>
            </w:pPr>
            <w:r>
              <w:rPr>
                <w:bCs/>
              </w:rPr>
              <w:t xml:space="preserve">Изготовление, снятие и установка </w:t>
            </w:r>
            <w:r w:rsidRPr="00956D8B">
              <w:rPr>
                <w:bCs/>
              </w:rPr>
              <w:t>кронштейнов, рам и других мелких металлоконструкций для раскрепления трубопроводов</w:t>
            </w:r>
            <w:r>
              <w:rPr>
                <w:bCs/>
              </w:rPr>
              <w:t xml:space="preserve"> до 0,02т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0,165</w:t>
            </w:r>
          </w:p>
        </w:tc>
      </w:tr>
      <w:tr w:rsidR="00FF2C7A" w:rsidRPr="00DC4177" w:rsidTr="00C62A16">
        <w:trPr>
          <w:trHeight w:val="338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2C7A" w:rsidRPr="001E7D77" w:rsidRDefault="00FF2C7A" w:rsidP="00EB6E97">
            <w:pPr>
              <w:widowControl w:val="0"/>
              <w:suppressAutoHyphens/>
              <w:ind w:left="227"/>
              <w:rPr>
                <w:b/>
                <w:bCs/>
              </w:rPr>
            </w:pPr>
            <w:r>
              <w:rPr>
                <w:bCs/>
              </w:rPr>
              <w:t>2.6.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DC4177" w:rsidRDefault="00FF2C7A" w:rsidP="00EB6E97">
            <w:pPr>
              <w:widowControl w:val="0"/>
              <w:suppressAutoHyphens/>
              <w:rPr>
                <w:bCs/>
              </w:rPr>
            </w:pPr>
            <w:r>
              <w:rPr>
                <w:bCs/>
              </w:rPr>
              <w:t>Выборка металла в корпусе деаэратора с последующей наплавкой, зачисткой под контроль металла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Pr="00DC4177" w:rsidRDefault="00FF2C7A" w:rsidP="00EB6E97">
            <w:pPr>
              <w:suppressAutoHyphens/>
              <w:ind w:right="-108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дм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Pr="00DC4177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1.15</w:t>
            </w:r>
          </w:p>
        </w:tc>
      </w:tr>
      <w:tr w:rsidR="00FF2C7A" w:rsidRPr="00DC4177" w:rsidTr="00C62A16">
        <w:trPr>
          <w:trHeight w:val="338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2C7A" w:rsidRPr="001E7D77" w:rsidRDefault="00FF2C7A" w:rsidP="00EB6E97">
            <w:pPr>
              <w:widowControl w:val="0"/>
              <w:suppressAutoHyphens/>
              <w:ind w:left="227"/>
              <w:rPr>
                <w:b/>
                <w:bCs/>
              </w:rPr>
            </w:pPr>
            <w:r>
              <w:rPr>
                <w:bCs/>
              </w:rPr>
              <w:t>2.7.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DC4177" w:rsidRDefault="00FF2C7A" w:rsidP="00EB6E97">
            <w:pPr>
              <w:widowControl w:val="0"/>
              <w:suppressAutoHyphens/>
              <w:rPr>
                <w:bCs/>
              </w:rPr>
            </w:pPr>
            <w:r w:rsidRPr="002E7348">
              <w:rPr>
                <w:bCs/>
              </w:rPr>
              <w:t>Сборка и разборка деревянных настилов на существующих металлоконструкциях на высоте: 3-6м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Pr="00DC4177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r>
              <w:rPr>
                <w:bCs/>
              </w:rPr>
              <w:t>м2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Pr="00DC4177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FF2C7A" w:rsidRPr="00547D61" w:rsidTr="00C62A16">
        <w:trPr>
          <w:trHeight w:val="338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2C7A" w:rsidRPr="00A56882" w:rsidRDefault="00FF2C7A" w:rsidP="00EB6E97">
            <w:pPr>
              <w:widowControl w:val="0"/>
              <w:suppressAutoHyphens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DA5F29" w:rsidRDefault="00FF2C7A" w:rsidP="00FF2C7A">
            <w:pPr>
              <w:widowControl w:val="0"/>
              <w:numPr>
                <w:ilvl w:val="1"/>
                <w:numId w:val="27"/>
              </w:numPr>
              <w:tabs>
                <w:tab w:val="clear" w:pos="1440"/>
              </w:tabs>
              <w:suppressAutoHyphens/>
              <w:ind w:left="0" w:hanging="648"/>
              <w:rPr>
                <w:b/>
                <w:bCs/>
              </w:rPr>
            </w:pPr>
            <w:r w:rsidRPr="00DA5F29">
              <w:rPr>
                <w:b/>
                <w:bCs/>
              </w:rPr>
              <w:t xml:space="preserve">Замена арматуры на обвязки </w:t>
            </w:r>
            <w:proofErr w:type="spellStart"/>
            <w:r w:rsidRPr="00DA5F29">
              <w:rPr>
                <w:b/>
                <w:bCs/>
              </w:rPr>
              <w:t>деаэратоа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Pr="00DA5F29" w:rsidRDefault="00FF2C7A" w:rsidP="00EB6E97">
            <w:pPr>
              <w:suppressAutoHyphens/>
              <w:ind w:right="-108"/>
              <w:rPr>
                <w:bCs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Pr="00AF32C8" w:rsidRDefault="00FF2C7A" w:rsidP="00EB6E97">
            <w:pPr>
              <w:suppressAutoHyphens/>
              <w:rPr>
                <w:bCs/>
                <w:i/>
              </w:rPr>
            </w:pPr>
          </w:p>
        </w:tc>
      </w:tr>
      <w:tr w:rsidR="00FF2C7A" w:rsidRPr="00547D61" w:rsidTr="00C62A16">
        <w:trPr>
          <w:trHeight w:val="408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A56882" w:rsidRDefault="00FF2C7A" w:rsidP="00EB6E97">
            <w:pPr>
              <w:widowControl w:val="0"/>
              <w:suppressAutoHyphens/>
              <w:ind w:left="113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  <w:r w:rsidRPr="00CB51E9">
              <w:rPr>
                <w:b/>
                <w:bCs/>
              </w:rPr>
              <w:t>1.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widowControl w:val="0"/>
              <w:suppressAutoHyphens/>
              <w:rPr>
                <w:bCs/>
              </w:rPr>
            </w:pPr>
            <w:r w:rsidRPr="00CB51E9">
              <w:rPr>
                <w:b/>
                <w:bCs/>
              </w:rPr>
              <w:t>Замена арматуры</w:t>
            </w:r>
            <w:r>
              <w:rPr>
                <w:b/>
                <w:bCs/>
              </w:rPr>
              <w:t xml:space="preserve"> фланцевой на трубопроводе греющей воды </w:t>
            </w:r>
            <w:r w:rsidRPr="00CB51E9"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30136A" w:rsidRDefault="00FF2C7A" w:rsidP="00EB6E97">
            <w:pPr>
              <w:suppressAutoHyphens/>
              <w:ind w:right="-108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30136A" w:rsidRDefault="00FF2C7A" w:rsidP="00EB6E97">
            <w:pPr>
              <w:suppressAutoHyphens/>
              <w:rPr>
                <w:bCs/>
              </w:rPr>
            </w:pPr>
          </w:p>
        </w:tc>
      </w:tr>
      <w:tr w:rsidR="00FF2C7A" w:rsidRPr="00547D61" w:rsidTr="00C62A16">
        <w:trPr>
          <w:trHeight w:val="36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  <w:r w:rsidRPr="00910A8A">
              <w:rPr>
                <w:bCs/>
              </w:rPr>
              <w:t>3.1.1.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widowControl w:val="0"/>
              <w:suppressAutoHyphens/>
              <w:rPr>
                <w:bCs/>
              </w:rPr>
            </w:pPr>
            <w:r>
              <w:rPr>
                <w:bCs/>
              </w:rPr>
              <w:t>Задвижка Ду50 ,</w:t>
            </w:r>
            <w:proofErr w:type="spellStart"/>
            <w:r>
              <w:rPr>
                <w:bCs/>
              </w:rPr>
              <w:t>Ру</w:t>
            </w:r>
            <w:proofErr w:type="spellEnd"/>
            <w:r>
              <w:rPr>
                <w:bCs/>
              </w:rPr>
              <w:t xml:space="preserve"> 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30136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Pr="0030136A">
              <w:rPr>
                <w:bCs/>
              </w:rPr>
              <w:t>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30136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F2C7A" w:rsidRPr="00547D61" w:rsidTr="00C62A16">
        <w:trPr>
          <w:trHeight w:val="36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  <w:r w:rsidRPr="00910A8A">
              <w:rPr>
                <w:bCs/>
              </w:rPr>
              <w:t>3.1.2.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widowControl w:val="0"/>
              <w:suppressAutoHyphens/>
              <w:rPr>
                <w:bCs/>
              </w:rPr>
            </w:pPr>
            <w:r>
              <w:rPr>
                <w:bCs/>
              </w:rPr>
              <w:t>Регулирующий клапан Ду400,Ру25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30136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Pr="0030136A">
              <w:rPr>
                <w:bCs/>
              </w:rPr>
              <w:t>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30136A" w:rsidRDefault="00FF2C7A" w:rsidP="00EB6E97">
            <w:pPr>
              <w:suppressAutoHyphens/>
              <w:jc w:val="center"/>
              <w:rPr>
                <w:bCs/>
              </w:rPr>
            </w:pPr>
            <w:r w:rsidRPr="0030136A">
              <w:rPr>
                <w:bCs/>
              </w:rPr>
              <w:t>1</w:t>
            </w:r>
          </w:p>
        </w:tc>
      </w:tr>
      <w:tr w:rsidR="00FF2C7A" w:rsidRPr="00956D8B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56D8B" w:rsidRDefault="00FF2C7A" w:rsidP="00EB6E97">
            <w:pPr>
              <w:widowControl w:val="0"/>
              <w:suppressAutoHyphens/>
              <w:ind w:left="170"/>
              <w:rPr>
                <w:b/>
                <w:bCs/>
              </w:rPr>
            </w:pPr>
            <w:r w:rsidRPr="00956D8B">
              <w:rPr>
                <w:b/>
                <w:bCs/>
              </w:rPr>
              <w:lastRenderedPageBreak/>
              <w:t>3.2.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956D8B" w:rsidRDefault="00FF2C7A" w:rsidP="00FF2C7A">
            <w:pPr>
              <w:widowControl w:val="0"/>
              <w:numPr>
                <w:ilvl w:val="1"/>
                <w:numId w:val="27"/>
              </w:numPr>
              <w:tabs>
                <w:tab w:val="clear" w:pos="1440"/>
              </w:tabs>
              <w:suppressAutoHyphens/>
              <w:ind w:left="0" w:hanging="648"/>
              <w:rPr>
                <w:b/>
                <w:bCs/>
              </w:rPr>
            </w:pPr>
            <w:r w:rsidRPr="00956D8B">
              <w:rPr>
                <w:b/>
                <w:bCs/>
              </w:rPr>
              <w:t>Замена арматуры на трубопроводе холодной воды:</w:t>
            </w:r>
            <w:r w:rsidRPr="00956D8B">
              <w:rPr>
                <w:b/>
                <w:bCs/>
                <w:i/>
              </w:rPr>
              <w:t xml:space="preserve"> 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  <w:r w:rsidRPr="00910A8A">
              <w:rPr>
                <w:bCs/>
              </w:rPr>
              <w:t>3.</w:t>
            </w:r>
            <w:r>
              <w:rPr>
                <w:bCs/>
              </w:rPr>
              <w:t>2</w:t>
            </w:r>
            <w:r w:rsidRPr="00910A8A">
              <w:rPr>
                <w:bCs/>
              </w:rPr>
              <w:t>.1.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widowControl w:val="0"/>
              <w:suppressAutoHyphens/>
              <w:rPr>
                <w:bCs/>
              </w:rPr>
            </w:pPr>
            <w:r>
              <w:rPr>
                <w:bCs/>
              </w:rPr>
              <w:t xml:space="preserve">Задвижка </w:t>
            </w:r>
            <w:proofErr w:type="spellStart"/>
            <w:r>
              <w:rPr>
                <w:bCs/>
              </w:rPr>
              <w:t>Ду</w:t>
            </w:r>
            <w:proofErr w:type="spellEnd"/>
            <w:r>
              <w:rPr>
                <w:bCs/>
              </w:rPr>
              <w:t xml:space="preserve"> 400 Ру25</w:t>
            </w:r>
          </w:p>
          <w:p w:rsidR="00FF2C7A" w:rsidRDefault="00FF2C7A" w:rsidP="00EB6E97">
            <w:pPr>
              <w:widowControl w:val="0"/>
              <w:suppressAutoHyphens/>
              <w:rPr>
                <w:bCs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2C7A" w:rsidRPr="0030136A" w:rsidRDefault="00FF2C7A" w:rsidP="00EB6E97">
            <w:pPr>
              <w:suppressAutoHyphens/>
              <w:ind w:left="-108" w:right="-108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30136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F2C7A" w:rsidRPr="00547D61" w:rsidTr="00C62A16">
        <w:trPr>
          <w:trHeight w:val="7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  <w:r w:rsidRPr="00910A8A">
              <w:rPr>
                <w:bCs/>
              </w:rPr>
              <w:t>3.</w:t>
            </w:r>
            <w:r>
              <w:rPr>
                <w:bCs/>
              </w:rPr>
              <w:t>2</w:t>
            </w:r>
            <w:r w:rsidRPr="00910A8A">
              <w:rPr>
                <w:bCs/>
              </w:rPr>
              <w:t>.2.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widowControl w:val="0"/>
              <w:suppressAutoHyphens/>
              <w:rPr>
                <w:bCs/>
              </w:rPr>
            </w:pPr>
            <w:r>
              <w:rPr>
                <w:bCs/>
              </w:rPr>
              <w:t xml:space="preserve">Задвижка Ду50 </w:t>
            </w:r>
            <w:proofErr w:type="spellStart"/>
            <w:r>
              <w:rPr>
                <w:bCs/>
              </w:rPr>
              <w:t>Ру</w:t>
            </w:r>
            <w:proofErr w:type="spellEnd"/>
            <w:r>
              <w:rPr>
                <w:bCs/>
              </w:rPr>
              <w:t xml:space="preserve"> 25</w:t>
            </w:r>
          </w:p>
          <w:p w:rsidR="00FF2C7A" w:rsidRDefault="00FF2C7A" w:rsidP="00EB6E97">
            <w:pPr>
              <w:widowControl w:val="0"/>
              <w:suppressAutoHyphens/>
              <w:rPr>
                <w:bCs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30136A" w:rsidRDefault="00FF2C7A" w:rsidP="00EB6E97">
            <w:pPr>
              <w:suppressAutoHyphens/>
              <w:ind w:left="-108" w:right="-108"/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  <w:r w:rsidRPr="00910A8A">
              <w:rPr>
                <w:bCs/>
              </w:rPr>
              <w:t>3.</w:t>
            </w:r>
            <w:r>
              <w:rPr>
                <w:bCs/>
              </w:rPr>
              <w:t>2</w:t>
            </w:r>
            <w:r w:rsidRPr="00910A8A">
              <w:rPr>
                <w:bCs/>
              </w:rPr>
              <w:t>.3.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widowControl w:val="0"/>
              <w:suppressAutoHyphens/>
              <w:rPr>
                <w:bCs/>
              </w:rPr>
            </w:pPr>
            <w:r>
              <w:rPr>
                <w:bCs/>
              </w:rPr>
              <w:t>Регулирующий клапан Ду400,Ру16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30136A" w:rsidRDefault="00FF2C7A" w:rsidP="00EB6E97">
            <w:pPr>
              <w:suppressAutoHyphens/>
              <w:ind w:left="-108" w:right="-108"/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30136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A56882" w:rsidRDefault="00FF2C7A" w:rsidP="00EB6E97">
            <w:pPr>
              <w:widowControl w:val="0"/>
              <w:suppressAutoHyphens/>
              <w:ind w:left="113"/>
              <w:rPr>
                <w:b/>
                <w:bCs/>
              </w:rPr>
            </w:pPr>
            <w:r>
              <w:rPr>
                <w:b/>
                <w:bCs/>
              </w:rPr>
              <w:t>3.3.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AC3723" w:rsidRDefault="00FF2C7A" w:rsidP="00FF2C7A">
            <w:pPr>
              <w:widowControl w:val="0"/>
              <w:numPr>
                <w:ilvl w:val="1"/>
                <w:numId w:val="27"/>
              </w:numPr>
              <w:tabs>
                <w:tab w:val="clear" w:pos="1440"/>
              </w:tabs>
              <w:suppressAutoHyphens/>
              <w:ind w:left="0" w:hanging="648"/>
              <w:rPr>
                <w:b/>
                <w:bCs/>
              </w:rPr>
            </w:pPr>
            <w:r w:rsidRPr="00AC3723">
              <w:rPr>
                <w:b/>
                <w:bCs/>
              </w:rPr>
              <w:t xml:space="preserve">Замена </w:t>
            </w:r>
            <w:r>
              <w:rPr>
                <w:b/>
                <w:bCs/>
              </w:rPr>
              <w:t xml:space="preserve">арматуры фланцевой на </w:t>
            </w:r>
            <w:r w:rsidRPr="00AC3723">
              <w:rPr>
                <w:b/>
                <w:bCs/>
              </w:rPr>
              <w:t>трубопроводов отсоса паровоздушной смеси:</w:t>
            </w:r>
          </w:p>
          <w:p w:rsidR="00FF2C7A" w:rsidRPr="0030136A" w:rsidRDefault="00FF2C7A" w:rsidP="00EB6E97">
            <w:pPr>
              <w:suppressAutoHyphens/>
              <w:jc w:val="center"/>
              <w:rPr>
                <w:bCs/>
              </w:rPr>
            </w:pPr>
          </w:p>
        </w:tc>
      </w:tr>
      <w:tr w:rsidR="00FF2C7A" w:rsidRPr="00547D61" w:rsidTr="00C62A16">
        <w:trPr>
          <w:trHeight w:val="361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  <w:r w:rsidRPr="00910A8A">
              <w:rPr>
                <w:bCs/>
              </w:rPr>
              <w:t>3.3.1.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7A072F" w:rsidRDefault="00FF2C7A" w:rsidP="00EB6E97">
            <w:pPr>
              <w:widowControl w:val="0"/>
              <w:suppressAutoHyphens/>
              <w:rPr>
                <w:bCs/>
              </w:rPr>
            </w:pPr>
            <w:r>
              <w:rPr>
                <w:bCs/>
              </w:rPr>
              <w:t xml:space="preserve">Задвижка </w:t>
            </w:r>
            <w:proofErr w:type="spellStart"/>
            <w:r>
              <w:rPr>
                <w:bCs/>
              </w:rPr>
              <w:t>Ду</w:t>
            </w:r>
            <w:proofErr w:type="spellEnd"/>
            <w:r>
              <w:rPr>
                <w:bCs/>
              </w:rPr>
              <w:t xml:space="preserve"> 300 Ру25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2C7A" w:rsidRPr="007A072F" w:rsidRDefault="00FF2C7A" w:rsidP="00EB6E97">
            <w:pPr>
              <w:widowControl w:val="0"/>
              <w:suppressAutoHyphens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7A072F" w:rsidRDefault="00FF2C7A" w:rsidP="00EB6E97">
            <w:pPr>
              <w:widowControl w:val="0"/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F2C7A" w:rsidRPr="00547D61" w:rsidTr="00C62A16">
        <w:trPr>
          <w:trHeight w:val="314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  <w:r w:rsidRPr="00910A8A">
              <w:rPr>
                <w:bCs/>
              </w:rPr>
              <w:t>3.3.2.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widowControl w:val="0"/>
              <w:suppressAutoHyphens/>
              <w:rPr>
                <w:bCs/>
              </w:rPr>
            </w:pPr>
            <w:r>
              <w:rPr>
                <w:bCs/>
              </w:rPr>
              <w:t xml:space="preserve">Задвижка Ду200 </w:t>
            </w:r>
            <w:proofErr w:type="spellStart"/>
            <w:r>
              <w:rPr>
                <w:bCs/>
              </w:rPr>
              <w:t>Ру</w:t>
            </w:r>
            <w:proofErr w:type="spellEnd"/>
            <w:r>
              <w:rPr>
                <w:bCs/>
              </w:rPr>
              <w:t xml:space="preserve"> 25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30136A" w:rsidRDefault="00FF2C7A" w:rsidP="00EB6E97">
            <w:pPr>
              <w:suppressAutoHyphens/>
              <w:ind w:right="-108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30136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A56882" w:rsidRDefault="00FF2C7A" w:rsidP="00EB6E97">
            <w:pPr>
              <w:widowControl w:val="0"/>
              <w:suppressAutoHyphens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DA5F29" w:rsidRDefault="00FF2C7A" w:rsidP="00FF2C7A">
            <w:pPr>
              <w:widowControl w:val="0"/>
              <w:numPr>
                <w:ilvl w:val="1"/>
                <w:numId w:val="27"/>
              </w:numPr>
              <w:tabs>
                <w:tab w:val="clear" w:pos="1440"/>
              </w:tabs>
              <w:suppressAutoHyphens/>
              <w:ind w:left="0" w:hanging="648"/>
              <w:rPr>
                <w:b/>
                <w:bCs/>
              </w:rPr>
            </w:pPr>
            <w:r w:rsidRPr="00DA5F29">
              <w:rPr>
                <w:b/>
                <w:bCs/>
              </w:rPr>
              <w:t>Замена трубопроводов эжектора УТМЗ (ЭПД-2-150)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A56882" w:rsidRDefault="00FF2C7A" w:rsidP="00EB6E97">
            <w:pPr>
              <w:widowControl w:val="0"/>
              <w:suppressAutoHyphens/>
              <w:ind w:left="113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  <w:r w:rsidRPr="00CB51E9">
              <w:rPr>
                <w:b/>
                <w:bCs/>
              </w:rPr>
              <w:t>1.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DA5F29" w:rsidRDefault="00FF2C7A" w:rsidP="00FF2C7A">
            <w:pPr>
              <w:widowControl w:val="0"/>
              <w:numPr>
                <w:ilvl w:val="1"/>
                <w:numId w:val="27"/>
              </w:numPr>
              <w:tabs>
                <w:tab w:val="clear" w:pos="1440"/>
              </w:tabs>
              <w:suppressAutoHyphens/>
              <w:ind w:left="0" w:hanging="648"/>
              <w:rPr>
                <w:b/>
                <w:bCs/>
              </w:rPr>
            </w:pPr>
            <w:r w:rsidRPr="00DA5F29">
              <w:rPr>
                <w:b/>
                <w:bCs/>
              </w:rPr>
              <w:t>Замена трубопроводов холодной воды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A56882" w:rsidRDefault="00FF2C7A" w:rsidP="00EB6E97">
            <w:pPr>
              <w:widowControl w:val="0"/>
              <w:suppressAutoHyphens/>
              <w:ind w:left="360"/>
              <w:rPr>
                <w:b/>
                <w:bCs/>
              </w:rPr>
            </w:pP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38264B" w:rsidRDefault="00FF2C7A" w:rsidP="00FF2C7A">
            <w:pPr>
              <w:widowControl w:val="0"/>
              <w:numPr>
                <w:ilvl w:val="1"/>
                <w:numId w:val="27"/>
              </w:numPr>
              <w:tabs>
                <w:tab w:val="clear" w:pos="1440"/>
              </w:tabs>
              <w:suppressAutoHyphens/>
              <w:ind w:left="0" w:hanging="648"/>
              <w:rPr>
                <w:b/>
                <w:bCs/>
              </w:rPr>
            </w:pPr>
            <w:r>
              <w:rPr>
                <w:b/>
                <w:bCs/>
              </w:rPr>
              <w:t xml:space="preserve">Прямые участки: </w:t>
            </w:r>
            <w:r w:rsidRPr="000A04E2">
              <w:rPr>
                <w:b/>
                <w:bCs/>
              </w:rPr>
              <w:t>(трубы стальные бесшовные горячекатаные по ГОСТ 8732-87)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  <w:r w:rsidRPr="00910A8A">
              <w:rPr>
                <w:bCs/>
              </w:rPr>
              <w:t>4.1.1.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FF2C7A">
            <w:pPr>
              <w:widowControl w:val="0"/>
              <w:numPr>
                <w:ilvl w:val="1"/>
                <w:numId w:val="27"/>
              </w:numPr>
              <w:tabs>
                <w:tab w:val="clear" w:pos="1440"/>
              </w:tabs>
              <w:suppressAutoHyphens/>
              <w:ind w:left="0" w:hanging="648"/>
              <w:rPr>
                <w:bCs/>
              </w:rPr>
            </w:pPr>
            <w:r>
              <w:rPr>
                <w:bCs/>
              </w:rPr>
              <w:t>Труба 159х6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2C7A" w:rsidRPr="0030136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r>
              <w:rPr>
                <w:bCs/>
              </w:rPr>
              <w:t xml:space="preserve">м </w:t>
            </w:r>
            <w:proofErr w:type="spellStart"/>
            <w:r>
              <w:rPr>
                <w:bCs/>
              </w:rPr>
              <w:t>пог</w:t>
            </w:r>
            <w:proofErr w:type="spellEnd"/>
            <w:r>
              <w:rPr>
                <w:bCs/>
              </w:rPr>
              <w:t>. ( т 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30136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4 (0.1)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  <w:r w:rsidRPr="00910A8A">
              <w:rPr>
                <w:bCs/>
              </w:rPr>
              <w:t>4.1.2.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E502E0" w:rsidRDefault="00FF2C7A" w:rsidP="00FF2C7A">
            <w:pPr>
              <w:widowControl w:val="0"/>
              <w:numPr>
                <w:ilvl w:val="1"/>
                <w:numId w:val="27"/>
              </w:numPr>
              <w:tabs>
                <w:tab w:val="clear" w:pos="1440"/>
              </w:tabs>
              <w:suppressAutoHyphens/>
              <w:ind w:left="0" w:hanging="648"/>
              <w:rPr>
                <w:bCs/>
              </w:rPr>
            </w:pPr>
            <w:r>
              <w:rPr>
                <w:bCs/>
              </w:rPr>
              <w:t>Труба 89х5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30136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30136A" w:rsidRDefault="00FF2C7A" w:rsidP="00EB6E97">
            <w:pPr>
              <w:suppressAutoHyphens/>
              <w:jc w:val="center"/>
              <w:rPr>
                <w:bCs/>
              </w:rPr>
            </w:pPr>
            <w:r w:rsidRPr="0030136A">
              <w:rPr>
                <w:bCs/>
              </w:rPr>
              <w:t>1</w:t>
            </w:r>
            <w:r>
              <w:rPr>
                <w:bCs/>
              </w:rPr>
              <w:t xml:space="preserve"> (0.015)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30136A" w:rsidRDefault="00FF2C7A" w:rsidP="00EB6E97">
            <w:pPr>
              <w:suppressAutoHyphens/>
              <w:rPr>
                <w:bCs/>
              </w:rPr>
            </w:pPr>
            <w:r w:rsidRPr="000C0E65">
              <w:rPr>
                <w:b/>
              </w:rPr>
              <w:t xml:space="preserve">Отводы  </w:t>
            </w:r>
            <w:r w:rsidRPr="000C0E65">
              <w:rPr>
                <w:b/>
                <w:bCs/>
              </w:rPr>
              <w:t>90</w:t>
            </w:r>
            <w:r w:rsidRPr="000C0E65">
              <w:rPr>
                <w:b/>
                <w:bCs/>
                <w:vertAlign w:val="superscript"/>
              </w:rPr>
              <w:t>0</w:t>
            </w:r>
            <w:r w:rsidRPr="000C0E65">
              <w:rPr>
                <w:b/>
              </w:rPr>
              <w:t>. ст.20 ГОСТ 17375-2001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  <w:r w:rsidRPr="00910A8A">
              <w:rPr>
                <w:bCs/>
              </w:rPr>
              <w:t>4.1.3.</w:t>
            </w:r>
            <w:r w:rsidRPr="00910A8A">
              <w:t xml:space="preserve"> 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5E7F52" w:rsidRDefault="00FF2C7A" w:rsidP="00FF2C7A">
            <w:pPr>
              <w:widowControl w:val="0"/>
              <w:numPr>
                <w:ilvl w:val="1"/>
                <w:numId w:val="27"/>
              </w:numPr>
              <w:tabs>
                <w:tab w:val="clear" w:pos="1440"/>
              </w:tabs>
              <w:suppressAutoHyphens/>
              <w:ind w:left="0" w:hanging="648"/>
              <w:rPr>
                <w:bCs/>
              </w:rPr>
            </w:pPr>
            <w:r w:rsidRPr="005E7F52">
              <w:rPr>
                <w:bCs/>
              </w:rPr>
              <w:t>Отвод 159х7</w:t>
            </w:r>
          </w:p>
        </w:tc>
        <w:tc>
          <w:tcPr>
            <w:tcW w:w="141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FF2C7A" w:rsidRPr="0030136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</w:t>
            </w:r>
            <w:r w:rsidRPr="0030136A">
              <w:rPr>
                <w:bCs/>
              </w:rPr>
              <w:t>т</w:t>
            </w:r>
            <w:proofErr w:type="spellEnd"/>
            <w:r>
              <w:rPr>
                <w:bCs/>
              </w:rPr>
              <w:t>(т)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30136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2 (0.02)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  <w:r w:rsidRPr="00910A8A">
              <w:rPr>
                <w:bCs/>
              </w:rPr>
              <w:t>4.1.4.</w:t>
            </w:r>
            <w:r w:rsidRPr="00910A8A">
              <w:t xml:space="preserve"> 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widowControl w:val="0"/>
              <w:suppressAutoHyphens/>
              <w:rPr>
                <w:bCs/>
              </w:rPr>
            </w:pPr>
            <w:r>
              <w:rPr>
                <w:bCs/>
              </w:rPr>
              <w:t>Отвод 89х6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30136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30136A" w:rsidRDefault="00FF2C7A" w:rsidP="00EB6E97">
            <w:pPr>
              <w:suppressAutoHyphens/>
              <w:jc w:val="center"/>
              <w:rPr>
                <w:bCs/>
              </w:rPr>
            </w:pPr>
            <w:r w:rsidRPr="0030136A">
              <w:rPr>
                <w:bCs/>
              </w:rPr>
              <w:t>2</w:t>
            </w:r>
            <w:r>
              <w:rPr>
                <w:bCs/>
              </w:rPr>
              <w:t xml:space="preserve"> (0.005)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30136A" w:rsidRDefault="00FF2C7A" w:rsidP="00EB6E97">
            <w:pPr>
              <w:suppressAutoHyphens/>
              <w:rPr>
                <w:bCs/>
              </w:rPr>
            </w:pPr>
            <w:r w:rsidRPr="0013581B">
              <w:rPr>
                <w:b/>
                <w:bCs/>
              </w:rPr>
              <w:t>Замена арматуры</w:t>
            </w:r>
            <w:r>
              <w:rPr>
                <w:b/>
                <w:bCs/>
              </w:rPr>
              <w:t xml:space="preserve"> фланцевой</w:t>
            </w:r>
            <w:r w:rsidRPr="0013581B">
              <w:rPr>
                <w:b/>
                <w:bCs/>
              </w:rPr>
              <w:t>:</w:t>
            </w:r>
          </w:p>
        </w:tc>
      </w:tr>
      <w:tr w:rsidR="00FF2C7A" w:rsidRPr="00547D61" w:rsidTr="00C62A16">
        <w:trPr>
          <w:trHeight w:val="382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  <w:r w:rsidRPr="00910A8A">
              <w:rPr>
                <w:bCs/>
              </w:rPr>
              <w:t>4.1.5.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widowControl w:val="0"/>
              <w:suppressAutoHyphens/>
              <w:rPr>
                <w:bCs/>
              </w:rPr>
            </w:pPr>
            <w:r>
              <w:rPr>
                <w:bCs/>
              </w:rPr>
              <w:t xml:space="preserve">Задвижка </w:t>
            </w:r>
            <w:proofErr w:type="spellStart"/>
            <w:r>
              <w:rPr>
                <w:bCs/>
              </w:rPr>
              <w:t>Ду</w:t>
            </w:r>
            <w:proofErr w:type="spellEnd"/>
            <w:r>
              <w:rPr>
                <w:bCs/>
              </w:rPr>
              <w:t xml:space="preserve"> 150 Ру25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2C7A" w:rsidRPr="0030136A" w:rsidRDefault="00FF2C7A" w:rsidP="00EB6E97">
            <w:pPr>
              <w:suppressAutoHyphens/>
              <w:ind w:right="-108"/>
              <w:rPr>
                <w:bCs/>
              </w:rPr>
            </w:pPr>
          </w:p>
          <w:p w:rsidR="00FF2C7A" w:rsidRPr="0030136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  <w:r>
              <w:rPr>
                <w:bCs/>
              </w:rPr>
              <w:t>(т)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30136A" w:rsidRDefault="00FF2C7A" w:rsidP="00EB6E97">
            <w:pPr>
              <w:suppressAutoHyphens/>
              <w:jc w:val="center"/>
              <w:rPr>
                <w:bCs/>
              </w:rPr>
            </w:pPr>
            <w:r w:rsidRPr="0030136A">
              <w:rPr>
                <w:bCs/>
              </w:rPr>
              <w:t>2</w:t>
            </w:r>
          </w:p>
        </w:tc>
      </w:tr>
      <w:tr w:rsidR="00FF2C7A" w:rsidRPr="00547D61" w:rsidTr="00C62A16">
        <w:trPr>
          <w:trHeight w:val="41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  <w:r w:rsidRPr="00910A8A">
              <w:rPr>
                <w:bCs/>
              </w:rPr>
              <w:t>4.1.6.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widowControl w:val="0"/>
              <w:suppressAutoHyphens/>
              <w:rPr>
                <w:bCs/>
              </w:rPr>
            </w:pPr>
            <w:r>
              <w:rPr>
                <w:bCs/>
              </w:rPr>
              <w:t xml:space="preserve">Задвижка Ду80 </w:t>
            </w:r>
            <w:proofErr w:type="spellStart"/>
            <w:r>
              <w:rPr>
                <w:bCs/>
              </w:rPr>
              <w:t>Ру</w:t>
            </w:r>
            <w:proofErr w:type="spellEnd"/>
            <w:r>
              <w:rPr>
                <w:bCs/>
              </w:rPr>
              <w:t xml:space="preserve"> 25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30136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30136A" w:rsidRDefault="00FF2C7A" w:rsidP="00EB6E97">
            <w:pPr>
              <w:suppressAutoHyphens/>
              <w:jc w:val="center"/>
              <w:rPr>
                <w:bCs/>
              </w:rPr>
            </w:pPr>
            <w:r w:rsidRPr="0030136A">
              <w:rPr>
                <w:bCs/>
              </w:rPr>
              <w:t>2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A56882" w:rsidRDefault="00FF2C7A" w:rsidP="00EB6E97">
            <w:pPr>
              <w:widowControl w:val="0"/>
              <w:suppressAutoHyphens/>
              <w:ind w:left="113"/>
              <w:rPr>
                <w:b/>
                <w:bCs/>
              </w:rPr>
            </w:pPr>
            <w:r>
              <w:rPr>
                <w:b/>
                <w:bCs/>
              </w:rPr>
              <w:t>4.2</w:t>
            </w:r>
            <w:r w:rsidRPr="00CB51E9">
              <w:rPr>
                <w:b/>
                <w:bCs/>
              </w:rPr>
              <w:t>.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DA5F29" w:rsidRDefault="00FF2C7A" w:rsidP="00FF2C7A">
            <w:pPr>
              <w:widowControl w:val="0"/>
              <w:numPr>
                <w:ilvl w:val="1"/>
                <w:numId w:val="27"/>
              </w:numPr>
              <w:tabs>
                <w:tab w:val="clear" w:pos="1440"/>
              </w:tabs>
              <w:suppressAutoHyphens/>
              <w:ind w:left="0" w:hanging="648"/>
              <w:rPr>
                <w:b/>
                <w:bCs/>
              </w:rPr>
            </w:pPr>
            <w:r w:rsidRPr="00DA5F29">
              <w:rPr>
                <w:b/>
                <w:bCs/>
              </w:rPr>
              <w:t>Замена трубопровода подвода пара к эжектору.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A56882" w:rsidRDefault="00FF2C7A" w:rsidP="00EB6E97">
            <w:pPr>
              <w:widowControl w:val="0"/>
              <w:suppressAutoHyphens/>
              <w:ind w:left="360"/>
              <w:rPr>
                <w:b/>
                <w:bCs/>
              </w:rPr>
            </w:pP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38264B" w:rsidRDefault="00FF2C7A" w:rsidP="00FF2C7A">
            <w:pPr>
              <w:widowControl w:val="0"/>
              <w:numPr>
                <w:ilvl w:val="1"/>
                <w:numId w:val="27"/>
              </w:numPr>
              <w:tabs>
                <w:tab w:val="clear" w:pos="1440"/>
              </w:tabs>
              <w:suppressAutoHyphens/>
              <w:ind w:left="0" w:hanging="648"/>
              <w:rPr>
                <w:b/>
                <w:bCs/>
              </w:rPr>
            </w:pPr>
            <w:r w:rsidRPr="001239C3">
              <w:rPr>
                <w:b/>
                <w:bCs/>
              </w:rPr>
              <w:t xml:space="preserve">Прямые участки: </w:t>
            </w:r>
            <w:r w:rsidRPr="000A04E2">
              <w:rPr>
                <w:b/>
                <w:bCs/>
              </w:rPr>
              <w:t>(трубы стальные бесшовные горячекатаные по ГОСТ 8732-87)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  <w:r w:rsidRPr="00910A8A">
              <w:rPr>
                <w:bCs/>
              </w:rPr>
              <w:t>4.</w:t>
            </w:r>
            <w:r>
              <w:rPr>
                <w:bCs/>
              </w:rPr>
              <w:t>2</w:t>
            </w:r>
            <w:r w:rsidRPr="00910A8A">
              <w:rPr>
                <w:bCs/>
              </w:rPr>
              <w:t>.1.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FF2C7A">
            <w:pPr>
              <w:widowControl w:val="0"/>
              <w:numPr>
                <w:ilvl w:val="1"/>
                <w:numId w:val="27"/>
              </w:numPr>
              <w:tabs>
                <w:tab w:val="clear" w:pos="1440"/>
              </w:tabs>
              <w:suppressAutoHyphens/>
              <w:ind w:left="0" w:hanging="648"/>
              <w:rPr>
                <w:bCs/>
              </w:rPr>
            </w:pPr>
            <w:r>
              <w:rPr>
                <w:bCs/>
              </w:rPr>
              <w:t>Труба 89х5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2C7A" w:rsidRPr="0030136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r>
              <w:rPr>
                <w:bCs/>
              </w:rPr>
              <w:t xml:space="preserve">м </w:t>
            </w:r>
            <w:proofErr w:type="spellStart"/>
            <w:r>
              <w:rPr>
                <w:bCs/>
              </w:rPr>
              <w:t>пог</w:t>
            </w:r>
            <w:proofErr w:type="spellEnd"/>
            <w:r>
              <w:rPr>
                <w:bCs/>
              </w:rPr>
              <w:t>. ( 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30136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2 (0.021)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  <w:r w:rsidRPr="00910A8A">
              <w:rPr>
                <w:bCs/>
              </w:rPr>
              <w:t>4.</w:t>
            </w:r>
            <w:r>
              <w:rPr>
                <w:bCs/>
              </w:rPr>
              <w:t>2</w:t>
            </w:r>
            <w:r w:rsidRPr="00910A8A">
              <w:rPr>
                <w:bCs/>
              </w:rPr>
              <w:t>.2.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E502E0" w:rsidRDefault="00FF2C7A" w:rsidP="00FF2C7A">
            <w:pPr>
              <w:widowControl w:val="0"/>
              <w:numPr>
                <w:ilvl w:val="1"/>
                <w:numId w:val="27"/>
              </w:numPr>
              <w:tabs>
                <w:tab w:val="clear" w:pos="1440"/>
              </w:tabs>
              <w:suppressAutoHyphens/>
              <w:ind w:left="0" w:hanging="648"/>
              <w:rPr>
                <w:bCs/>
              </w:rPr>
            </w:pPr>
            <w:r>
              <w:rPr>
                <w:bCs/>
              </w:rPr>
              <w:t>Труба 57х4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30136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30136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2(0.011)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30136A" w:rsidRDefault="00FF2C7A" w:rsidP="00EB6E97">
            <w:pPr>
              <w:suppressAutoHyphens/>
              <w:rPr>
                <w:bCs/>
              </w:rPr>
            </w:pPr>
            <w:r w:rsidRPr="000C0E65">
              <w:rPr>
                <w:b/>
              </w:rPr>
              <w:t xml:space="preserve">Отводы  </w:t>
            </w:r>
            <w:r w:rsidRPr="000C0E65">
              <w:rPr>
                <w:b/>
                <w:bCs/>
              </w:rPr>
              <w:t>90</w:t>
            </w:r>
            <w:r w:rsidRPr="000C0E65">
              <w:rPr>
                <w:b/>
                <w:bCs/>
                <w:vertAlign w:val="superscript"/>
              </w:rPr>
              <w:t>0</w:t>
            </w:r>
            <w:r w:rsidRPr="000C0E65">
              <w:rPr>
                <w:b/>
              </w:rPr>
              <w:t>. ст.20 ГОСТ 17375-2001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  <w:r>
              <w:rPr>
                <w:bCs/>
              </w:rPr>
              <w:t>4.2</w:t>
            </w:r>
            <w:r w:rsidRPr="00910A8A">
              <w:rPr>
                <w:bCs/>
              </w:rPr>
              <w:t>.3.</w:t>
            </w:r>
            <w:r w:rsidRPr="00910A8A">
              <w:t xml:space="preserve"> 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FF2C7A">
            <w:pPr>
              <w:widowControl w:val="0"/>
              <w:numPr>
                <w:ilvl w:val="1"/>
                <w:numId w:val="27"/>
              </w:numPr>
              <w:tabs>
                <w:tab w:val="clear" w:pos="1440"/>
              </w:tabs>
              <w:suppressAutoHyphens/>
              <w:ind w:left="0" w:hanging="648"/>
              <w:rPr>
                <w:bCs/>
              </w:rPr>
            </w:pPr>
            <w:r>
              <w:rPr>
                <w:bCs/>
              </w:rPr>
              <w:t>Отвод 89х6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2C7A" w:rsidRPr="0030136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  <w:r>
              <w:rPr>
                <w:bCs/>
              </w:rPr>
              <w:t>(т)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30136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2 (0.005)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  <w:r>
              <w:rPr>
                <w:bCs/>
              </w:rPr>
              <w:t>4.2</w:t>
            </w:r>
            <w:r w:rsidRPr="00910A8A">
              <w:rPr>
                <w:bCs/>
              </w:rPr>
              <w:t>.4.</w:t>
            </w:r>
            <w:r w:rsidRPr="00910A8A">
              <w:t xml:space="preserve"> 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widowControl w:val="0"/>
              <w:suppressAutoHyphens/>
              <w:rPr>
                <w:bCs/>
              </w:rPr>
            </w:pPr>
            <w:r>
              <w:rPr>
                <w:bCs/>
              </w:rPr>
              <w:t xml:space="preserve">Отвод 57х5    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30136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30136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1 (0.002)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suppressAutoHyphens/>
              <w:rPr>
                <w:bCs/>
              </w:rPr>
            </w:pPr>
            <w:r w:rsidRPr="00F66BB5">
              <w:rPr>
                <w:b/>
                <w:bCs/>
              </w:rPr>
              <w:t>Замена арматуры:</w:t>
            </w:r>
          </w:p>
        </w:tc>
      </w:tr>
      <w:tr w:rsidR="00FF2C7A" w:rsidRPr="00547D61" w:rsidTr="00C62A16">
        <w:trPr>
          <w:trHeight w:val="332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  <w:r w:rsidRPr="00910A8A">
              <w:rPr>
                <w:bCs/>
              </w:rPr>
              <w:t>4.</w:t>
            </w:r>
            <w:r>
              <w:rPr>
                <w:bCs/>
              </w:rPr>
              <w:t>2</w:t>
            </w:r>
            <w:r w:rsidRPr="00910A8A">
              <w:rPr>
                <w:bCs/>
              </w:rPr>
              <w:t>.5.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widowControl w:val="0"/>
              <w:suppressAutoHyphens/>
              <w:rPr>
                <w:bCs/>
              </w:rPr>
            </w:pPr>
            <w:r>
              <w:rPr>
                <w:bCs/>
              </w:rPr>
              <w:t xml:space="preserve">Задвижка </w:t>
            </w:r>
            <w:proofErr w:type="spellStart"/>
            <w:r>
              <w:rPr>
                <w:bCs/>
              </w:rPr>
              <w:t>Ду</w:t>
            </w:r>
            <w:proofErr w:type="spellEnd"/>
            <w:r>
              <w:rPr>
                <w:bCs/>
              </w:rPr>
              <w:t xml:space="preserve"> 80 </w:t>
            </w:r>
            <w:proofErr w:type="spellStart"/>
            <w:r>
              <w:rPr>
                <w:bCs/>
              </w:rPr>
              <w:t>Ру</w:t>
            </w:r>
            <w:proofErr w:type="spellEnd"/>
            <w:r>
              <w:rPr>
                <w:bCs/>
              </w:rPr>
              <w:t xml:space="preserve"> Ру25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30136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</w:t>
            </w:r>
            <w:r w:rsidRPr="0030136A">
              <w:rPr>
                <w:bCs/>
              </w:rPr>
              <w:t>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30136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A56882" w:rsidRDefault="00FF2C7A" w:rsidP="00EB6E97">
            <w:pPr>
              <w:widowControl w:val="0"/>
              <w:suppressAutoHyphens/>
              <w:ind w:left="113"/>
              <w:rPr>
                <w:b/>
                <w:bCs/>
              </w:rPr>
            </w:pPr>
            <w:r>
              <w:rPr>
                <w:b/>
                <w:bCs/>
              </w:rPr>
              <w:t>4.3</w:t>
            </w:r>
            <w:r w:rsidRPr="00CB51E9">
              <w:rPr>
                <w:b/>
                <w:bCs/>
              </w:rPr>
              <w:t>.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DA5F29" w:rsidRDefault="00FF2C7A" w:rsidP="00FF2C7A">
            <w:pPr>
              <w:widowControl w:val="0"/>
              <w:numPr>
                <w:ilvl w:val="1"/>
                <w:numId w:val="27"/>
              </w:numPr>
              <w:tabs>
                <w:tab w:val="clear" w:pos="1440"/>
              </w:tabs>
              <w:suppressAutoHyphens/>
              <w:ind w:left="0" w:hanging="648"/>
              <w:rPr>
                <w:b/>
                <w:bCs/>
              </w:rPr>
            </w:pPr>
            <w:r w:rsidRPr="00DA5F29">
              <w:rPr>
                <w:b/>
                <w:bCs/>
              </w:rPr>
              <w:t>Замена трубопроводов  конденсата греющего пара с эжектора на ДСВ.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A56882" w:rsidRDefault="00FF2C7A" w:rsidP="00EB6E97">
            <w:pPr>
              <w:widowControl w:val="0"/>
              <w:suppressAutoHyphens/>
              <w:ind w:left="113"/>
              <w:rPr>
                <w:b/>
                <w:bCs/>
              </w:rPr>
            </w:pP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F66BB5" w:rsidRDefault="00FF2C7A" w:rsidP="00FF2C7A">
            <w:pPr>
              <w:widowControl w:val="0"/>
              <w:numPr>
                <w:ilvl w:val="1"/>
                <w:numId w:val="27"/>
              </w:numPr>
              <w:tabs>
                <w:tab w:val="clear" w:pos="1440"/>
              </w:tabs>
              <w:suppressAutoHyphens/>
              <w:ind w:left="0" w:hanging="648"/>
              <w:rPr>
                <w:b/>
                <w:bCs/>
              </w:rPr>
            </w:pPr>
            <w:r w:rsidRPr="00F66BB5">
              <w:rPr>
                <w:b/>
                <w:bCs/>
              </w:rPr>
              <w:t xml:space="preserve">Прямые участки: </w:t>
            </w:r>
            <w:r w:rsidRPr="000A04E2">
              <w:rPr>
                <w:b/>
                <w:bCs/>
              </w:rPr>
              <w:t>(трубы стальные бесшовные горячекатаные по ГОСТ 8732-87)</w:t>
            </w:r>
          </w:p>
        </w:tc>
      </w:tr>
      <w:tr w:rsidR="00FF2C7A" w:rsidRPr="00547D61" w:rsidTr="00C62A16">
        <w:trPr>
          <w:trHeight w:val="239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  <w:r>
              <w:rPr>
                <w:bCs/>
              </w:rPr>
              <w:t>4.3.1</w:t>
            </w:r>
            <w:r w:rsidRPr="00910A8A">
              <w:rPr>
                <w:bCs/>
              </w:rPr>
              <w:t>.</w:t>
            </w:r>
            <w:r w:rsidRPr="00910A8A">
              <w:t xml:space="preserve"> 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E502E0" w:rsidRDefault="00FF2C7A" w:rsidP="00FF2C7A">
            <w:pPr>
              <w:widowControl w:val="0"/>
              <w:numPr>
                <w:ilvl w:val="1"/>
                <w:numId w:val="27"/>
              </w:numPr>
              <w:tabs>
                <w:tab w:val="clear" w:pos="1440"/>
              </w:tabs>
              <w:suppressAutoHyphens/>
              <w:ind w:left="0" w:hanging="648"/>
              <w:rPr>
                <w:bCs/>
              </w:rPr>
            </w:pPr>
            <w:r>
              <w:rPr>
                <w:bCs/>
              </w:rPr>
              <w:t>Труба 159х6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30136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r>
              <w:rPr>
                <w:bCs/>
              </w:rPr>
              <w:t xml:space="preserve">м </w:t>
            </w:r>
            <w:proofErr w:type="spellStart"/>
            <w:r>
              <w:rPr>
                <w:bCs/>
              </w:rPr>
              <w:t>пог</w:t>
            </w:r>
            <w:proofErr w:type="spellEnd"/>
            <w:r>
              <w:rPr>
                <w:bCs/>
              </w:rPr>
              <w:t>. ( 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30136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64 (1.5)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  <w:r>
              <w:rPr>
                <w:bCs/>
              </w:rPr>
              <w:t>4.3.2</w:t>
            </w:r>
            <w:r w:rsidRPr="00910A8A">
              <w:rPr>
                <w:bCs/>
              </w:rPr>
              <w:t>.</w:t>
            </w:r>
            <w:r w:rsidRPr="00910A8A">
              <w:t xml:space="preserve"> 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B60C33" w:rsidRDefault="00FF2C7A" w:rsidP="00FF2C7A">
            <w:pPr>
              <w:widowControl w:val="0"/>
              <w:numPr>
                <w:ilvl w:val="1"/>
                <w:numId w:val="27"/>
              </w:numPr>
              <w:tabs>
                <w:tab w:val="clear" w:pos="1440"/>
              </w:tabs>
              <w:suppressAutoHyphens/>
              <w:ind w:left="0" w:hanging="648"/>
              <w:rPr>
                <w:bCs/>
              </w:rPr>
            </w:pPr>
            <w:r w:rsidRPr="00B60C33">
              <w:t xml:space="preserve">Отводы159х7  </w:t>
            </w:r>
            <w:r w:rsidRPr="00B60C33">
              <w:rPr>
                <w:bCs/>
              </w:rPr>
              <w:t>90</w:t>
            </w:r>
            <w:r w:rsidRPr="00B60C33">
              <w:rPr>
                <w:bCs/>
                <w:vertAlign w:val="superscript"/>
              </w:rPr>
              <w:t>0</w:t>
            </w:r>
            <w:r w:rsidRPr="00B60C33">
              <w:t>. ст.20 ГОСТ 17375-2001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  <w:r>
              <w:rPr>
                <w:bCs/>
              </w:rPr>
              <w:t>(т)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10 (0.095)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  <w:r>
              <w:rPr>
                <w:bCs/>
              </w:rPr>
              <w:t>4.3.3</w:t>
            </w:r>
            <w:r w:rsidRPr="00910A8A">
              <w:rPr>
                <w:bCs/>
              </w:rPr>
              <w:t>.</w:t>
            </w:r>
            <w:r w:rsidRPr="00910A8A">
              <w:t xml:space="preserve"> 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B60C33" w:rsidRDefault="00FF2C7A" w:rsidP="00FF2C7A">
            <w:pPr>
              <w:widowControl w:val="0"/>
              <w:numPr>
                <w:ilvl w:val="1"/>
                <w:numId w:val="27"/>
              </w:numPr>
              <w:tabs>
                <w:tab w:val="clear" w:pos="1440"/>
              </w:tabs>
              <w:suppressAutoHyphens/>
              <w:ind w:left="0" w:hanging="648"/>
              <w:rPr>
                <w:bCs/>
              </w:rPr>
            </w:pPr>
            <w:r w:rsidRPr="00B60C33">
              <w:t xml:space="preserve">Отводы159х7  </w:t>
            </w:r>
            <w:r w:rsidRPr="00B60C33">
              <w:rPr>
                <w:bCs/>
              </w:rPr>
              <w:t>45</w:t>
            </w:r>
            <w:r w:rsidRPr="00B60C33">
              <w:rPr>
                <w:bCs/>
                <w:vertAlign w:val="superscript"/>
              </w:rPr>
              <w:t>0</w:t>
            </w:r>
            <w:r w:rsidRPr="00B60C33">
              <w:t>. ст.20 ГОСТ 17375-2001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30136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  <w:r>
              <w:rPr>
                <w:bCs/>
              </w:rPr>
              <w:t>(т)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30136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2 (0.01)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  <w:r>
              <w:rPr>
                <w:bCs/>
              </w:rPr>
              <w:lastRenderedPageBreak/>
              <w:t>4.3.4</w:t>
            </w:r>
            <w:r w:rsidRPr="00910A8A">
              <w:rPr>
                <w:bCs/>
              </w:rPr>
              <w:t>.</w:t>
            </w:r>
            <w:r w:rsidRPr="00910A8A">
              <w:t xml:space="preserve"> 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B60C33" w:rsidRDefault="00FF2C7A" w:rsidP="00FF2C7A">
            <w:pPr>
              <w:widowControl w:val="0"/>
              <w:numPr>
                <w:ilvl w:val="1"/>
                <w:numId w:val="27"/>
              </w:numPr>
              <w:tabs>
                <w:tab w:val="clear" w:pos="1440"/>
              </w:tabs>
              <w:suppressAutoHyphens/>
              <w:ind w:left="0" w:hanging="648"/>
            </w:pPr>
            <w:r w:rsidRPr="00B60C33">
              <w:t>Врезка трубопровода в трубопровод, диаметр труб свыше 133 до 160 мм: толщина стенки до 10мм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вр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  <w:r>
              <w:rPr>
                <w:bCs/>
              </w:rPr>
              <w:t>4.3.5</w:t>
            </w:r>
            <w:r w:rsidRPr="00910A8A">
              <w:rPr>
                <w:bCs/>
              </w:rPr>
              <w:t>.</w:t>
            </w:r>
            <w:r w:rsidRPr="00910A8A">
              <w:t xml:space="preserve"> 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B60C33" w:rsidRDefault="00FF2C7A" w:rsidP="00FF2C7A">
            <w:pPr>
              <w:widowControl w:val="0"/>
              <w:numPr>
                <w:ilvl w:val="1"/>
                <w:numId w:val="27"/>
              </w:numPr>
              <w:tabs>
                <w:tab w:val="clear" w:pos="1440"/>
              </w:tabs>
              <w:suppressAutoHyphens/>
              <w:ind w:left="0" w:hanging="648"/>
            </w:pPr>
            <w:r w:rsidRPr="00B60C33">
              <w:t>Замена (снятие, установка) пружинной подвески трубопровода с установкой трубопровода в проектное положение, диаметр труб свыше 108 до 194 мм: с 1-ой пружиной на одной тяге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  <w:r>
              <w:rPr>
                <w:bCs/>
              </w:rPr>
              <w:t>4.3.6</w:t>
            </w:r>
            <w:r w:rsidRPr="00910A8A">
              <w:rPr>
                <w:bCs/>
              </w:rPr>
              <w:t>.</w:t>
            </w:r>
            <w:r w:rsidRPr="00910A8A">
              <w:t xml:space="preserve"> 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B60C33" w:rsidRDefault="00FF2C7A" w:rsidP="00FF2C7A">
            <w:pPr>
              <w:widowControl w:val="0"/>
              <w:numPr>
                <w:ilvl w:val="1"/>
                <w:numId w:val="27"/>
              </w:numPr>
              <w:tabs>
                <w:tab w:val="clear" w:pos="1440"/>
              </w:tabs>
              <w:suppressAutoHyphens/>
              <w:ind w:left="0" w:hanging="648"/>
            </w:pPr>
            <w:r>
              <w:t>Изготовление и з</w:t>
            </w:r>
            <w:r w:rsidRPr="00B60C33">
              <w:t xml:space="preserve">амена неподвижной или подвижной опоры трубопровода с установкой трубопровода в проектное положение, диаметр труб: свыше 133 до </w:t>
            </w:r>
            <w:smartTag w:uri="urn:schemas-microsoft-com:office:smarttags" w:element="metricconverter">
              <w:smartTagPr>
                <w:attr w:name="ProductID" w:val="194 мм"/>
              </w:smartTagPr>
              <w:r w:rsidRPr="00B60C33">
                <w:t>194 мм</w:t>
              </w:r>
            </w:smartTag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  <w:r>
              <w:rPr>
                <w:bCs/>
              </w:rPr>
              <w:t>4.3.7</w:t>
            </w:r>
            <w:r w:rsidRPr="00910A8A">
              <w:rPr>
                <w:bCs/>
              </w:rPr>
              <w:t>.</w:t>
            </w:r>
            <w:r w:rsidRPr="00910A8A">
              <w:t xml:space="preserve"> 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F329A2" w:rsidRDefault="00FF2C7A" w:rsidP="00EB6E97">
            <w:r>
              <w:t xml:space="preserve">Изготовление, снятие и установка </w:t>
            </w:r>
            <w:r w:rsidRPr="00F329A2">
              <w:t>кронштейнов, рам и др</w:t>
            </w:r>
            <w:r w:rsidRPr="00F329A2">
              <w:t>у</w:t>
            </w:r>
            <w:r w:rsidRPr="00F329A2">
              <w:t>гих мелких металлоконструкций</w:t>
            </w:r>
          </w:p>
          <w:p w:rsidR="00FF2C7A" w:rsidRPr="00B60C33" w:rsidRDefault="00FF2C7A" w:rsidP="00FF2C7A">
            <w:pPr>
              <w:widowControl w:val="0"/>
              <w:numPr>
                <w:ilvl w:val="1"/>
                <w:numId w:val="27"/>
              </w:numPr>
              <w:tabs>
                <w:tab w:val="clear" w:pos="1440"/>
              </w:tabs>
              <w:suppressAutoHyphens/>
              <w:ind w:left="0" w:hanging="648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0,15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A56882" w:rsidRDefault="00FF2C7A" w:rsidP="00EB6E97">
            <w:pPr>
              <w:widowControl w:val="0"/>
              <w:suppressAutoHyphens/>
              <w:ind w:left="113"/>
              <w:rPr>
                <w:b/>
                <w:bCs/>
              </w:rPr>
            </w:pP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DA5F29" w:rsidRDefault="00FF2C7A" w:rsidP="00EB6E97">
            <w:pPr>
              <w:widowControl w:val="0"/>
              <w:suppressAutoHyphens/>
              <w:rPr>
                <w:b/>
                <w:bCs/>
              </w:rPr>
            </w:pPr>
            <w:r w:rsidRPr="00DA5F29">
              <w:rPr>
                <w:b/>
                <w:bCs/>
              </w:rPr>
              <w:t>Замена арматуры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DA5F29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DA5F29" w:rsidRDefault="00FF2C7A" w:rsidP="00EB6E97">
            <w:pPr>
              <w:suppressAutoHyphens/>
              <w:jc w:val="center"/>
              <w:rPr>
                <w:bCs/>
              </w:rPr>
            </w:pP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  <w:r>
              <w:rPr>
                <w:bCs/>
              </w:rPr>
              <w:t>4.3.8</w:t>
            </w:r>
            <w:r w:rsidRPr="00910A8A">
              <w:rPr>
                <w:bCs/>
              </w:rPr>
              <w:t>.</w:t>
            </w:r>
            <w:r w:rsidRPr="00910A8A">
              <w:t xml:space="preserve"> 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DA5F29" w:rsidRDefault="00FF2C7A" w:rsidP="00EB6E97">
            <w:pPr>
              <w:widowControl w:val="0"/>
              <w:suppressAutoHyphens/>
              <w:rPr>
                <w:bCs/>
              </w:rPr>
            </w:pPr>
            <w:r w:rsidRPr="00DA5F29">
              <w:rPr>
                <w:bCs/>
              </w:rPr>
              <w:t xml:space="preserve">Задвижка </w:t>
            </w:r>
            <w:proofErr w:type="spellStart"/>
            <w:r w:rsidRPr="00DA5F29">
              <w:rPr>
                <w:bCs/>
              </w:rPr>
              <w:t>Ду</w:t>
            </w:r>
            <w:proofErr w:type="spellEnd"/>
            <w:r w:rsidRPr="00DA5F29">
              <w:rPr>
                <w:bCs/>
              </w:rPr>
              <w:t xml:space="preserve"> 150 </w:t>
            </w:r>
            <w:proofErr w:type="spellStart"/>
            <w:r w:rsidRPr="00DA5F29">
              <w:rPr>
                <w:bCs/>
              </w:rPr>
              <w:t>Ру</w:t>
            </w:r>
            <w:proofErr w:type="spellEnd"/>
            <w:r w:rsidRPr="00DA5F29">
              <w:rPr>
                <w:bCs/>
              </w:rPr>
              <w:t xml:space="preserve"> Ру25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DA5F29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proofErr w:type="spellStart"/>
            <w:r w:rsidRPr="00DA5F29">
              <w:rPr>
                <w:bCs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DA5F29" w:rsidRDefault="00FF2C7A" w:rsidP="00EB6E97">
            <w:pPr>
              <w:suppressAutoHyphens/>
              <w:jc w:val="center"/>
              <w:rPr>
                <w:bCs/>
              </w:rPr>
            </w:pPr>
            <w:r w:rsidRPr="00DA5F29">
              <w:rPr>
                <w:bCs/>
              </w:rPr>
              <w:t>2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  <w:r>
              <w:rPr>
                <w:bCs/>
              </w:rPr>
              <w:t>4.3.9</w:t>
            </w:r>
            <w:r w:rsidRPr="00910A8A">
              <w:rPr>
                <w:bCs/>
              </w:rPr>
              <w:t>.</w:t>
            </w:r>
            <w:r w:rsidRPr="00910A8A">
              <w:t xml:space="preserve"> 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F329A2" w:rsidRDefault="00FF2C7A" w:rsidP="00EB6E97">
            <w:pPr>
              <w:widowControl w:val="0"/>
              <w:suppressAutoHyphens/>
              <w:rPr>
                <w:bCs/>
              </w:rPr>
            </w:pPr>
            <w:r w:rsidRPr="00F329A2">
              <w:rPr>
                <w:bCs/>
              </w:rPr>
              <w:t>Сборка и разборка инвентарных и металлических лесов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0,68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910A8A" w:rsidRDefault="00FF2C7A" w:rsidP="00EB6E97">
            <w:pPr>
              <w:widowControl w:val="0"/>
              <w:suppressAutoHyphens/>
              <w:ind w:left="113"/>
              <w:rPr>
                <w:bCs/>
              </w:rPr>
            </w:pPr>
            <w:r>
              <w:rPr>
                <w:bCs/>
              </w:rPr>
              <w:t>4.3.10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F329A2" w:rsidRDefault="00FF2C7A" w:rsidP="00EB6E97">
            <w:pPr>
              <w:widowControl w:val="0"/>
              <w:suppressAutoHyphens/>
              <w:rPr>
                <w:bCs/>
              </w:rPr>
            </w:pPr>
            <w:r w:rsidRPr="00F329A2">
              <w:rPr>
                <w:bCs/>
              </w:rPr>
              <w:t>Сборка и разборка деревянных настилов  на существующих металлоконструкциях на высоте: 3-6м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r>
              <w:rPr>
                <w:bCs/>
              </w:rPr>
              <w:t>м2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A56882" w:rsidRDefault="00FF2C7A" w:rsidP="00EB6E97">
            <w:pPr>
              <w:widowControl w:val="0"/>
              <w:suppressAutoHyphens/>
              <w:ind w:left="227"/>
              <w:rPr>
                <w:b/>
                <w:bCs/>
              </w:rPr>
            </w:pPr>
            <w:r>
              <w:rPr>
                <w:b/>
                <w:bCs/>
              </w:rPr>
              <w:t xml:space="preserve">5. 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widowControl w:val="0"/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Механическая обработка деталей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чел.час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160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Default="00FF2C7A" w:rsidP="00EB6E97">
            <w:pPr>
              <w:widowControl w:val="0"/>
              <w:suppressAutoHyphens/>
              <w:ind w:left="227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857B1D" w:rsidRDefault="00FF2C7A" w:rsidP="00EB6E97">
            <w:pPr>
              <w:widowControl w:val="0"/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Разделка и вывоз </w:t>
            </w:r>
            <w:proofErr w:type="spellStart"/>
            <w:r>
              <w:rPr>
                <w:b/>
                <w:bCs/>
              </w:rPr>
              <w:t>металлома</w:t>
            </w:r>
            <w:proofErr w:type="spellEnd"/>
            <w:r>
              <w:rPr>
                <w:b/>
                <w:bCs/>
              </w:rPr>
              <w:t xml:space="preserve"> на площадку временного хранения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r>
              <w:rPr>
                <w:bCs/>
              </w:rPr>
              <w:t>чел/час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55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A56882" w:rsidRDefault="00FF2C7A" w:rsidP="00EB6E97">
            <w:pPr>
              <w:widowControl w:val="0"/>
              <w:suppressAutoHyphens/>
              <w:ind w:left="227"/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6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Pr="00857B1D" w:rsidRDefault="00FF2C7A" w:rsidP="00EB6E97">
            <w:pPr>
              <w:widowControl w:val="0"/>
              <w:suppressAutoHyphens/>
              <w:rPr>
                <w:b/>
                <w:bCs/>
              </w:rPr>
            </w:pPr>
            <w:r w:rsidRPr="00857B1D">
              <w:rPr>
                <w:b/>
                <w:bCs/>
              </w:rPr>
              <w:t xml:space="preserve">Погрузоразгрузочные работы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30136A" w:rsidRDefault="00FF2C7A" w:rsidP="00EB6E97">
            <w:pPr>
              <w:suppressAutoHyphens/>
              <w:ind w:right="-108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чел.час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Default="00FF2C7A" w:rsidP="00EB6E97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150</w:t>
            </w:r>
          </w:p>
        </w:tc>
      </w:tr>
      <w:tr w:rsidR="00FF2C7A" w:rsidRPr="00547D61" w:rsidTr="00C62A16">
        <w:trPr>
          <w:trHeight w:val="450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A" w:rsidRPr="00A56882" w:rsidRDefault="00FF2C7A" w:rsidP="00EB6E97">
            <w:pPr>
              <w:widowControl w:val="0"/>
              <w:suppressAutoHyphens/>
              <w:ind w:left="227"/>
              <w:rPr>
                <w:b/>
                <w:bCs/>
              </w:rPr>
            </w:pP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2C7A" w:rsidRDefault="00FF2C7A" w:rsidP="00EB6E97">
            <w:pPr>
              <w:suppressAutoHyphens/>
              <w:jc w:val="center"/>
              <w:rPr>
                <w:bCs/>
              </w:rPr>
            </w:pPr>
            <w:r w:rsidRPr="00FF2C7A">
              <w:rPr>
                <w:b/>
                <w:bCs/>
              </w:rPr>
              <w:t xml:space="preserve">Итого планируемая стоимость </w:t>
            </w:r>
            <w:r>
              <w:rPr>
                <w:b/>
                <w:bCs/>
              </w:rPr>
              <w:t>15</w:t>
            </w:r>
            <w:r w:rsidRPr="00FF2C7A">
              <w:rPr>
                <w:b/>
                <w:bCs/>
              </w:rPr>
              <w:t>00,00 тыс. руб. без учета НДС</w:t>
            </w:r>
            <w:r w:rsidRPr="00FF2C7A">
              <w:rPr>
                <w:bCs/>
              </w:rPr>
              <w:t xml:space="preserve">                       </w:t>
            </w:r>
          </w:p>
        </w:tc>
      </w:tr>
    </w:tbl>
    <w:p w:rsidR="00D1532A" w:rsidRDefault="00D1532A" w:rsidP="00503461">
      <w:pPr>
        <w:pStyle w:val="4"/>
        <w:widowControl w:val="0"/>
        <w:suppressAutoHyphens/>
      </w:pPr>
    </w:p>
    <w:p w:rsidR="00503461" w:rsidRDefault="00503461" w:rsidP="00503461">
      <w:pPr>
        <w:pStyle w:val="4"/>
        <w:widowControl w:val="0"/>
        <w:suppressAutoHyphens/>
      </w:pPr>
      <w:r>
        <w:t>УКРУПНЕННАЯ  В Е Д О М О С Т Ь</w:t>
      </w:r>
    </w:p>
    <w:p w:rsidR="00503461" w:rsidRDefault="00503461" w:rsidP="00D1532A">
      <w:pPr>
        <w:pStyle w:val="22"/>
        <w:suppressAutoHyphens/>
        <w:ind w:left="357"/>
      </w:pPr>
      <w:r w:rsidRPr="00547D61">
        <w:rPr>
          <w:bCs/>
        </w:rPr>
        <w:t>объёмов работ</w:t>
      </w:r>
      <w:r>
        <w:t xml:space="preserve">  на р</w:t>
      </w:r>
      <w:r w:rsidRPr="00537CFA">
        <w:t xml:space="preserve">емонт АКЗ оборудования </w:t>
      </w:r>
      <w:r>
        <w:t xml:space="preserve"> ХЦ  </w:t>
      </w:r>
      <w:r w:rsidRPr="0048324B">
        <w:t>Южной ТЭЦ</w:t>
      </w:r>
      <w:r>
        <w:t>.</w:t>
      </w: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211"/>
        <w:gridCol w:w="1341"/>
        <w:gridCol w:w="1877"/>
      </w:tblGrid>
      <w:tr w:rsidR="00C62A16" w:rsidRPr="00EA61CD" w:rsidTr="00C62A16">
        <w:trPr>
          <w:jc w:val="center"/>
        </w:trPr>
        <w:tc>
          <w:tcPr>
            <w:tcW w:w="720" w:type="dxa"/>
            <w:vAlign w:val="center"/>
          </w:tcPr>
          <w:p w:rsidR="00C62A16" w:rsidRPr="00EA61CD" w:rsidRDefault="00C62A16" w:rsidP="00EB6E97">
            <w:pPr>
              <w:jc w:val="center"/>
              <w:rPr>
                <w:b/>
              </w:rPr>
            </w:pPr>
            <w:r w:rsidRPr="00EA61CD">
              <w:rPr>
                <w:b/>
              </w:rPr>
              <w:t xml:space="preserve">№ </w:t>
            </w:r>
            <w:proofErr w:type="spellStart"/>
            <w:r w:rsidRPr="00EA61CD">
              <w:rPr>
                <w:b/>
              </w:rPr>
              <w:t>п.п</w:t>
            </w:r>
            <w:proofErr w:type="spellEnd"/>
            <w:r w:rsidRPr="00EA61CD">
              <w:rPr>
                <w:b/>
              </w:rPr>
              <w:t>.</w:t>
            </w:r>
          </w:p>
        </w:tc>
        <w:tc>
          <w:tcPr>
            <w:tcW w:w="6211" w:type="dxa"/>
            <w:vAlign w:val="center"/>
          </w:tcPr>
          <w:p w:rsidR="00C62A16" w:rsidRPr="00EA61CD" w:rsidRDefault="00C62A16" w:rsidP="00EB6E97">
            <w:pPr>
              <w:jc w:val="center"/>
              <w:rPr>
                <w:b/>
              </w:rPr>
            </w:pPr>
            <w:r w:rsidRPr="00EA61CD">
              <w:rPr>
                <w:b/>
              </w:rPr>
              <w:t>Наименование работ</w:t>
            </w:r>
          </w:p>
        </w:tc>
        <w:tc>
          <w:tcPr>
            <w:tcW w:w="1341" w:type="dxa"/>
            <w:vAlign w:val="center"/>
          </w:tcPr>
          <w:p w:rsidR="00C62A16" w:rsidRPr="00EA61CD" w:rsidRDefault="00C62A16" w:rsidP="00EB6E97">
            <w:pPr>
              <w:jc w:val="center"/>
              <w:rPr>
                <w:b/>
              </w:rPr>
            </w:pPr>
            <w:r w:rsidRPr="00EA61CD">
              <w:rPr>
                <w:b/>
              </w:rPr>
              <w:t>Ед. изм.</w:t>
            </w:r>
          </w:p>
        </w:tc>
        <w:tc>
          <w:tcPr>
            <w:tcW w:w="1877" w:type="dxa"/>
            <w:vAlign w:val="center"/>
          </w:tcPr>
          <w:p w:rsidR="00C62A16" w:rsidRDefault="00C62A16" w:rsidP="00EB6E97">
            <w:pPr>
              <w:jc w:val="center"/>
              <w:rPr>
                <w:b/>
              </w:rPr>
            </w:pPr>
            <w:r w:rsidRPr="00EA61CD">
              <w:rPr>
                <w:b/>
              </w:rPr>
              <w:t>Объем</w:t>
            </w:r>
          </w:p>
          <w:p w:rsidR="00C62A16" w:rsidRPr="00565786" w:rsidRDefault="00C62A16" w:rsidP="00EB6E97">
            <w:pPr>
              <w:rPr>
                <w:b/>
              </w:rPr>
            </w:pPr>
          </w:p>
        </w:tc>
      </w:tr>
      <w:tr w:rsidR="00C62A16" w:rsidRPr="00EA61CD" w:rsidTr="00C62A16">
        <w:trPr>
          <w:jc w:val="center"/>
        </w:trPr>
        <w:tc>
          <w:tcPr>
            <w:tcW w:w="720" w:type="dxa"/>
          </w:tcPr>
          <w:p w:rsidR="00C62A16" w:rsidRDefault="00C62A16" w:rsidP="00EB6E97">
            <w:pPr>
              <w:pStyle w:val="afc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211" w:type="dxa"/>
          </w:tcPr>
          <w:p w:rsidR="00C62A16" w:rsidRPr="00DB2E56" w:rsidRDefault="00C62A16" w:rsidP="00EB6E97">
            <w:pPr>
              <w:rPr>
                <w:b/>
              </w:rPr>
            </w:pPr>
            <w:r w:rsidRPr="00DB2E56">
              <w:rPr>
                <w:b/>
              </w:rPr>
              <w:t xml:space="preserve">АКЗ наружной поверхности </w:t>
            </w:r>
            <w:r>
              <w:rPr>
                <w:b/>
              </w:rPr>
              <w:t>фильтров ХВО ОВК</w:t>
            </w:r>
          </w:p>
        </w:tc>
        <w:tc>
          <w:tcPr>
            <w:tcW w:w="1341" w:type="dxa"/>
          </w:tcPr>
          <w:p w:rsidR="00C62A16" w:rsidRDefault="00C62A16" w:rsidP="00EB6E97">
            <w:pPr>
              <w:jc w:val="center"/>
            </w:pPr>
          </w:p>
        </w:tc>
        <w:tc>
          <w:tcPr>
            <w:tcW w:w="1877" w:type="dxa"/>
          </w:tcPr>
          <w:p w:rsidR="00C62A16" w:rsidRDefault="00C62A16" w:rsidP="00EB6E97">
            <w:pPr>
              <w:jc w:val="center"/>
            </w:pPr>
          </w:p>
        </w:tc>
      </w:tr>
      <w:tr w:rsidR="00C62A16" w:rsidRPr="00EA61CD" w:rsidTr="00C62A16">
        <w:trPr>
          <w:jc w:val="center"/>
        </w:trPr>
        <w:tc>
          <w:tcPr>
            <w:tcW w:w="720" w:type="dxa"/>
          </w:tcPr>
          <w:p w:rsidR="00C62A16" w:rsidRDefault="00C62A16" w:rsidP="00EB6E97">
            <w:pPr>
              <w:pStyle w:val="afc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6211" w:type="dxa"/>
          </w:tcPr>
          <w:p w:rsidR="00C62A16" w:rsidRPr="00592C02" w:rsidRDefault="00C62A16" w:rsidP="00EB6E97">
            <w:r>
              <w:t xml:space="preserve">Механическая очистка наружной поверхности фильтров </w:t>
            </w:r>
          </w:p>
        </w:tc>
        <w:tc>
          <w:tcPr>
            <w:tcW w:w="1341" w:type="dxa"/>
          </w:tcPr>
          <w:p w:rsidR="00C62A16" w:rsidRPr="00FE2165" w:rsidRDefault="00C62A16" w:rsidP="00EB6E97">
            <w:pPr>
              <w:jc w:val="center"/>
              <w:rPr>
                <w:sz w:val="28"/>
                <w:szCs w:val="28"/>
                <w:vertAlign w:val="superscript"/>
              </w:rPr>
            </w:pPr>
            <w:proofErr w:type="spellStart"/>
            <w:r w:rsidRPr="00FE2165">
              <w:rPr>
                <w:sz w:val="28"/>
                <w:szCs w:val="28"/>
                <w:vertAlign w:val="superscript"/>
              </w:rPr>
              <w:t>шт</w:t>
            </w:r>
            <w:proofErr w:type="spellEnd"/>
          </w:p>
        </w:tc>
        <w:tc>
          <w:tcPr>
            <w:tcW w:w="1877" w:type="dxa"/>
          </w:tcPr>
          <w:p w:rsidR="00C62A16" w:rsidRDefault="00C62A16" w:rsidP="00EB6E97">
            <w:pPr>
              <w:jc w:val="center"/>
            </w:pPr>
            <w:r>
              <w:t>27</w:t>
            </w:r>
          </w:p>
        </w:tc>
      </w:tr>
      <w:tr w:rsidR="00C62A16" w:rsidRPr="00EA61CD" w:rsidTr="00C62A16">
        <w:trPr>
          <w:jc w:val="center"/>
        </w:trPr>
        <w:tc>
          <w:tcPr>
            <w:tcW w:w="720" w:type="dxa"/>
          </w:tcPr>
          <w:p w:rsidR="00C62A16" w:rsidRDefault="00C62A16" w:rsidP="00EB6E97">
            <w:pPr>
              <w:pStyle w:val="afc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6211" w:type="dxa"/>
          </w:tcPr>
          <w:p w:rsidR="00C62A16" w:rsidRDefault="00C62A16" w:rsidP="00EB6E97">
            <w:proofErr w:type="spellStart"/>
            <w:r>
              <w:t>Обеспыливание</w:t>
            </w:r>
            <w:proofErr w:type="spellEnd"/>
            <w:r>
              <w:t xml:space="preserve"> </w:t>
            </w:r>
            <w:proofErr w:type="spellStart"/>
            <w:r>
              <w:t>паоверхностей</w:t>
            </w:r>
            <w:proofErr w:type="spellEnd"/>
          </w:p>
        </w:tc>
        <w:tc>
          <w:tcPr>
            <w:tcW w:w="1341" w:type="dxa"/>
          </w:tcPr>
          <w:p w:rsidR="00C62A16" w:rsidRPr="002B2240" w:rsidRDefault="00C62A16" w:rsidP="00EB6E97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877" w:type="dxa"/>
          </w:tcPr>
          <w:p w:rsidR="00C62A16" w:rsidRDefault="00C62A16" w:rsidP="00EB6E97">
            <w:pPr>
              <w:jc w:val="center"/>
            </w:pPr>
            <w:r>
              <w:t>998,1</w:t>
            </w:r>
          </w:p>
        </w:tc>
      </w:tr>
      <w:tr w:rsidR="00C62A16" w:rsidRPr="00EA61CD" w:rsidTr="00C62A16">
        <w:trPr>
          <w:jc w:val="center"/>
        </w:trPr>
        <w:tc>
          <w:tcPr>
            <w:tcW w:w="720" w:type="dxa"/>
          </w:tcPr>
          <w:p w:rsidR="00C62A16" w:rsidRDefault="00C62A16" w:rsidP="00EB6E97">
            <w:pPr>
              <w:pStyle w:val="afc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</w:p>
        </w:tc>
        <w:tc>
          <w:tcPr>
            <w:tcW w:w="6211" w:type="dxa"/>
          </w:tcPr>
          <w:p w:rsidR="00C62A16" w:rsidRDefault="00C62A16" w:rsidP="00EB6E97">
            <w:r>
              <w:t xml:space="preserve">Обезжиривание поверхностей </w:t>
            </w:r>
          </w:p>
        </w:tc>
        <w:tc>
          <w:tcPr>
            <w:tcW w:w="1341" w:type="dxa"/>
          </w:tcPr>
          <w:p w:rsidR="00C62A16" w:rsidRDefault="00C62A16" w:rsidP="00EB6E97">
            <w:pPr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877" w:type="dxa"/>
          </w:tcPr>
          <w:p w:rsidR="00C62A16" w:rsidRDefault="00C62A16" w:rsidP="00EB6E97">
            <w:pPr>
              <w:jc w:val="center"/>
            </w:pPr>
            <w:r>
              <w:t>998,1</w:t>
            </w:r>
          </w:p>
        </w:tc>
      </w:tr>
      <w:tr w:rsidR="00C62A16" w:rsidRPr="00EA61CD" w:rsidTr="00C62A16">
        <w:trPr>
          <w:jc w:val="center"/>
        </w:trPr>
        <w:tc>
          <w:tcPr>
            <w:tcW w:w="720" w:type="dxa"/>
          </w:tcPr>
          <w:p w:rsidR="00C62A16" w:rsidRDefault="00C62A16" w:rsidP="00EB6E97">
            <w:pPr>
              <w:pStyle w:val="afc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6211" w:type="dxa"/>
          </w:tcPr>
          <w:p w:rsidR="00C62A16" w:rsidRDefault="00C62A16" w:rsidP="00EB6E97">
            <w:proofErr w:type="spellStart"/>
            <w:r>
              <w:t>Огрунтовка</w:t>
            </w:r>
            <w:proofErr w:type="spellEnd"/>
            <w:r>
              <w:t xml:space="preserve">  поверхности перед покраской</w:t>
            </w:r>
          </w:p>
        </w:tc>
        <w:tc>
          <w:tcPr>
            <w:tcW w:w="1341" w:type="dxa"/>
          </w:tcPr>
          <w:p w:rsidR="00C62A16" w:rsidRPr="002B2240" w:rsidRDefault="00C62A16" w:rsidP="00EB6E97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877" w:type="dxa"/>
          </w:tcPr>
          <w:p w:rsidR="00C62A16" w:rsidRDefault="00C62A16" w:rsidP="00EB6E97">
            <w:pPr>
              <w:jc w:val="center"/>
            </w:pPr>
            <w:r>
              <w:t>998,1</w:t>
            </w:r>
          </w:p>
        </w:tc>
      </w:tr>
      <w:tr w:rsidR="00C62A16" w:rsidRPr="00EA61CD" w:rsidTr="00C62A16">
        <w:trPr>
          <w:jc w:val="center"/>
        </w:trPr>
        <w:tc>
          <w:tcPr>
            <w:tcW w:w="720" w:type="dxa"/>
          </w:tcPr>
          <w:p w:rsidR="00C62A16" w:rsidRDefault="00C62A16" w:rsidP="00EB6E97">
            <w:pPr>
              <w:pStyle w:val="afc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</w:p>
        </w:tc>
        <w:tc>
          <w:tcPr>
            <w:tcW w:w="6211" w:type="dxa"/>
          </w:tcPr>
          <w:p w:rsidR="00C62A16" w:rsidRDefault="00C62A16" w:rsidP="00EB6E97">
            <w:r>
              <w:t xml:space="preserve">Ремонт лакокрасочного покрытия наружной  поверхности </w:t>
            </w:r>
          </w:p>
          <w:p w:rsidR="00C62A16" w:rsidRPr="00C6239D" w:rsidRDefault="00C62A16" w:rsidP="00EB6E97">
            <w:r w:rsidRPr="00C6239D">
              <w:t>(2 слоя), (цвет сферы - зелёный, согласно ГОСТ 14202-69)</w:t>
            </w:r>
          </w:p>
        </w:tc>
        <w:tc>
          <w:tcPr>
            <w:tcW w:w="1341" w:type="dxa"/>
          </w:tcPr>
          <w:p w:rsidR="00C62A16" w:rsidRDefault="00C62A16" w:rsidP="00EB6E97">
            <w:pPr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877" w:type="dxa"/>
          </w:tcPr>
          <w:p w:rsidR="00C62A16" w:rsidRDefault="00C62A16" w:rsidP="00EB6E97">
            <w:pPr>
              <w:jc w:val="center"/>
            </w:pPr>
            <w:r>
              <w:t>453,8</w:t>
            </w:r>
          </w:p>
        </w:tc>
      </w:tr>
      <w:tr w:rsidR="00C62A16" w:rsidRPr="00EA61CD" w:rsidTr="00C62A16">
        <w:trPr>
          <w:jc w:val="center"/>
        </w:trPr>
        <w:tc>
          <w:tcPr>
            <w:tcW w:w="720" w:type="dxa"/>
          </w:tcPr>
          <w:p w:rsidR="00C62A16" w:rsidRDefault="00C62A16" w:rsidP="00EB6E97">
            <w:pPr>
              <w:pStyle w:val="afc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</w:p>
        </w:tc>
        <w:tc>
          <w:tcPr>
            <w:tcW w:w="6211" w:type="dxa"/>
          </w:tcPr>
          <w:p w:rsidR="00C62A16" w:rsidRDefault="00C62A16" w:rsidP="00EB6E97">
            <w:r>
              <w:t xml:space="preserve">Ремонт лакокрасочного покрытия наружной  поверхности </w:t>
            </w:r>
          </w:p>
          <w:p w:rsidR="00C62A16" w:rsidRPr="00C6239D" w:rsidRDefault="00C62A16" w:rsidP="00EB6E97">
            <w:r w:rsidRPr="00C6239D">
              <w:t>(2 слоя), (цвет цилиндрической части - серый, согласно ГОСТ 14202-69)</w:t>
            </w:r>
          </w:p>
        </w:tc>
        <w:tc>
          <w:tcPr>
            <w:tcW w:w="1341" w:type="dxa"/>
          </w:tcPr>
          <w:p w:rsidR="00C62A16" w:rsidRDefault="00C62A16" w:rsidP="00EB6E97">
            <w:pPr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877" w:type="dxa"/>
          </w:tcPr>
          <w:p w:rsidR="00C62A16" w:rsidRDefault="00C62A16" w:rsidP="00EB6E97">
            <w:pPr>
              <w:jc w:val="center"/>
            </w:pPr>
            <w:r>
              <w:t>544,3</w:t>
            </w:r>
          </w:p>
        </w:tc>
      </w:tr>
      <w:tr w:rsidR="00C62A16" w:rsidRPr="00EA61CD" w:rsidTr="00C62A16">
        <w:trPr>
          <w:trHeight w:val="354"/>
          <w:jc w:val="center"/>
        </w:trPr>
        <w:tc>
          <w:tcPr>
            <w:tcW w:w="720" w:type="dxa"/>
          </w:tcPr>
          <w:p w:rsidR="00C62A16" w:rsidRPr="00827587" w:rsidRDefault="00C62A16" w:rsidP="00EB6E9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211" w:type="dxa"/>
          </w:tcPr>
          <w:p w:rsidR="00C62A16" w:rsidRPr="0048324B" w:rsidRDefault="00C62A16" w:rsidP="00EB6E97">
            <w:pPr>
              <w:widowControl w:val="0"/>
              <w:suppressAutoHyphens/>
              <w:jc w:val="both"/>
            </w:pPr>
            <w:r>
              <w:rPr>
                <w:b/>
              </w:rPr>
              <w:t>Комплекс работ по покраске оборудования и трубопроводов</w:t>
            </w:r>
            <w:r w:rsidRPr="008250BB">
              <w:rPr>
                <w:b/>
                <w:color w:val="000000"/>
              </w:rPr>
              <w:t xml:space="preserve"> фильтровального зала ХВО ОВК </w:t>
            </w:r>
          </w:p>
        </w:tc>
        <w:tc>
          <w:tcPr>
            <w:tcW w:w="1341" w:type="dxa"/>
          </w:tcPr>
          <w:p w:rsidR="00C62A16" w:rsidRPr="0048324B" w:rsidRDefault="00C62A16" w:rsidP="00EB6E97">
            <w:pPr>
              <w:jc w:val="center"/>
            </w:pPr>
          </w:p>
        </w:tc>
        <w:tc>
          <w:tcPr>
            <w:tcW w:w="1877" w:type="dxa"/>
          </w:tcPr>
          <w:p w:rsidR="00C62A16" w:rsidRPr="0048324B" w:rsidRDefault="00C62A16" w:rsidP="00EB6E97">
            <w:pPr>
              <w:jc w:val="center"/>
            </w:pPr>
          </w:p>
        </w:tc>
      </w:tr>
      <w:tr w:rsidR="00C62A16" w:rsidRPr="00EA61CD" w:rsidTr="00C62A16">
        <w:trPr>
          <w:trHeight w:val="354"/>
          <w:jc w:val="center"/>
        </w:trPr>
        <w:tc>
          <w:tcPr>
            <w:tcW w:w="720" w:type="dxa"/>
          </w:tcPr>
          <w:p w:rsidR="00C62A16" w:rsidRPr="0048324B" w:rsidRDefault="00C62A16" w:rsidP="00EB6E97">
            <w:pPr>
              <w:jc w:val="center"/>
            </w:pPr>
            <w:r>
              <w:t>2.1</w:t>
            </w:r>
          </w:p>
        </w:tc>
        <w:tc>
          <w:tcPr>
            <w:tcW w:w="6211" w:type="dxa"/>
          </w:tcPr>
          <w:p w:rsidR="00C62A16" w:rsidRDefault="00C62A16" w:rsidP="00EB6E97">
            <w:r>
              <w:t xml:space="preserve"> Механическая очистка наружных металлических п</w:t>
            </w:r>
            <w:r>
              <w:t>о</w:t>
            </w:r>
            <w:r>
              <w:t>верхностей трубопроводов</w:t>
            </w:r>
            <w:r w:rsidRPr="006450AA">
              <w:t xml:space="preserve"> </w:t>
            </w:r>
            <w:r>
              <w:t>диаметрами</w:t>
            </w:r>
            <w:r w:rsidRPr="006450AA">
              <w:t>: 25</w:t>
            </w:r>
            <w:r>
              <w:t xml:space="preserve">, </w:t>
            </w:r>
            <w:r w:rsidRPr="006450AA">
              <w:t>58</w:t>
            </w:r>
            <w:r>
              <w:t xml:space="preserve">, </w:t>
            </w:r>
            <w:r w:rsidRPr="006450AA">
              <w:t>89</w:t>
            </w:r>
            <w:r>
              <w:t xml:space="preserve">, </w:t>
            </w:r>
            <w:r w:rsidRPr="006450AA">
              <w:t>109</w:t>
            </w:r>
            <w:r>
              <w:t>, 159,219</w:t>
            </w:r>
          </w:p>
        </w:tc>
        <w:tc>
          <w:tcPr>
            <w:tcW w:w="1341" w:type="dxa"/>
          </w:tcPr>
          <w:p w:rsidR="00C62A16" w:rsidRPr="00C14BD5" w:rsidRDefault="00C62A16" w:rsidP="00EB6E97">
            <w:pPr>
              <w:rPr>
                <w:sz w:val="20"/>
                <w:szCs w:val="20"/>
              </w:rPr>
            </w:pPr>
            <w:r>
              <w:t xml:space="preserve">   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877" w:type="dxa"/>
          </w:tcPr>
          <w:p w:rsidR="00C62A16" w:rsidRPr="0048324B" w:rsidRDefault="00C62A16" w:rsidP="00EB6E97">
            <w:pPr>
              <w:jc w:val="center"/>
            </w:pPr>
            <w:r>
              <w:t>1692,0</w:t>
            </w:r>
          </w:p>
        </w:tc>
      </w:tr>
      <w:tr w:rsidR="00C62A16" w:rsidRPr="00EA61CD" w:rsidTr="00C62A16">
        <w:trPr>
          <w:trHeight w:val="354"/>
          <w:jc w:val="center"/>
        </w:trPr>
        <w:tc>
          <w:tcPr>
            <w:tcW w:w="720" w:type="dxa"/>
          </w:tcPr>
          <w:p w:rsidR="00C62A16" w:rsidRPr="0048324B" w:rsidRDefault="00C62A16" w:rsidP="00EB6E97">
            <w:pPr>
              <w:jc w:val="center"/>
            </w:pPr>
            <w:r>
              <w:t>2.2</w:t>
            </w:r>
          </w:p>
        </w:tc>
        <w:tc>
          <w:tcPr>
            <w:tcW w:w="6211" w:type="dxa"/>
          </w:tcPr>
          <w:p w:rsidR="00C62A16" w:rsidRDefault="00C62A16" w:rsidP="00EB6E97">
            <w:proofErr w:type="spellStart"/>
            <w:r>
              <w:t>Обеспыливание</w:t>
            </w:r>
            <w:proofErr w:type="spellEnd"/>
            <w:r>
              <w:t xml:space="preserve"> поверхностей </w:t>
            </w:r>
          </w:p>
        </w:tc>
        <w:tc>
          <w:tcPr>
            <w:tcW w:w="1341" w:type="dxa"/>
          </w:tcPr>
          <w:p w:rsidR="00C62A16" w:rsidRDefault="00C62A16" w:rsidP="00EB6E97">
            <w:pPr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877" w:type="dxa"/>
          </w:tcPr>
          <w:p w:rsidR="00C62A16" w:rsidRPr="0048324B" w:rsidRDefault="00C62A16" w:rsidP="00EB6E97">
            <w:pPr>
              <w:jc w:val="center"/>
            </w:pPr>
            <w:r>
              <w:t>1692,0</w:t>
            </w:r>
          </w:p>
        </w:tc>
      </w:tr>
      <w:tr w:rsidR="00C62A16" w:rsidRPr="00EA61CD" w:rsidTr="00C62A16">
        <w:trPr>
          <w:trHeight w:val="354"/>
          <w:jc w:val="center"/>
        </w:trPr>
        <w:tc>
          <w:tcPr>
            <w:tcW w:w="720" w:type="dxa"/>
          </w:tcPr>
          <w:p w:rsidR="00C62A16" w:rsidRPr="0048324B" w:rsidRDefault="00C62A16" w:rsidP="00EB6E97">
            <w:pPr>
              <w:jc w:val="center"/>
            </w:pPr>
            <w:r>
              <w:t>2.3</w:t>
            </w:r>
          </w:p>
        </w:tc>
        <w:tc>
          <w:tcPr>
            <w:tcW w:w="6211" w:type="dxa"/>
          </w:tcPr>
          <w:p w:rsidR="00C62A16" w:rsidRDefault="00C62A16" w:rsidP="00EB6E97">
            <w:r>
              <w:t xml:space="preserve">Обезжиривание поверхностей </w:t>
            </w:r>
          </w:p>
        </w:tc>
        <w:tc>
          <w:tcPr>
            <w:tcW w:w="1341" w:type="dxa"/>
          </w:tcPr>
          <w:p w:rsidR="00C62A16" w:rsidRDefault="00C62A16" w:rsidP="00EB6E97">
            <w:pPr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877" w:type="dxa"/>
          </w:tcPr>
          <w:p w:rsidR="00C62A16" w:rsidRPr="0048324B" w:rsidRDefault="00C62A16" w:rsidP="00EB6E97">
            <w:pPr>
              <w:jc w:val="center"/>
            </w:pPr>
            <w:r>
              <w:t>1692,0</w:t>
            </w:r>
          </w:p>
        </w:tc>
      </w:tr>
      <w:tr w:rsidR="00C62A16" w:rsidRPr="00EA61CD" w:rsidTr="00C62A16">
        <w:trPr>
          <w:trHeight w:val="354"/>
          <w:jc w:val="center"/>
        </w:trPr>
        <w:tc>
          <w:tcPr>
            <w:tcW w:w="720" w:type="dxa"/>
          </w:tcPr>
          <w:p w:rsidR="00C62A16" w:rsidRPr="0048324B" w:rsidRDefault="00C62A16" w:rsidP="00EB6E97">
            <w:pPr>
              <w:jc w:val="center"/>
            </w:pPr>
            <w:r>
              <w:t>2.3</w:t>
            </w:r>
          </w:p>
        </w:tc>
        <w:tc>
          <w:tcPr>
            <w:tcW w:w="6211" w:type="dxa"/>
          </w:tcPr>
          <w:p w:rsidR="00C62A16" w:rsidRDefault="00C62A16" w:rsidP="00EB6E97">
            <w:proofErr w:type="spellStart"/>
            <w:r>
              <w:t>Огрунтовка</w:t>
            </w:r>
            <w:proofErr w:type="spellEnd"/>
            <w:r>
              <w:t xml:space="preserve">  поверхности перед покраской, 1 слой</w:t>
            </w:r>
          </w:p>
        </w:tc>
        <w:tc>
          <w:tcPr>
            <w:tcW w:w="1341" w:type="dxa"/>
          </w:tcPr>
          <w:p w:rsidR="00C62A16" w:rsidRDefault="00C62A16" w:rsidP="00EB6E97">
            <w:pPr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877" w:type="dxa"/>
          </w:tcPr>
          <w:p w:rsidR="00C62A16" w:rsidRPr="0048324B" w:rsidRDefault="00C62A16" w:rsidP="00EB6E97">
            <w:pPr>
              <w:jc w:val="center"/>
            </w:pPr>
            <w:r>
              <w:t>1692,0</w:t>
            </w:r>
          </w:p>
        </w:tc>
      </w:tr>
      <w:tr w:rsidR="00C62A16" w:rsidRPr="00EA61CD" w:rsidTr="00C62A16">
        <w:trPr>
          <w:trHeight w:val="354"/>
          <w:jc w:val="center"/>
        </w:trPr>
        <w:tc>
          <w:tcPr>
            <w:tcW w:w="720" w:type="dxa"/>
          </w:tcPr>
          <w:p w:rsidR="00C62A16" w:rsidRDefault="00C62A16" w:rsidP="00EB6E97">
            <w:pPr>
              <w:jc w:val="center"/>
            </w:pPr>
            <w:r>
              <w:t>2.4</w:t>
            </w:r>
          </w:p>
          <w:p w:rsidR="00C62A16" w:rsidRPr="0048324B" w:rsidRDefault="00C62A16" w:rsidP="00EB6E97"/>
        </w:tc>
        <w:tc>
          <w:tcPr>
            <w:tcW w:w="6211" w:type="dxa"/>
          </w:tcPr>
          <w:p w:rsidR="00C62A16" w:rsidRPr="005E35D8" w:rsidRDefault="00C62A16" w:rsidP="00EB6E97">
            <w:r w:rsidRPr="005E35D8">
              <w:lastRenderedPageBreak/>
              <w:t xml:space="preserve">Ремонт лакокрасочного покрытия наружной  поверхности </w:t>
            </w:r>
          </w:p>
          <w:p w:rsidR="00C62A16" w:rsidRPr="005E35D8" w:rsidRDefault="00C62A16" w:rsidP="00EB6E97">
            <w:r w:rsidRPr="005E35D8">
              <w:lastRenderedPageBreak/>
              <w:t>(2 слоя), (зелёный цвет, согласно ГОСТ 14202-69)</w:t>
            </w:r>
          </w:p>
        </w:tc>
        <w:tc>
          <w:tcPr>
            <w:tcW w:w="1341" w:type="dxa"/>
          </w:tcPr>
          <w:p w:rsidR="00C62A16" w:rsidRDefault="00C62A16" w:rsidP="00EB6E97">
            <w:pPr>
              <w:jc w:val="center"/>
            </w:pPr>
            <w:r>
              <w:lastRenderedPageBreak/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877" w:type="dxa"/>
          </w:tcPr>
          <w:p w:rsidR="00C62A16" w:rsidRDefault="00C62A16" w:rsidP="00EB6E97">
            <w:pPr>
              <w:jc w:val="center"/>
            </w:pPr>
            <w:r>
              <w:t>796</w:t>
            </w:r>
          </w:p>
        </w:tc>
      </w:tr>
      <w:tr w:rsidR="00C62A16" w:rsidRPr="00EA61CD" w:rsidTr="00C62A16">
        <w:trPr>
          <w:trHeight w:val="354"/>
          <w:jc w:val="center"/>
        </w:trPr>
        <w:tc>
          <w:tcPr>
            <w:tcW w:w="720" w:type="dxa"/>
          </w:tcPr>
          <w:p w:rsidR="00C62A16" w:rsidRDefault="00C62A16" w:rsidP="00EB6E97">
            <w:pPr>
              <w:jc w:val="center"/>
            </w:pPr>
            <w:r>
              <w:lastRenderedPageBreak/>
              <w:t>2.5</w:t>
            </w:r>
          </w:p>
        </w:tc>
        <w:tc>
          <w:tcPr>
            <w:tcW w:w="6211" w:type="dxa"/>
          </w:tcPr>
          <w:p w:rsidR="00C62A16" w:rsidRPr="005E35D8" w:rsidRDefault="00C62A16" w:rsidP="00EB6E97">
            <w:r w:rsidRPr="005E35D8">
              <w:t xml:space="preserve">Ремонт лакокрасочного покрытия наружной  поверхности </w:t>
            </w:r>
          </w:p>
          <w:p w:rsidR="00C62A16" w:rsidRPr="005E35D8" w:rsidRDefault="00C62A16" w:rsidP="00EB6E97">
            <w:r w:rsidRPr="005E35D8">
              <w:t>(2 слоя), (серый  цвет, согласно ГОСТ 14202-69)</w:t>
            </w:r>
          </w:p>
        </w:tc>
        <w:tc>
          <w:tcPr>
            <w:tcW w:w="1341" w:type="dxa"/>
          </w:tcPr>
          <w:p w:rsidR="00C62A16" w:rsidRDefault="00C62A16" w:rsidP="00EB6E97">
            <w:pPr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877" w:type="dxa"/>
          </w:tcPr>
          <w:p w:rsidR="00C62A16" w:rsidRDefault="00C62A16" w:rsidP="00EB6E97">
            <w:pPr>
              <w:jc w:val="center"/>
            </w:pPr>
            <w:r>
              <w:t>510,6</w:t>
            </w:r>
          </w:p>
        </w:tc>
      </w:tr>
      <w:tr w:rsidR="00C62A16" w:rsidRPr="00EA61CD" w:rsidTr="00C62A16">
        <w:trPr>
          <w:trHeight w:val="354"/>
          <w:jc w:val="center"/>
        </w:trPr>
        <w:tc>
          <w:tcPr>
            <w:tcW w:w="720" w:type="dxa"/>
          </w:tcPr>
          <w:p w:rsidR="00C62A16" w:rsidRDefault="00C62A16" w:rsidP="00EB6E97">
            <w:pPr>
              <w:jc w:val="center"/>
            </w:pPr>
            <w:r>
              <w:t>2.6</w:t>
            </w:r>
          </w:p>
        </w:tc>
        <w:tc>
          <w:tcPr>
            <w:tcW w:w="6211" w:type="dxa"/>
          </w:tcPr>
          <w:p w:rsidR="00C62A16" w:rsidRPr="005E35D8" w:rsidRDefault="00C62A16" w:rsidP="00EB6E97">
            <w:r w:rsidRPr="005E35D8">
              <w:t xml:space="preserve">Ремонт лакокрасочного покрытия наружной  поверхности </w:t>
            </w:r>
          </w:p>
          <w:p w:rsidR="00C62A16" w:rsidRPr="005E35D8" w:rsidRDefault="00C62A16" w:rsidP="00EB6E97">
            <w:r w:rsidRPr="005E35D8">
              <w:t>(2 слоя), (синий цвет, согласно ГОСТ 14202-69)</w:t>
            </w:r>
          </w:p>
        </w:tc>
        <w:tc>
          <w:tcPr>
            <w:tcW w:w="1341" w:type="dxa"/>
          </w:tcPr>
          <w:p w:rsidR="00C62A16" w:rsidRDefault="00C62A16" w:rsidP="00EB6E97">
            <w:pPr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877" w:type="dxa"/>
          </w:tcPr>
          <w:p w:rsidR="00C62A16" w:rsidRDefault="00C62A16" w:rsidP="00EB6E97">
            <w:pPr>
              <w:jc w:val="center"/>
            </w:pPr>
            <w:r>
              <w:t>28,4</w:t>
            </w:r>
          </w:p>
        </w:tc>
      </w:tr>
      <w:tr w:rsidR="00C62A16" w:rsidRPr="00EA61CD" w:rsidTr="00C62A16">
        <w:trPr>
          <w:trHeight w:val="354"/>
          <w:jc w:val="center"/>
        </w:trPr>
        <w:tc>
          <w:tcPr>
            <w:tcW w:w="720" w:type="dxa"/>
          </w:tcPr>
          <w:p w:rsidR="00C62A16" w:rsidRDefault="00C62A16" w:rsidP="00EB6E97">
            <w:pPr>
              <w:jc w:val="center"/>
            </w:pPr>
            <w:r>
              <w:t>2.7</w:t>
            </w:r>
          </w:p>
        </w:tc>
        <w:tc>
          <w:tcPr>
            <w:tcW w:w="6211" w:type="dxa"/>
          </w:tcPr>
          <w:p w:rsidR="00C62A16" w:rsidRPr="005E35D8" w:rsidRDefault="00C62A16" w:rsidP="00EB6E97">
            <w:r w:rsidRPr="005E35D8">
              <w:t xml:space="preserve">Ремонт лакокрасочного покрытия наружной  поверхности </w:t>
            </w:r>
          </w:p>
          <w:p w:rsidR="00C62A16" w:rsidRPr="005E35D8" w:rsidRDefault="00C62A16" w:rsidP="00EB6E97">
            <w:r w:rsidRPr="005E35D8">
              <w:t>(2 слоя), (оранжевый  цвет, согласно ГОСТ 14202-69)</w:t>
            </w:r>
          </w:p>
        </w:tc>
        <w:tc>
          <w:tcPr>
            <w:tcW w:w="1341" w:type="dxa"/>
          </w:tcPr>
          <w:p w:rsidR="00C62A16" w:rsidRDefault="00C62A16" w:rsidP="00EB6E97">
            <w:pPr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877" w:type="dxa"/>
          </w:tcPr>
          <w:p w:rsidR="00C62A16" w:rsidRDefault="00C62A16" w:rsidP="00EB6E97">
            <w:pPr>
              <w:jc w:val="center"/>
            </w:pPr>
            <w:r>
              <w:t>119,0</w:t>
            </w:r>
          </w:p>
        </w:tc>
      </w:tr>
      <w:tr w:rsidR="00C62A16" w:rsidRPr="00EA61CD" w:rsidTr="00C62A16">
        <w:trPr>
          <w:trHeight w:val="354"/>
          <w:jc w:val="center"/>
        </w:trPr>
        <w:tc>
          <w:tcPr>
            <w:tcW w:w="720" w:type="dxa"/>
          </w:tcPr>
          <w:p w:rsidR="00C62A16" w:rsidRDefault="00C62A16" w:rsidP="00EB6E97">
            <w:pPr>
              <w:jc w:val="center"/>
            </w:pPr>
            <w:r>
              <w:t>2.8</w:t>
            </w:r>
          </w:p>
        </w:tc>
        <w:tc>
          <w:tcPr>
            <w:tcW w:w="6211" w:type="dxa"/>
          </w:tcPr>
          <w:p w:rsidR="00C62A16" w:rsidRPr="005E35D8" w:rsidRDefault="00C62A16" w:rsidP="00EB6E97">
            <w:r w:rsidRPr="005E35D8">
              <w:t xml:space="preserve">Ремонт лакокрасочного покрытия наружной  поверхности </w:t>
            </w:r>
          </w:p>
          <w:p w:rsidR="00C62A16" w:rsidRPr="005E35D8" w:rsidRDefault="00C62A16" w:rsidP="00EB6E97">
            <w:r w:rsidRPr="005E35D8">
              <w:t>(2 слоя), (фиолетовый  цвет, согласно ГОСТ 14202-69)</w:t>
            </w:r>
          </w:p>
        </w:tc>
        <w:tc>
          <w:tcPr>
            <w:tcW w:w="1341" w:type="dxa"/>
          </w:tcPr>
          <w:p w:rsidR="00C62A16" w:rsidRDefault="00C62A16" w:rsidP="00EB6E97">
            <w:pPr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877" w:type="dxa"/>
          </w:tcPr>
          <w:p w:rsidR="00C62A16" w:rsidRDefault="00C62A16" w:rsidP="00EB6E97">
            <w:pPr>
              <w:jc w:val="center"/>
            </w:pPr>
            <w:r>
              <w:t>119,0</w:t>
            </w:r>
          </w:p>
        </w:tc>
      </w:tr>
      <w:tr w:rsidR="00C62A16" w:rsidRPr="00EA61CD" w:rsidTr="00C62A16">
        <w:trPr>
          <w:trHeight w:val="354"/>
          <w:jc w:val="center"/>
        </w:trPr>
        <w:tc>
          <w:tcPr>
            <w:tcW w:w="720" w:type="dxa"/>
          </w:tcPr>
          <w:p w:rsidR="00C62A16" w:rsidRDefault="00C62A16" w:rsidP="00EB6E97">
            <w:pPr>
              <w:jc w:val="center"/>
            </w:pPr>
            <w:r>
              <w:t>2.9</w:t>
            </w:r>
          </w:p>
        </w:tc>
        <w:tc>
          <w:tcPr>
            <w:tcW w:w="6211" w:type="dxa"/>
          </w:tcPr>
          <w:p w:rsidR="00C62A16" w:rsidRPr="005E35D8" w:rsidRDefault="00C62A16" w:rsidP="00EB6E97">
            <w:r w:rsidRPr="005E35D8">
              <w:t xml:space="preserve">Ремонт лакокрасочного покрытия наружной  поверхности </w:t>
            </w:r>
          </w:p>
          <w:p w:rsidR="00C62A16" w:rsidRPr="005E35D8" w:rsidRDefault="00C62A16" w:rsidP="00EB6E97">
            <w:r w:rsidRPr="005E35D8">
              <w:t>(2 слоя), (белый цвет, согласно ГОСТ 14202-69)</w:t>
            </w:r>
          </w:p>
        </w:tc>
        <w:tc>
          <w:tcPr>
            <w:tcW w:w="1341" w:type="dxa"/>
          </w:tcPr>
          <w:p w:rsidR="00C62A16" w:rsidRDefault="00C62A16" w:rsidP="00EB6E97">
            <w:pPr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877" w:type="dxa"/>
          </w:tcPr>
          <w:p w:rsidR="00C62A16" w:rsidRDefault="00C62A16" w:rsidP="00EB6E97">
            <w:pPr>
              <w:jc w:val="center"/>
            </w:pPr>
            <w:r>
              <w:t>84,0</w:t>
            </w:r>
          </w:p>
        </w:tc>
      </w:tr>
      <w:tr w:rsidR="00C62A16" w:rsidRPr="00EA61CD" w:rsidTr="00C62A16">
        <w:trPr>
          <w:trHeight w:val="354"/>
          <w:jc w:val="center"/>
        </w:trPr>
        <w:tc>
          <w:tcPr>
            <w:tcW w:w="720" w:type="dxa"/>
          </w:tcPr>
          <w:p w:rsidR="00C62A16" w:rsidRDefault="00C62A16" w:rsidP="00EB6E97">
            <w:pPr>
              <w:jc w:val="center"/>
            </w:pPr>
            <w:r>
              <w:t>2.10</w:t>
            </w:r>
          </w:p>
        </w:tc>
        <w:tc>
          <w:tcPr>
            <w:tcW w:w="6211" w:type="dxa"/>
          </w:tcPr>
          <w:p w:rsidR="00C62A16" w:rsidRPr="005E35D8" w:rsidRDefault="00C62A16" w:rsidP="00EB6E97">
            <w:r w:rsidRPr="005E35D8">
              <w:t xml:space="preserve">Ремонт лакокрасочного покрытия наружной  поверхности </w:t>
            </w:r>
          </w:p>
          <w:p w:rsidR="00C62A16" w:rsidRPr="005E35D8" w:rsidRDefault="00C62A16" w:rsidP="00EB6E97">
            <w:r w:rsidRPr="005E35D8">
              <w:t>(2 слоя), (черный цвет, согласно ГОСТ 14202-69)</w:t>
            </w:r>
          </w:p>
        </w:tc>
        <w:tc>
          <w:tcPr>
            <w:tcW w:w="1341" w:type="dxa"/>
          </w:tcPr>
          <w:p w:rsidR="00C62A16" w:rsidRDefault="00C62A16" w:rsidP="00EB6E97">
            <w:pPr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877" w:type="dxa"/>
          </w:tcPr>
          <w:p w:rsidR="00C62A16" w:rsidRDefault="00C62A16" w:rsidP="00EB6E97">
            <w:pPr>
              <w:jc w:val="center"/>
            </w:pPr>
            <w:r>
              <w:t>35,0</w:t>
            </w:r>
          </w:p>
        </w:tc>
      </w:tr>
      <w:tr w:rsidR="00C62A16" w:rsidRPr="00EA61CD" w:rsidTr="00C62A16">
        <w:trPr>
          <w:trHeight w:val="354"/>
          <w:jc w:val="center"/>
        </w:trPr>
        <w:tc>
          <w:tcPr>
            <w:tcW w:w="720" w:type="dxa"/>
            <w:tcBorders>
              <w:bottom w:val="single" w:sz="4" w:space="0" w:color="auto"/>
            </w:tcBorders>
          </w:tcPr>
          <w:p w:rsidR="00C62A16" w:rsidRPr="0048324B" w:rsidRDefault="00C62A16" w:rsidP="00EB6E97">
            <w:pPr>
              <w:jc w:val="center"/>
            </w:pPr>
            <w:r>
              <w:t xml:space="preserve"> 2.11</w:t>
            </w:r>
          </w:p>
        </w:tc>
        <w:tc>
          <w:tcPr>
            <w:tcW w:w="6211" w:type="dxa"/>
            <w:tcBorders>
              <w:bottom w:val="single" w:sz="4" w:space="0" w:color="auto"/>
            </w:tcBorders>
          </w:tcPr>
          <w:p w:rsidR="00C62A16" w:rsidRPr="005E35D8" w:rsidRDefault="00C62A16" w:rsidP="00EB6E97">
            <w:r w:rsidRPr="005E35D8">
              <w:t>Устройство лесов и подмостей для выполнения работ с последующей их разборкой и вывозом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C62A16" w:rsidRPr="0048324B" w:rsidRDefault="00C62A16" w:rsidP="00EB6E97">
            <w:pPr>
              <w:jc w:val="center"/>
            </w:pPr>
            <w:r>
              <w:t>т</w:t>
            </w: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:rsidR="00C62A16" w:rsidRPr="0048324B" w:rsidRDefault="00C62A16" w:rsidP="00EB6E97">
            <w:pPr>
              <w:jc w:val="center"/>
            </w:pPr>
            <w:r>
              <w:t>0,5</w:t>
            </w:r>
          </w:p>
        </w:tc>
      </w:tr>
      <w:tr w:rsidR="00C62A16" w:rsidRPr="00EA61CD" w:rsidTr="00C62A16">
        <w:trPr>
          <w:trHeight w:val="354"/>
          <w:jc w:val="center"/>
        </w:trPr>
        <w:tc>
          <w:tcPr>
            <w:tcW w:w="720" w:type="dxa"/>
          </w:tcPr>
          <w:p w:rsidR="00C62A16" w:rsidRPr="0048324B" w:rsidRDefault="00C62A16" w:rsidP="00EB6E97">
            <w:pPr>
              <w:jc w:val="center"/>
            </w:pPr>
            <w:r>
              <w:t>2.12</w:t>
            </w:r>
          </w:p>
        </w:tc>
        <w:tc>
          <w:tcPr>
            <w:tcW w:w="6211" w:type="dxa"/>
          </w:tcPr>
          <w:p w:rsidR="00C62A16" w:rsidRPr="0048324B" w:rsidRDefault="00C62A16" w:rsidP="00EB6E97">
            <w:r w:rsidRPr="0048324B">
              <w:t>Уборка и вывоз мусора</w:t>
            </w:r>
            <w:r>
              <w:t xml:space="preserve"> за пределы станции и их утилиз</w:t>
            </w:r>
            <w:r>
              <w:t>а</w:t>
            </w:r>
            <w:r>
              <w:t>ция</w:t>
            </w:r>
          </w:p>
        </w:tc>
        <w:tc>
          <w:tcPr>
            <w:tcW w:w="1341" w:type="dxa"/>
          </w:tcPr>
          <w:p w:rsidR="00C62A16" w:rsidRPr="0048324B" w:rsidRDefault="00C62A16" w:rsidP="00EB6E97">
            <w:pPr>
              <w:jc w:val="center"/>
            </w:pPr>
            <w:r w:rsidRPr="0048324B">
              <w:t>м³</w:t>
            </w:r>
          </w:p>
        </w:tc>
        <w:tc>
          <w:tcPr>
            <w:tcW w:w="1877" w:type="dxa"/>
          </w:tcPr>
          <w:p w:rsidR="00C62A16" w:rsidRPr="0048324B" w:rsidRDefault="00C62A16" w:rsidP="00EB6E97">
            <w:pPr>
              <w:jc w:val="center"/>
            </w:pPr>
            <w:r>
              <w:t>5,0</w:t>
            </w:r>
          </w:p>
        </w:tc>
      </w:tr>
      <w:tr w:rsidR="00C62A16" w:rsidRPr="00EA61CD" w:rsidTr="00C62A16">
        <w:trPr>
          <w:gridAfter w:val="3"/>
          <w:wAfter w:w="9429" w:type="dxa"/>
          <w:trHeight w:val="354"/>
          <w:jc w:val="center"/>
        </w:trPr>
        <w:tc>
          <w:tcPr>
            <w:tcW w:w="720" w:type="dxa"/>
            <w:tcBorders>
              <w:bottom w:val="single" w:sz="4" w:space="0" w:color="auto"/>
            </w:tcBorders>
          </w:tcPr>
          <w:p w:rsidR="00C62A16" w:rsidRPr="0048324B" w:rsidRDefault="00C62A16" w:rsidP="00EB6E97">
            <w:pPr>
              <w:jc w:val="center"/>
            </w:pPr>
          </w:p>
        </w:tc>
      </w:tr>
    </w:tbl>
    <w:p w:rsidR="00FF2C7A" w:rsidRDefault="00FF2C7A" w:rsidP="00B72639">
      <w:pPr>
        <w:pStyle w:val="xl34"/>
        <w:suppressAutoHyphens/>
        <w:spacing w:before="0" w:beforeAutospacing="0" w:after="0" w:afterAutospacing="0"/>
        <w:ind w:firstLineChars="0" w:firstLine="0"/>
        <w:jc w:val="center"/>
      </w:pPr>
    </w:p>
    <w:p w:rsidR="00503461" w:rsidRDefault="00503461" w:rsidP="00503461">
      <w:pPr>
        <w:pStyle w:val="4"/>
        <w:widowControl w:val="0"/>
        <w:suppressAutoHyphens/>
      </w:pPr>
      <w:r>
        <w:t>УКРУПНЕННАЯ  В Е Д О М О С Т Ь</w:t>
      </w:r>
    </w:p>
    <w:p w:rsidR="00503461" w:rsidRDefault="00503461" w:rsidP="00503461">
      <w:pPr>
        <w:pStyle w:val="22"/>
        <w:suppressAutoHyphens/>
        <w:ind w:left="357"/>
        <w:rPr>
          <w:bCs/>
        </w:rPr>
      </w:pPr>
      <w:r>
        <w:rPr>
          <w:bCs/>
        </w:rPr>
        <w:t xml:space="preserve">объёмов работ </w:t>
      </w:r>
    </w:p>
    <w:p w:rsidR="00503461" w:rsidRPr="00503461" w:rsidRDefault="00503461" w:rsidP="00503461">
      <w:pPr>
        <w:pStyle w:val="22"/>
        <w:suppressAutoHyphens/>
        <w:ind w:left="357"/>
      </w:pPr>
      <w:r w:rsidRPr="00503461">
        <w:t xml:space="preserve">на ремонт бака </w:t>
      </w:r>
      <w:proofErr w:type="spellStart"/>
      <w:r w:rsidRPr="00503461">
        <w:t>химочищенной</w:t>
      </w:r>
      <w:proofErr w:type="spellEnd"/>
      <w:r w:rsidRPr="00503461">
        <w:t xml:space="preserve"> воды (БХОВ</w:t>
      </w:r>
      <w:r>
        <w:t>)</w:t>
      </w:r>
    </w:p>
    <w:p w:rsidR="00503461" w:rsidRDefault="00503461" w:rsidP="00503461">
      <w:pPr>
        <w:pStyle w:val="22"/>
        <w:suppressAutoHyphens/>
        <w:ind w:left="357"/>
      </w:pPr>
      <w:r>
        <w:t>Южной ТЭЦ (ТЭЦ-22) филиала “Невский” ОАО “ТГК-</w:t>
      </w:r>
      <w:smartTag w:uri="urn:schemas-microsoft-com:office:smarttags" w:element="metricconverter">
        <w:smartTagPr>
          <w:attr w:name="ProductID" w:val="1”"/>
        </w:smartTagPr>
        <w:r>
          <w:t>1”</w:t>
        </w:r>
      </w:smartTag>
    </w:p>
    <w:p w:rsidR="00503461" w:rsidRPr="005C1931" w:rsidRDefault="00503461" w:rsidP="00503461">
      <w:pPr>
        <w:widowControl w:val="0"/>
        <w:suppressAutoHyphens/>
        <w:jc w:val="center"/>
      </w:pPr>
      <w:r w:rsidRPr="005C1931">
        <w:t>Сроки ремонтов:</w:t>
      </w:r>
    </w:p>
    <w:p w:rsidR="00503461" w:rsidRPr="005C1931" w:rsidRDefault="00503461" w:rsidP="00503461">
      <w:pPr>
        <w:widowControl w:val="0"/>
        <w:suppressAutoHyphens/>
        <w:jc w:val="center"/>
      </w:pPr>
    </w:p>
    <w:tbl>
      <w:tblPr>
        <w:tblW w:w="101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6461"/>
        <w:gridCol w:w="800"/>
        <w:gridCol w:w="2153"/>
      </w:tblGrid>
      <w:tr w:rsidR="001D0DF6" w:rsidTr="001D0DF6">
        <w:trPr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F6" w:rsidRDefault="001D0DF6" w:rsidP="00EB6E97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п.п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F6" w:rsidRDefault="001D0DF6" w:rsidP="00EB6E97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работ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F6" w:rsidRDefault="001D0DF6" w:rsidP="00EB6E97">
            <w:pPr>
              <w:jc w:val="center"/>
              <w:rPr>
                <w:b/>
              </w:rPr>
            </w:pPr>
            <w:r>
              <w:rPr>
                <w:b/>
              </w:rPr>
              <w:t>Ед. изм.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F6" w:rsidRDefault="001D0DF6" w:rsidP="00EB6E97">
            <w:pPr>
              <w:jc w:val="center"/>
              <w:rPr>
                <w:b/>
              </w:rPr>
            </w:pPr>
            <w:r>
              <w:rPr>
                <w:b/>
              </w:rPr>
              <w:t>Объем</w:t>
            </w:r>
          </w:p>
        </w:tc>
      </w:tr>
      <w:tr w:rsidR="001D0DF6" w:rsidTr="001D0DF6">
        <w:trPr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Pr="00FF6938" w:rsidRDefault="001D0DF6" w:rsidP="00EB6E97">
            <w:pPr>
              <w:pStyle w:val="afc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 w:rsidRPr="00FF6938">
              <w:rPr>
                <w:rFonts w:ascii="Times New Roman" w:hAnsi="Times New Roman"/>
              </w:rPr>
              <w:t>1</w:t>
            </w: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Pr="00FF6938" w:rsidRDefault="001D0DF6" w:rsidP="00EB6E97">
            <w:pPr>
              <w:rPr>
                <w:b/>
              </w:rPr>
            </w:pPr>
            <w:r>
              <w:rPr>
                <w:b/>
              </w:rPr>
              <w:t xml:space="preserve">Ремонт бака </w:t>
            </w:r>
            <w:proofErr w:type="spellStart"/>
            <w:r>
              <w:rPr>
                <w:b/>
              </w:rPr>
              <w:t>химочищенной</w:t>
            </w:r>
            <w:proofErr w:type="spellEnd"/>
            <w:r>
              <w:rPr>
                <w:b/>
              </w:rPr>
              <w:t xml:space="preserve"> воды (</w:t>
            </w:r>
            <w:r w:rsidRPr="00E91FF4">
              <w:rPr>
                <w:b/>
              </w:rPr>
              <w:t>Б</w:t>
            </w:r>
            <w:r>
              <w:rPr>
                <w:b/>
              </w:rPr>
              <w:t>ХОВ)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jc w:val="center"/>
              <w:rPr>
                <w:color w:val="FF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jc w:val="center"/>
              <w:rPr>
                <w:color w:val="FF0000"/>
              </w:rPr>
            </w:pPr>
          </w:p>
        </w:tc>
      </w:tr>
      <w:tr w:rsidR="001D0DF6" w:rsidTr="001D0DF6">
        <w:trPr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Pr="00FF6938" w:rsidRDefault="001D0DF6" w:rsidP="00EB6E97">
            <w:pPr>
              <w:pStyle w:val="afc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FF6938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Pr="005F7A46" w:rsidRDefault="001D0DF6" w:rsidP="00EB6E97">
            <w:r>
              <w:t>Замена дефектных участков корпуса бака с их изготовлен</w:t>
            </w:r>
            <w:r>
              <w:t>и</w:t>
            </w:r>
            <w:r>
              <w:t>ем (частичный ремонт четырёх  обечаек, днища, кровли б</w:t>
            </w:r>
            <w:r>
              <w:t>а</w:t>
            </w:r>
            <w:r>
              <w:t>ка)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Pr="00EC5E11" w:rsidRDefault="001D0DF6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тн</w:t>
            </w:r>
            <w:proofErr w:type="spellEnd"/>
          </w:p>
          <w:p w:rsidR="001D0DF6" w:rsidRPr="00FF6938" w:rsidRDefault="001D0DF6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Pr="005F7A46" w:rsidRDefault="001D0DF6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1,3</w:t>
            </w:r>
          </w:p>
        </w:tc>
      </w:tr>
      <w:tr w:rsidR="001D0DF6" w:rsidTr="001D0DF6">
        <w:trPr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pStyle w:val="afc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r>
              <w:t xml:space="preserve">Снятие </w:t>
            </w:r>
            <w:proofErr w:type="spellStart"/>
            <w:r>
              <w:t>снятие</w:t>
            </w:r>
            <w:proofErr w:type="spellEnd"/>
            <w:r>
              <w:t xml:space="preserve"> внутренней лестницы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Pr="00FF6938" w:rsidRDefault="001D0DF6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тн</w:t>
            </w:r>
            <w:proofErr w:type="spellEnd"/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Pr="00FF6938" w:rsidRDefault="001D0DF6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0,05</w:t>
            </w:r>
          </w:p>
        </w:tc>
      </w:tr>
      <w:tr w:rsidR="001D0DF6" w:rsidTr="001D0DF6">
        <w:trPr>
          <w:trHeight w:val="35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pStyle w:val="afc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Pr="00DB2E56" w:rsidRDefault="001D0DF6" w:rsidP="00EB6E97">
            <w:pPr>
              <w:rPr>
                <w:b/>
              </w:rPr>
            </w:pPr>
            <w:r w:rsidRPr="00DB2E56">
              <w:rPr>
                <w:b/>
              </w:rPr>
              <w:t xml:space="preserve">АКЗ наружной </w:t>
            </w:r>
            <w:r>
              <w:rPr>
                <w:b/>
              </w:rPr>
              <w:t xml:space="preserve">и внутренней </w:t>
            </w:r>
            <w:r w:rsidRPr="00DB2E56">
              <w:rPr>
                <w:b/>
              </w:rPr>
              <w:t>поверхности Б</w:t>
            </w:r>
            <w:r>
              <w:rPr>
                <w:b/>
              </w:rPr>
              <w:t>ХОВ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jc w:val="center"/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jc w:val="center"/>
            </w:pPr>
          </w:p>
        </w:tc>
      </w:tr>
      <w:tr w:rsidR="001D0DF6" w:rsidTr="001D0DF6">
        <w:trPr>
          <w:trHeight w:val="35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pStyle w:val="afc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r>
              <w:t>Шпатлёвка мелких язв и раковин, сварочных швов перед покраской внутренней поверхности перед покраской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Pr="002B2240" w:rsidRDefault="001D0DF6" w:rsidP="00EB6E97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jc w:val="center"/>
            </w:pPr>
            <w:r>
              <w:t>40</w:t>
            </w:r>
          </w:p>
        </w:tc>
      </w:tr>
      <w:tr w:rsidR="001D0DF6" w:rsidTr="001D0DF6">
        <w:trPr>
          <w:trHeight w:val="35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pStyle w:val="afc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roofErr w:type="spellStart"/>
            <w:r>
              <w:t>Огрунтовка</w:t>
            </w:r>
            <w:proofErr w:type="spellEnd"/>
            <w:r>
              <w:t xml:space="preserve"> внутренней поверхности перед покраской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Pr="002B2240" w:rsidRDefault="001D0DF6" w:rsidP="00EB6E97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jc w:val="center"/>
            </w:pPr>
            <w:r>
              <w:t>90</w:t>
            </w:r>
          </w:p>
        </w:tc>
      </w:tr>
      <w:tr w:rsidR="001D0DF6" w:rsidTr="001D0DF6">
        <w:trPr>
          <w:trHeight w:val="35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pStyle w:val="afc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</w:t>
            </w: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r>
              <w:t>Ремонт лакокрасочного покрытия внутренней поверхности (5 слоёв)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Pr="002B2240" w:rsidRDefault="001D0DF6" w:rsidP="00EB6E97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jc w:val="center"/>
            </w:pPr>
            <w:r>
              <w:t>90</w:t>
            </w:r>
          </w:p>
        </w:tc>
      </w:tr>
      <w:tr w:rsidR="001D0DF6" w:rsidTr="001D0DF6">
        <w:trPr>
          <w:trHeight w:val="35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pStyle w:val="afc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</w:t>
            </w: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roofErr w:type="spellStart"/>
            <w:r>
              <w:t>Огрунтовка</w:t>
            </w:r>
            <w:proofErr w:type="spellEnd"/>
            <w:r>
              <w:t xml:space="preserve"> наружной поверхности перед покраской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Pr="002B2240" w:rsidRDefault="001D0DF6" w:rsidP="00EB6E97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jc w:val="center"/>
            </w:pPr>
            <w:r>
              <w:t>80</w:t>
            </w:r>
          </w:p>
        </w:tc>
      </w:tr>
      <w:tr w:rsidR="001D0DF6" w:rsidTr="001D0DF6">
        <w:trPr>
          <w:trHeight w:val="35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pStyle w:val="afc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</w:t>
            </w: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r>
              <w:t>Ремонт лакокрасочного покрытия внутренней поверхности (5 слоёв)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jc w:val="center"/>
            </w:pPr>
            <w:r>
              <w:t>80</w:t>
            </w:r>
          </w:p>
        </w:tc>
      </w:tr>
      <w:tr w:rsidR="001D0DF6" w:rsidTr="001D0DF6">
        <w:trPr>
          <w:trHeight w:val="35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pStyle w:val="afc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</w:t>
            </w: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r>
              <w:t>Сборка и разборка инвентарных металлических лесов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jc w:val="center"/>
            </w:pPr>
            <w:r>
              <w:t>3</w:t>
            </w:r>
          </w:p>
        </w:tc>
      </w:tr>
      <w:tr w:rsidR="001D0DF6" w:rsidTr="001D0DF6">
        <w:trPr>
          <w:trHeight w:val="35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pStyle w:val="afc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</w:t>
            </w: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r>
              <w:t>Доставка инвентарных металлических лесов с погрузкой и выгрузкой в ремонтную зону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jc w:val="center"/>
            </w:pPr>
            <w:r>
              <w:t>4</w:t>
            </w:r>
          </w:p>
        </w:tc>
      </w:tr>
      <w:tr w:rsidR="001D0DF6" w:rsidTr="001D0DF6">
        <w:trPr>
          <w:trHeight w:val="35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pStyle w:val="afc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2.8</w:t>
            </w: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r>
              <w:t>Доставка инвентарных металлических лесов с погрузкой и выгрузкой из  ремонтной зоны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jc w:val="center"/>
            </w:pPr>
            <w:r>
              <w:t>4</w:t>
            </w:r>
          </w:p>
        </w:tc>
      </w:tr>
      <w:tr w:rsidR="001D0DF6" w:rsidTr="001D0DF6">
        <w:trPr>
          <w:trHeight w:val="35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pStyle w:val="afc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2.9</w:t>
            </w: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r>
              <w:t>Резка металлолома по габаритным разделам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jc w:val="center"/>
            </w:pPr>
            <w:r>
              <w:t>1,3</w:t>
            </w:r>
          </w:p>
        </w:tc>
      </w:tr>
      <w:tr w:rsidR="001D0DF6" w:rsidTr="001D0DF6">
        <w:trPr>
          <w:trHeight w:val="35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pStyle w:val="afc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2.10</w:t>
            </w: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r w:rsidRPr="005C1931">
              <w:t>Уборка и вывоз мусора и металлолома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jc w:val="center"/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jc w:val="center"/>
            </w:pPr>
          </w:p>
        </w:tc>
      </w:tr>
      <w:tr w:rsidR="001D0DF6" w:rsidTr="001D0DF6">
        <w:trPr>
          <w:trHeight w:val="35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Default="001D0DF6" w:rsidP="00EB6E97">
            <w:pPr>
              <w:pStyle w:val="afc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</w:p>
        </w:tc>
        <w:tc>
          <w:tcPr>
            <w:tcW w:w="9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6" w:rsidRPr="00EE3D65" w:rsidRDefault="001D0DF6" w:rsidP="00EB6E97">
            <w:pPr>
              <w:jc w:val="center"/>
              <w:rPr>
                <w:b/>
              </w:rPr>
            </w:pPr>
            <w:r w:rsidRPr="00503461">
              <w:rPr>
                <w:b/>
                <w:bCs/>
              </w:rPr>
              <w:t xml:space="preserve">Итого планируемая стоимость </w:t>
            </w:r>
            <w:r>
              <w:rPr>
                <w:b/>
                <w:bCs/>
              </w:rPr>
              <w:t>7</w:t>
            </w:r>
            <w:r w:rsidRPr="00503461">
              <w:rPr>
                <w:b/>
                <w:bCs/>
              </w:rPr>
              <w:t xml:space="preserve">00,00 тыс. руб. без учета НДС                       </w:t>
            </w:r>
          </w:p>
        </w:tc>
      </w:tr>
    </w:tbl>
    <w:p w:rsidR="00503461" w:rsidRDefault="00503461" w:rsidP="00B72639">
      <w:pPr>
        <w:pStyle w:val="xl34"/>
        <w:suppressAutoHyphens/>
        <w:spacing w:before="0" w:beforeAutospacing="0" w:after="0" w:afterAutospacing="0"/>
        <w:ind w:firstLineChars="0" w:firstLine="0"/>
        <w:jc w:val="center"/>
      </w:pPr>
    </w:p>
    <w:p w:rsidR="00503461" w:rsidRPr="00FF6938" w:rsidRDefault="00503461" w:rsidP="00503461">
      <w:pPr>
        <w:pStyle w:val="4"/>
      </w:pPr>
      <w:r w:rsidRPr="00FF6938">
        <w:t>УКРУПНЕННАЯ  В Е Д О М О С Т Ь</w:t>
      </w:r>
    </w:p>
    <w:p w:rsidR="00503461" w:rsidRDefault="00503461" w:rsidP="00503461">
      <w:pPr>
        <w:pStyle w:val="22"/>
      </w:pPr>
      <w:r w:rsidRPr="00FF6938">
        <w:rPr>
          <w:bCs/>
        </w:rPr>
        <w:t xml:space="preserve">объёмов работ </w:t>
      </w:r>
      <w:r>
        <w:t xml:space="preserve">по ремонту АКЗ оборудования </w:t>
      </w:r>
      <w:r w:rsidRPr="00FF6938">
        <w:t xml:space="preserve">ХЦ </w:t>
      </w:r>
    </w:p>
    <w:p w:rsidR="00503461" w:rsidRPr="00FF6938" w:rsidRDefault="00503461" w:rsidP="00503461">
      <w:pPr>
        <w:pStyle w:val="22"/>
      </w:pPr>
      <w:r w:rsidRPr="00FF6938">
        <w:t xml:space="preserve"> </w:t>
      </w:r>
      <w:r w:rsidRPr="00FF6938">
        <w:rPr>
          <w:bCs/>
        </w:rPr>
        <w:t>Южной ТЭЦ</w:t>
      </w:r>
    </w:p>
    <w:p w:rsidR="00503461" w:rsidRPr="00FF6938" w:rsidRDefault="00503461" w:rsidP="00503461">
      <w:pPr>
        <w:widowControl w:val="0"/>
        <w:suppressAutoHyphens/>
        <w:jc w:val="center"/>
      </w:pPr>
      <w:r w:rsidRPr="00FF6938">
        <w:rPr>
          <w:b/>
        </w:rPr>
        <w:tab/>
      </w:r>
    </w:p>
    <w:tbl>
      <w:tblPr>
        <w:tblW w:w="10158" w:type="dxa"/>
        <w:jc w:val="center"/>
        <w:tblInd w:w="-252" w:type="dxa"/>
        <w:tblLayout w:type="fixed"/>
        <w:tblLook w:val="0000" w:firstRow="0" w:lastRow="0" w:firstColumn="0" w:lastColumn="0" w:noHBand="0" w:noVBand="0"/>
      </w:tblPr>
      <w:tblGrid>
        <w:gridCol w:w="719"/>
        <w:gridCol w:w="7558"/>
        <w:gridCol w:w="795"/>
        <w:gridCol w:w="1086"/>
      </w:tblGrid>
      <w:tr w:rsidR="00503461" w:rsidRPr="00FF6938" w:rsidTr="001D0DF6">
        <w:trPr>
          <w:trHeight w:val="450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FF6938" w:rsidRDefault="00503461" w:rsidP="00EB6E97">
            <w:pPr>
              <w:jc w:val="center"/>
              <w:rPr>
                <w:b/>
                <w:bCs/>
              </w:rPr>
            </w:pPr>
            <w:r w:rsidRPr="00FF6938">
              <w:rPr>
                <w:b/>
                <w:bCs/>
              </w:rPr>
              <w:t>№ п/п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461" w:rsidRPr="00FF6938" w:rsidRDefault="00503461" w:rsidP="00EB6E97">
            <w:pPr>
              <w:jc w:val="center"/>
              <w:rPr>
                <w:b/>
                <w:bCs/>
              </w:rPr>
            </w:pPr>
            <w:r w:rsidRPr="00FF6938">
              <w:rPr>
                <w:b/>
                <w:bCs/>
              </w:rPr>
              <w:t>Наименование работ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FF6938" w:rsidRDefault="00503461" w:rsidP="00EB6E97">
            <w:pPr>
              <w:jc w:val="center"/>
              <w:rPr>
                <w:b/>
                <w:bCs/>
              </w:rPr>
            </w:pPr>
            <w:r w:rsidRPr="00FF6938">
              <w:rPr>
                <w:b/>
                <w:bCs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FF6938" w:rsidRDefault="00503461" w:rsidP="00EB6E97">
            <w:pPr>
              <w:jc w:val="center"/>
              <w:rPr>
                <w:b/>
                <w:bCs/>
              </w:rPr>
            </w:pPr>
            <w:r w:rsidRPr="00FF6938">
              <w:rPr>
                <w:b/>
                <w:bCs/>
              </w:rPr>
              <w:t>Объем</w:t>
            </w:r>
          </w:p>
        </w:tc>
      </w:tr>
      <w:tr w:rsidR="00503461" w:rsidRPr="00FF6938" w:rsidTr="001D0DF6">
        <w:trPr>
          <w:trHeight w:val="289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FF6938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461" w:rsidRPr="00DA44EF" w:rsidRDefault="00503461" w:rsidP="00EB6E97">
            <w:pPr>
              <w:rPr>
                <w:b/>
              </w:rPr>
            </w:pPr>
            <w:r w:rsidRPr="00DA44EF">
              <w:rPr>
                <w:b/>
              </w:rPr>
              <w:t>Ремонт АКЗ внутренней поверхности</w:t>
            </w:r>
            <w:r>
              <w:rPr>
                <w:b/>
              </w:rPr>
              <w:t xml:space="preserve"> МФДС</w:t>
            </w:r>
            <w:r w:rsidRPr="00DA44EF">
              <w:rPr>
                <w:b/>
              </w:rPr>
              <w:t>-</w:t>
            </w:r>
            <w:r>
              <w:rPr>
                <w:b/>
              </w:rPr>
              <w:t>3</w:t>
            </w:r>
            <w:r w:rsidRPr="00DA44EF">
              <w:rPr>
                <w:b/>
              </w:rPr>
              <w:t xml:space="preserve">   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FF6938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FF6938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</w:p>
        </w:tc>
      </w:tr>
      <w:tr w:rsidR="00503461" w:rsidRPr="00FF6938" w:rsidTr="001D0DF6">
        <w:trPr>
          <w:trHeight w:val="289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461" w:rsidRDefault="00503461" w:rsidP="00EB6E97">
            <w:r>
              <w:t>Шпатлевание мелких язв и раковин, сварочных швов на внешней п</w:t>
            </w:r>
            <w:r>
              <w:t>о</w:t>
            </w:r>
            <w:r>
              <w:t>верхности перед покраской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FF6938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E51000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32,7</w:t>
            </w:r>
          </w:p>
        </w:tc>
      </w:tr>
      <w:tr w:rsidR="00503461" w:rsidRPr="00FF6938" w:rsidTr="001D0DF6">
        <w:trPr>
          <w:trHeight w:val="307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FF6938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461" w:rsidRDefault="00503461" w:rsidP="00EB6E97">
            <w:r>
              <w:t xml:space="preserve">Пескоструйная очистка, </w:t>
            </w:r>
            <w:proofErr w:type="spellStart"/>
            <w:r>
              <w:t>обеспыливание</w:t>
            </w:r>
            <w:proofErr w:type="spellEnd"/>
            <w:r>
              <w:t xml:space="preserve">, обезжиривание поверхностей. </w:t>
            </w:r>
          </w:p>
          <w:p w:rsidR="00503461" w:rsidRDefault="00503461" w:rsidP="00EB6E97">
            <w:r>
              <w:t>Нанесение краскораспылителем или вручную лакокрасочных покр</w:t>
            </w:r>
            <w:r>
              <w:t>ы</w:t>
            </w:r>
            <w:r>
              <w:t>тий на внутреннюю поверхность (4 слоя шпатлёвки)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FF6938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FF6938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32,7</w:t>
            </w:r>
          </w:p>
        </w:tc>
      </w:tr>
      <w:tr w:rsidR="00503461" w:rsidRPr="00FF6938" w:rsidTr="001D0DF6">
        <w:trPr>
          <w:trHeight w:val="128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461" w:rsidRPr="00DA44EF" w:rsidRDefault="00503461" w:rsidP="00EB6E97">
            <w:pPr>
              <w:rPr>
                <w:b/>
              </w:rPr>
            </w:pPr>
            <w:r w:rsidRPr="00DA44EF">
              <w:rPr>
                <w:b/>
              </w:rPr>
              <w:t>Ремонт АКЗ внутренней поверхности</w:t>
            </w:r>
            <w:r>
              <w:rPr>
                <w:b/>
              </w:rPr>
              <w:t xml:space="preserve"> МФЗС-2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FF6938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FF6938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</w:p>
        </w:tc>
      </w:tr>
      <w:tr w:rsidR="00503461" w:rsidRPr="00FF6938" w:rsidTr="001D0DF6">
        <w:trPr>
          <w:trHeight w:val="128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461" w:rsidRDefault="00503461" w:rsidP="00EB6E97">
            <w:r>
              <w:t>Шпатлевание мелких язв и раковин, сварочных швов на внешней п</w:t>
            </w:r>
            <w:r>
              <w:t>о</w:t>
            </w:r>
            <w:r>
              <w:t>верхности перед покраской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E51000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  <w:vertAlign w:val="superscript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E51000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32,7</w:t>
            </w:r>
          </w:p>
        </w:tc>
      </w:tr>
      <w:tr w:rsidR="00503461" w:rsidRPr="00FF6938" w:rsidTr="001D0DF6">
        <w:trPr>
          <w:trHeight w:val="128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461" w:rsidRDefault="00503461" w:rsidP="00EB6E97">
            <w:r>
              <w:t xml:space="preserve">Пескоструйная очистка, </w:t>
            </w:r>
            <w:proofErr w:type="spellStart"/>
            <w:r>
              <w:t>обеспыливание</w:t>
            </w:r>
            <w:proofErr w:type="spellEnd"/>
            <w:r>
              <w:t xml:space="preserve">, обезжиривание поверхностей. </w:t>
            </w:r>
          </w:p>
          <w:p w:rsidR="00503461" w:rsidRDefault="00503461" w:rsidP="00EB6E97">
            <w:r>
              <w:t>Нанесение краскораспылителем или вручную лакокрасочных покр</w:t>
            </w:r>
            <w:r>
              <w:t>ы</w:t>
            </w:r>
            <w:r>
              <w:t>тий на внутреннюю поверхность (4 слоя шпатлёвки)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E51000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  <w:vertAlign w:val="superscript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FF6938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32,7</w:t>
            </w:r>
          </w:p>
        </w:tc>
      </w:tr>
      <w:tr w:rsidR="00503461" w:rsidRPr="00FF6938" w:rsidTr="001D0DF6">
        <w:trPr>
          <w:trHeight w:val="128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461" w:rsidRPr="00DA44EF" w:rsidRDefault="00503461" w:rsidP="00EB6E97">
            <w:pPr>
              <w:rPr>
                <w:b/>
              </w:rPr>
            </w:pPr>
            <w:r w:rsidRPr="00DA44EF">
              <w:rPr>
                <w:b/>
              </w:rPr>
              <w:t>Ремонт АКЗ внутренней поверхности</w:t>
            </w:r>
            <w:r>
              <w:rPr>
                <w:b/>
              </w:rPr>
              <w:t xml:space="preserve"> МФДС-4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FF6938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FF6938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</w:p>
        </w:tc>
      </w:tr>
      <w:tr w:rsidR="00503461" w:rsidRPr="00FF6938" w:rsidTr="001D0DF6">
        <w:trPr>
          <w:trHeight w:val="128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461" w:rsidRDefault="00503461" w:rsidP="00EB6E97">
            <w:r>
              <w:t>Шпатлевание мелких язв и раковин, сварочных швов на внешней п</w:t>
            </w:r>
            <w:r>
              <w:t>о</w:t>
            </w:r>
            <w:r>
              <w:t>верхности перед покраской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E51000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  <w:vertAlign w:val="superscript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E51000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32,7</w:t>
            </w:r>
          </w:p>
        </w:tc>
      </w:tr>
      <w:tr w:rsidR="00503461" w:rsidRPr="00FF6938" w:rsidTr="001D0DF6">
        <w:trPr>
          <w:trHeight w:val="128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461" w:rsidRDefault="00503461" w:rsidP="00EB6E97">
            <w:r>
              <w:t xml:space="preserve">Пескоструйная очистка, </w:t>
            </w:r>
            <w:proofErr w:type="spellStart"/>
            <w:r>
              <w:t>обеспыливание</w:t>
            </w:r>
            <w:proofErr w:type="spellEnd"/>
            <w:r>
              <w:t xml:space="preserve">, обезжиривание поверхностей. </w:t>
            </w:r>
          </w:p>
          <w:p w:rsidR="00503461" w:rsidRDefault="00503461" w:rsidP="00EB6E97">
            <w:r>
              <w:t>Нанесение краскораспылителем или вручную лакокрасочных покр</w:t>
            </w:r>
            <w:r>
              <w:t>ы</w:t>
            </w:r>
            <w:r>
              <w:t>тий на внутреннюю поверхность (4 слоя шпатлёвки)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E51000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  <w:vertAlign w:val="superscript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FF6938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32,7</w:t>
            </w:r>
          </w:p>
        </w:tc>
      </w:tr>
      <w:tr w:rsidR="00503461" w:rsidRPr="00FF6938" w:rsidTr="001D0DF6">
        <w:trPr>
          <w:trHeight w:val="128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461" w:rsidRPr="00DA44EF" w:rsidRDefault="00503461" w:rsidP="00EB6E97">
            <w:pPr>
              <w:rPr>
                <w:b/>
              </w:rPr>
            </w:pPr>
            <w:r w:rsidRPr="00DA44EF">
              <w:rPr>
                <w:b/>
              </w:rPr>
              <w:t>Ремонт АКЗ внутренней поверхности</w:t>
            </w:r>
            <w:r>
              <w:rPr>
                <w:b/>
              </w:rPr>
              <w:t xml:space="preserve"> 1СУФ-3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FF6938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FF6938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</w:p>
        </w:tc>
      </w:tr>
      <w:tr w:rsidR="00503461" w:rsidRPr="00FF6938" w:rsidTr="001D0DF6">
        <w:trPr>
          <w:trHeight w:val="128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461" w:rsidRDefault="00503461" w:rsidP="00EB6E97">
            <w:r>
              <w:t>Шпатлевание мелких язв и раковин, сварочных швов на внешней п</w:t>
            </w:r>
            <w:r>
              <w:t>о</w:t>
            </w:r>
            <w:r>
              <w:t>верхности перед покраской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E51000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  <w:vertAlign w:val="superscript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B90992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B90992">
              <w:rPr>
                <w:rFonts w:ascii="Times New Roman" w:hAnsi="Times New Roman"/>
                <w:szCs w:val="24"/>
              </w:rPr>
              <w:t>41,0</w:t>
            </w:r>
          </w:p>
        </w:tc>
      </w:tr>
      <w:tr w:rsidR="00503461" w:rsidRPr="00FF6938" w:rsidTr="001D0DF6">
        <w:trPr>
          <w:trHeight w:val="128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4.2.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461" w:rsidRDefault="00503461" w:rsidP="00EB6E97">
            <w:r>
              <w:t xml:space="preserve">Пескоструйная очистка, </w:t>
            </w:r>
            <w:proofErr w:type="spellStart"/>
            <w:r>
              <w:t>обеспыливание</w:t>
            </w:r>
            <w:proofErr w:type="spellEnd"/>
            <w:r>
              <w:t xml:space="preserve">, обезжиривание поверхностей. </w:t>
            </w:r>
          </w:p>
          <w:p w:rsidR="00503461" w:rsidRDefault="00503461" w:rsidP="00EB6E97">
            <w:r>
              <w:t>Нанесение краскораспылителем или вручную лакокрасочных покр</w:t>
            </w:r>
            <w:r>
              <w:t>ы</w:t>
            </w:r>
            <w:r>
              <w:t>тий на внутреннюю поверхность (4 слоя шпатлёвки)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E51000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  <w:vertAlign w:val="superscript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B90992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B90992">
              <w:rPr>
                <w:rFonts w:ascii="Times New Roman" w:hAnsi="Times New Roman"/>
                <w:szCs w:val="24"/>
              </w:rPr>
              <w:t>41,0</w:t>
            </w:r>
          </w:p>
        </w:tc>
      </w:tr>
      <w:tr w:rsidR="00503461" w:rsidRPr="00FF6938" w:rsidTr="001D0DF6">
        <w:trPr>
          <w:trHeight w:val="128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461" w:rsidRPr="00FE50B7" w:rsidRDefault="00503461" w:rsidP="00EB6E97">
            <w:pPr>
              <w:rPr>
                <w:b/>
              </w:rPr>
            </w:pPr>
            <w:r w:rsidRPr="00DA44EF">
              <w:rPr>
                <w:b/>
              </w:rPr>
              <w:t>Ремонт АКЗ внутренней поверхности</w:t>
            </w:r>
            <w:r>
              <w:rPr>
                <w:b/>
              </w:rPr>
              <w:t xml:space="preserve"> ДК №3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FF6938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FF6938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</w:p>
        </w:tc>
      </w:tr>
      <w:tr w:rsidR="00503461" w:rsidRPr="00FF6938" w:rsidTr="001D0DF6">
        <w:trPr>
          <w:trHeight w:val="128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461" w:rsidRDefault="00503461" w:rsidP="00EB6E97">
            <w:r>
              <w:t>Шпатлевание мелких язв и раковин, сварочных швов на внешней п</w:t>
            </w:r>
            <w:r>
              <w:t>о</w:t>
            </w:r>
            <w:r>
              <w:t>верхности перед покраской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E51000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  <w:vertAlign w:val="superscript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F2647E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F2647E">
              <w:rPr>
                <w:rFonts w:ascii="Times New Roman" w:hAnsi="Times New Roman"/>
                <w:szCs w:val="24"/>
              </w:rPr>
              <w:t>25,1</w:t>
            </w:r>
          </w:p>
        </w:tc>
      </w:tr>
      <w:tr w:rsidR="00503461" w:rsidRPr="00FF6938" w:rsidTr="001D0DF6">
        <w:trPr>
          <w:trHeight w:val="128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5.2.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461" w:rsidRDefault="00503461" w:rsidP="00EB6E97">
            <w:r>
              <w:t xml:space="preserve">Пескоструйная очистка, </w:t>
            </w:r>
            <w:proofErr w:type="spellStart"/>
            <w:r>
              <w:t>обеспыливание</w:t>
            </w:r>
            <w:proofErr w:type="spellEnd"/>
            <w:r>
              <w:t xml:space="preserve">, обезжиривание поверхностей. </w:t>
            </w:r>
          </w:p>
          <w:p w:rsidR="00503461" w:rsidRDefault="00503461" w:rsidP="00EB6E97">
            <w:r>
              <w:t>Нанесение краскораспылителем или вручную лакокрасочных покр</w:t>
            </w:r>
            <w:r>
              <w:t>ы</w:t>
            </w:r>
            <w:r>
              <w:t>тий на внутреннюю поверхность (4 слоя шпатлёвки)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E51000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  <w:vertAlign w:val="superscript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F2647E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F2647E">
              <w:rPr>
                <w:rFonts w:ascii="Times New Roman" w:hAnsi="Times New Roman"/>
                <w:szCs w:val="24"/>
              </w:rPr>
              <w:t>25,1</w:t>
            </w:r>
          </w:p>
        </w:tc>
      </w:tr>
      <w:tr w:rsidR="00503461" w:rsidRPr="00FF6938" w:rsidTr="001D0DF6">
        <w:trPr>
          <w:trHeight w:val="128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461" w:rsidRPr="00DA44EF" w:rsidRDefault="00503461" w:rsidP="00EB6E97">
            <w:pPr>
              <w:rPr>
                <w:b/>
              </w:rPr>
            </w:pPr>
            <w:r w:rsidRPr="00DA44EF">
              <w:rPr>
                <w:b/>
              </w:rPr>
              <w:t>Ремонт АКЗ внутренней поверхности</w:t>
            </w:r>
            <w:r>
              <w:rPr>
                <w:b/>
              </w:rPr>
              <w:t xml:space="preserve"> БАВ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FF6938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FF6938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</w:p>
        </w:tc>
      </w:tr>
      <w:tr w:rsidR="00503461" w:rsidRPr="00FF6938" w:rsidTr="001D0DF6">
        <w:trPr>
          <w:trHeight w:val="128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461" w:rsidRDefault="00503461" w:rsidP="00EB6E97">
            <w:r>
              <w:t>Шпатлевание мелких язв и раковин, сварочных швов на внешней п</w:t>
            </w:r>
            <w:r>
              <w:t>о</w:t>
            </w:r>
            <w:r>
              <w:t>верхности перед покраской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E51000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  <w:vertAlign w:val="superscript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1548CC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55</w:t>
            </w:r>
          </w:p>
        </w:tc>
      </w:tr>
      <w:tr w:rsidR="00503461" w:rsidRPr="00FF6938" w:rsidTr="001D0DF6">
        <w:trPr>
          <w:trHeight w:val="128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6.2.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461" w:rsidRDefault="00503461" w:rsidP="00EB6E97">
            <w:r>
              <w:t xml:space="preserve">Пескоструйная очистка, </w:t>
            </w:r>
            <w:proofErr w:type="spellStart"/>
            <w:r>
              <w:t>обеспыливание</w:t>
            </w:r>
            <w:proofErr w:type="spellEnd"/>
            <w:r>
              <w:t xml:space="preserve">, обезжиривание поверхностей. </w:t>
            </w:r>
          </w:p>
          <w:p w:rsidR="00503461" w:rsidRDefault="00503461" w:rsidP="00EB6E97">
            <w:r>
              <w:t>Нанесение краскораспылителем или вручную лакокрасочных покр</w:t>
            </w:r>
            <w:r>
              <w:t>ы</w:t>
            </w:r>
            <w:r>
              <w:t>тий на внутреннюю поверхность (4 слоя шпатлёвки)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E51000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  <w:vertAlign w:val="superscript"/>
              </w:rPr>
            </w:pPr>
            <w:r>
              <w:rPr>
                <w:rFonts w:ascii="Times New Roman" w:hAnsi="Times New Roman"/>
                <w:szCs w:val="24"/>
              </w:rPr>
              <w:t>м</w:t>
            </w:r>
            <w:r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Pr="00FF6938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55</w:t>
            </w:r>
          </w:p>
        </w:tc>
      </w:tr>
      <w:tr w:rsidR="00503461" w:rsidRPr="00FF6938" w:rsidTr="001D0DF6">
        <w:trPr>
          <w:trHeight w:val="128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461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</w:rPr>
            </w:pPr>
          </w:p>
        </w:tc>
        <w:tc>
          <w:tcPr>
            <w:tcW w:w="94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461" w:rsidRPr="00503461" w:rsidRDefault="00503461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503461">
              <w:rPr>
                <w:rFonts w:ascii="Times New Roman" w:hAnsi="Times New Roman"/>
                <w:b/>
                <w:bCs/>
              </w:rPr>
              <w:t xml:space="preserve">Итого планируемая стоимость </w:t>
            </w:r>
            <w:r>
              <w:rPr>
                <w:rFonts w:ascii="Times New Roman" w:hAnsi="Times New Roman"/>
                <w:b/>
                <w:bCs/>
              </w:rPr>
              <w:t>15</w:t>
            </w:r>
            <w:r w:rsidRPr="00503461">
              <w:rPr>
                <w:rFonts w:ascii="Times New Roman" w:hAnsi="Times New Roman"/>
                <w:b/>
                <w:bCs/>
              </w:rPr>
              <w:t xml:space="preserve">00,00 тыс. руб. без учета НДС                       </w:t>
            </w:r>
          </w:p>
        </w:tc>
      </w:tr>
    </w:tbl>
    <w:p w:rsidR="00503461" w:rsidRDefault="00503461" w:rsidP="00B72639">
      <w:pPr>
        <w:pStyle w:val="xl34"/>
        <w:suppressAutoHyphens/>
        <w:spacing w:before="0" w:beforeAutospacing="0" w:after="0" w:afterAutospacing="0"/>
        <w:ind w:firstLineChars="0" w:firstLine="0"/>
        <w:jc w:val="center"/>
      </w:pPr>
    </w:p>
    <w:p w:rsidR="003D26F5" w:rsidRPr="003D26F5" w:rsidRDefault="003D26F5" w:rsidP="003D26F5">
      <w:pPr>
        <w:jc w:val="center"/>
        <w:rPr>
          <w:b/>
        </w:rPr>
      </w:pPr>
      <w:r w:rsidRPr="003D26F5">
        <w:rPr>
          <w:b/>
        </w:rPr>
        <w:t>УКРУПНЕННАЯ  В Е Д О М О С Т Ь</w:t>
      </w:r>
    </w:p>
    <w:p w:rsidR="003D26F5" w:rsidRPr="00016CAC" w:rsidRDefault="003D26F5" w:rsidP="003D26F5">
      <w:pPr>
        <w:pStyle w:val="22"/>
        <w:suppressAutoHyphens/>
        <w:ind w:left="357"/>
        <w:rPr>
          <w:bCs/>
        </w:rPr>
      </w:pPr>
      <w:r w:rsidRPr="00547D61">
        <w:rPr>
          <w:bCs/>
        </w:rPr>
        <w:t xml:space="preserve">объёмов работ </w:t>
      </w:r>
      <w:r>
        <w:t>на р</w:t>
      </w:r>
      <w:r w:rsidRPr="00530EA2">
        <w:t xml:space="preserve">емонт </w:t>
      </w:r>
      <w:r>
        <w:t>трубопроводов ХЦ</w:t>
      </w:r>
    </w:p>
    <w:p w:rsidR="003D26F5" w:rsidRDefault="003D26F5" w:rsidP="00D1532A">
      <w:pPr>
        <w:pStyle w:val="22"/>
        <w:suppressAutoHyphens/>
        <w:ind w:left="357"/>
      </w:pPr>
      <w:r>
        <w:t>Южной ТЭЦ (ТЭЦ-22) филиала «Невский» ОАО «ТГК-1»</w:t>
      </w:r>
    </w:p>
    <w:tbl>
      <w:tblPr>
        <w:tblW w:w="10142" w:type="dxa"/>
        <w:jc w:val="center"/>
        <w:tblInd w:w="-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5"/>
        <w:gridCol w:w="6521"/>
        <w:gridCol w:w="992"/>
        <w:gridCol w:w="1884"/>
      </w:tblGrid>
      <w:tr w:rsidR="003D26F5" w:rsidRPr="00EA61CD" w:rsidTr="001D0DF6">
        <w:trPr>
          <w:jc w:val="center"/>
        </w:trPr>
        <w:tc>
          <w:tcPr>
            <w:tcW w:w="745" w:type="dxa"/>
            <w:vAlign w:val="center"/>
          </w:tcPr>
          <w:p w:rsidR="003D26F5" w:rsidRPr="00EA61CD" w:rsidRDefault="003D26F5" w:rsidP="00EB6E97">
            <w:pPr>
              <w:jc w:val="center"/>
              <w:rPr>
                <w:b/>
              </w:rPr>
            </w:pPr>
            <w:r w:rsidRPr="00EA61CD">
              <w:rPr>
                <w:b/>
              </w:rPr>
              <w:t xml:space="preserve">№ </w:t>
            </w:r>
            <w:proofErr w:type="spellStart"/>
            <w:r w:rsidRPr="00EA61CD">
              <w:rPr>
                <w:b/>
              </w:rPr>
              <w:t>п.п</w:t>
            </w:r>
            <w:proofErr w:type="spellEnd"/>
            <w:r w:rsidRPr="00EA61CD">
              <w:rPr>
                <w:b/>
              </w:rPr>
              <w:t>.</w:t>
            </w:r>
          </w:p>
        </w:tc>
        <w:tc>
          <w:tcPr>
            <w:tcW w:w="6521" w:type="dxa"/>
            <w:vAlign w:val="center"/>
          </w:tcPr>
          <w:p w:rsidR="003D26F5" w:rsidRPr="00EA61CD" w:rsidRDefault="003D26F5" w:rsidP="00EB6E97">
            <w:pPr>
              <w:jc w:val="center"/>
              <w:rPr>
                <w:b/>
              </w:rPr>
            </w:pPr>
            <w:r w:rsidRPr="00EA61CD">
              <w:rPr>
                <w:b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3D26F5" w:rsidRPr="00EA61CD" w:rsidRDefault="003D26F5" w:rsidP="00EB6E97">
            <w:pPr>
              <w:jc w:val="center"/>
              <w:rPr>
                <w:b/>
              </w:rPr>
            </w:pPr>
            <w:r w:rsidRPr="00EA61CD">
              <w:rPr>
                <w:b/>
              </w:rPr>
              <w:t>Ед. изм.</w:t>
            </w:r>
          </w:p>
        </w:tc>
        <w:tc>
          <w:tcPr>
            <w:tcW w:w="1884" w:type="dxa"/>
            <w:vAlign w:val="center"/>
          </w:tcPr>
          <w:p w:rsidR="003D26F5" w:rsidRPr="00EA61CD" w:rsidRDefault="003D26F5" w:rsidP="00EB6E97">
            <w:pPr>
              <w:jc w:val="center"/>
              <w:rPr>
                <w:b/>
              </w:rPr>
            </w:pPr>
            <w:r w:rsidRPr="00EA61CD">
              <w:rPr>
                <w:b/>
              </w:rPr>
              <w:t>Объем</w:t>
            </w:r>
          </w:p>
        </w:tc>
      </w:tr>
      <w:tr w:rsidR="003D26F5" w:rsidRPr="00EA61CD" w:rsidTr="001D0DF6">
        <w:trPr>
          <w:jc w:val="center"/>
        </w:trPr>
        <w:tc>
          <w:tcPr>
            <w:tcW w:w="745" w:type="dxa"/>
          </w:tcPr>
          <w:p w:rsidR="003D26F5" w:rsidRPr="00C7686A" w:rsidRDefault="003D26F5" w:rsidP="00EB6E97">
            <w:pPr>
              <w:jc w:val="center"/>
            </w:pPr>
            <w:r>
              <w:t>1</w:t>
            </w:r>
          </w:p>
        </w:tc>
        <w:tc>
          <w:tcPr>
            <w:tcW w:w="6521" w:type="dxa"/>
          </w:tcPr>
          <w:p w:rsidR="003D26F5" w:rsidRDefault="003D26F5" w:rsidP="00EB6E97">
            <w:r w:rsidRPr="00C7686A">
              <w:t>Замена участка трубопровода</w:t>
            </w:r>
            <w:r>
              <w:t xml:space="preserve"> </w:t>
            </w:r>
            <w:proofErr w:type="spellStart"/>
            <w:r>
              <w:t>гидроперегрузки</w:t>
            </w:r>
            <w:proofErr w:type="spellEnd"/>
            <w:r>
              <w:t xml:space="preserve"> </w:t>
            </w:r>
            <w:r w:rsidRPr="00C7686A">
              <w:t xml:space="preserve"> </w:t>
            </w:r>
          </w:p>
          <w:p w:rsidR="003D26F5" w:rsidRPr="007818D7" w:rsidRDefault="003D26F5" w:rsidP="00EB6E97">
            <w:r>
              <w:lastRenderedPageBreak/>
              <w:t xml:space="preserve">Д- 108 х4 мм, </w:t>
            </w:r>
            <w:r>
              <w:rPr>
                <w:lang w:val="en-US"/>
              </w:rPr>
              <w:t>L</w:t>
            </w:r>
            <w:r>
              <w:t>-20,0 м, материал  ст.12Х18Н10Т по ГОСТ 9941</w:t>
            </w:r>
          </w:p>
        </w:tc>
        <w:tc>
          <w:tcPr>
            <w:tcW w:w="992" w:type="dxa"/>
          </w:tcPr>
          <w:p w:rsidR="003D26F5" w:rsidRPr="007B6D6E" w:rsidRDefault="003D26F5" w:rsidP="00EB6E97">
            <w:pPr>
              <w:jc w:val="center"/>
            </w:pPr>
            <w:r w:rsidRPr="007B6D6E">
              <w:lastRenderedPageBreak/>
              <w:t>м</w:t>
            </w:r>
          </w:p>
        </w:tc>
        <w:tc>
          <w:tcPr>
            <w:tcW w:w="1884" w:type="dxa"/>
          </w:tcPr>
          <w:p w:rsidR="003D26F5" w:rsidRPr="007B6D6E" w:rsidRDefault="003D26F5" w:rsidP="00EB6E97">
            <w:pPr>
              <w:jc w:val="center"/>
            </w:pPr>
            <w:r>
              <w:t>20</w:t>
            </w:r>
          </w:p>
        </w:tc>
      </w:tr>
      <w:tr w:rsidR="003D26F5" w:rsidRPr="007B6D6E" w:rsidTr="001D0DF6">
        <w:trPr>
          <w:jc w:val="center"/>
        </w:trPr>
        <w:tc>
          <w:tcPr>
            <w:tcW w:w="745" w:type="dxa"/>
          </w:tcPr>
          <w:p w:rsidR="003D26F5" w:rsidRPr="007B6D6E" w:rsidRDefault="003D26F5" w:rsidP="00EB6E97">
            <w:pPr>
              <w:jc w:val="center"/>
              <w:rPr>
                <w:sz w:val="22"/>
              </w:rPr>
            </w:pPr>
            <w:r w:rsidRPr="007B6D6E">
              <w:rPr>
                <w:sz w:val="22"/>
              </w:rPr>
              <w:lastRenderedPageBreak/>
              <w:t>2</w:t>
            </w:r>
          </w:p>
        </w:tc>
        <w:tc>
          <w:tcPr>
            <w:tcW w:w="6521" w:type="dxa"/>
          </w:tcPr>
          <w:p w:rsidR="003D26F5" w:rsidRDefault="003D26F5" w:rsidP="00EB6E97">
            <w:pPr>
              <w:rPr>
                <w:sz w:val="22"/>
              </w:rPr>
            </w:pPr>
            <w:r w:rsidRPr="007B6D6E">
              <w:rPr>
                <w:sz w:val="22"/>
              </w:rPr>
              <w:t xml:space="preserve">Замена </w:t>
            </w:r>
            <w:r>
              <w:rPr>
                <w:sz w:val="22"/>
              </w:rPr>
              <w:t>трубопровода пожарной  воды   Д =</w:t>
            </w:r>
            <w:r w:rsidRPr="00EC55EB">
              <w:rPr>
                <w:sz w:val="22"/>
              </w:rPr>
              <w:t>159х4,5 мм</w:t>
            </w:r>
            <w:r>
              <w:rPr>
                <w:sz w:val="22"/>
              </w:rPr>
              <w:t>,</w:t>
            </w:r>
            <w:r w:rsidRPr="00D33D69"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L</w:t>
            </w:r>
            <w:r>
              <w:rPr>
                <w:sz w:val="22"/>
              </w:rPr>
              <w:t>= 70,0 м</w:t>
            </w:r>
            <w:r w:rsidRPr="00D33D69">
              <w:rPr>
                <w:sz w:val="22"/>
              </w:rPr>
              <w:t xml:space="preserve">; </w:t>
            </w:r>
            <w:r>
              <w:rPr>
                <w:sz w:val="22"/>
              </w:rPr>
              <w:t xml:space="preserve">Д=108х4,0мм, </w:t>
            </w:r>
            <w:r>
              <w:rPr>
                <w:sz w:val="22"/>
                <w:lang w:val="en-US"/>
              </w:rPr>
              <w:t>L</w:t>
            </w:r>
            <w:r>
              <w:rPr>
                <w:sz w:val="22"/>
              </w:rPr>
              <w:t xml:space="preserve">=20,0м </w:t>
            </w:r>
          </w:p>
          <w:p w:rsidR="003D26F5" w:rsidRPr="007B6D6E" w:rsidRDefault="003D26F5" w:rsidP="00EB6E97">
            <w:pPr>
              <w:rPr>
                <w:sz w:val="22"/>
              </w:rPr>
            </w:pPr>
            <w:r>
              <w:rPr>
                <w:sz w:val="22"/>
              </w:rPr>
              <w:t xml:space="preserve">Материал - ст.20 по ГОСТ </w:t>
            </w:r>
            <w:r>
              <w:t xml:space="preserve">8732 </w:t>
            </w:r>
            <w:r>
              <w:rPr>
                <w:sz w:val="22"/>
              </w:rPr>
              <w:t xml:space="preserve"> , </w:t>
            </w:r>
          </w:p>
        </w:tc>
        <w:tc>
          <w:tcPr>
            <w:tcW w:w="992" w:type="dxa"/>
          </w:tcPr>
          <w:p w:rsidR="003D26F5" w:rsidRPr="007B6D6E" w:rsidRDefault="003D26F5" w:rsidP="00EB6E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1884" w:type="dxa"/>
          </w:tcPr>
          <w:p w:rsidR="003D26F5" w:rsidRPr="002E481A" w:rsidRDefault="003D26F5" w:rsidP="00EB6E97">
            <w:pPr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0</w:t>
            </w:r>
            <w:r>
              <w:rPr>
                <w:sz w:val="22"/>
              </w:rPr>
              <w:t>,205</w:t>
            </w:r>
          </w:p>
        </w:tc>
      </w:tr>
      <w:tr w:rsidR="003D26F5" w:rsidRPr="00E212DB" w:rsidTr="001D0DF6">
        <w:trPr>
          <w:jc w:val="center"/>
        </w:trPr>
        <w:tc>
          <w:tcPr>
            <w:tcW w:w="745" w:type="dxa"/>
          </w:tcPr>
          <w:p w:rsidR="003D26F5" w:rsidRPr="00E212DB" w:rsidRDefault="003D26F5" w:rsidP="00EB6E97">
            <w:pPr>
              <w:jc w:val="center"/>
            </w:pPr>
            <w:r w:rsidRPr="00E212DB">
              <w:t>3</w:t>
            </w:r>
          </w:p>
        </w:tc>
        <w:tc>
          <w:tcPr>
            <w:tcW w:w="6521" w:type="dxa"/>
          </w:tcPr>
          <w:p w:rsidR="003D26F5" w:rsidRPr="00822C99" w:rsidRDefault="003D26F5" w:rsidP="00EB6E97">
            <w:r w:rsidRPr="00822C99">
              <w:t>Замена трубопровода городской воды</w:t>
            </w:r>
            <w:r w:rsidRPr="00D33D69">
              <w:t>:</w:t>
            </w:r>
            <w:r w:rsidRPr="00822C99">
              <w:t xml:space="preserve"> </w:t>
            </w:r>
          </w:p>
          <w:p w:rsidR="003D26F5" w:rsidRPr="00822C99" w:rsidRDefault="003D26F5" w:rsidP="00EB6E97">
            <w:r w:rsidRPr="00822C99">
              <w:t>Д-108х</w:t>
            </w:r>
            <w:r w:rsidRPr="00D33D69">
              <w:t>4</w:t>
            </w:r>
            <w:r w:rsidRPr="00822C99">
              <w:t xml:space="preserve"> мм, </w:t>
            </w:r>
            <w:r w:rsidRPr="00822C99">
              <w:rPr>
                <w:lang w:val="en-US"/>
              </w:rPr>
              <w:t>L</w:t>
            </w:r>
            <w:r w:rsidRPr="00D33D69">
              <w:t>=120</w:t>
            </w:r>
            <w:r>
              <w:t>,0</w:t>
            </w:r>
            <w:r w:rsidRPr="00D33D69">
              <w:t xml:space="preserve">  </w:t>
            </w:r>
            <w:r w:rsidRPr="00822C99">
              <w:t>м</w:t>
            </w:r>
            <w:r w:rsidRPr="00D33D69">
              <w:t>;</w:t>
            </w:r>
            <w:r w:rsidRPr="00822C99">
              <w:t xml:space="preserve"> </w:t>
            </w:r>
            <w:r w:rsidRPr="00D33D69">
              <w:t xml:space="preserve"> </w:t>
            </w:r>
            <w:r w:rsidRPr="00822C99">
              <w:t>Д-57х</w:t>
            </w:r>
            <w:r w:rsidRPr="00D33D69">
              <w:t>3</w:t>
            </w:r>
            <w:r w:rsidRPr="00822C99">
              <w:t>,5 мм</w:t>
            </w:r>
            <w:r w:rsidRPr="00D33D69">
              <w:t xml:space="preserve"> </w:t>
            </w:r>
            <w:r w:rsidRPr="00822C99">
              <w:rPr>
                <w:lang w:val="en-US"/>
              </w:rPr>
              <w:t>L</w:t>
            </w:r>
            <w:r w:rsidRPr="00D33D69">
              <w:t>=</w:t>
            </w:r>
            <w:r w:rsidRPr="00822C99">
              <w:t>60</w:t>
            </w:r>
            <w:r>
              <w:t>,0</w:t>
            </w:r>
            <w:r w:rsidRPr="00822C99">
              <w:t>м</w:t>
            </w:r>
            <w:r w:rsidRPr="00D33D69">
              <w:t>;</w:t>
            </w:r>
            <w:r w:rsidRPr="00822C99">
              <w:t xml:space="preserve"> </w:t>
            </w:r>
          </w:p>
          <w:p w:rsidR="003D26F5" w:rsidRPr="00D33D69" w:rsidRDefault="003D26F5" w:rsidP="00EB6E97">
            <w:r w:rsidRPr="00822C99">
              <w:t xml:space="preserve">Д-34х4,5 мм, </w:t>
            </w:r>
            <w:r w:rsidRPr="00822C99">
              <w:rPr>
                <w:lang w:val="en-US"/>
              </w:rPr>
              <w:t>L</w:t>
            </w:r>
            <w:r w:rsidRPr="00D33D69">
              <w:t xml:space="preserve">= </w:t>
            </w:r>
            <w:r w:rsidRPr="00822C99">
              <w:t>20</w:t>
            </w:r>
            <w:r>
              <w:t>,0</w:t>
            </w:r>
            <w:r w:rsidRPr="00D33D69">
              <w:t xml:space="preserve"> </w:t>
            </w:r>
            <w:r w:rsidRPr="00822C99">
              <w:t>м</w:t>
            </w:r>
            <w:r w:rsidRPr="00D33D69">
              <w:t xml:space="preserve">; </w:t>
            </w:r>
            <w:r w:rsidRPr="00822C99">
              <w:t>материал - ст. 20 по ГОСТ 8732</w:t>
            </w:r>
            <w:r w:rsidRPr="00D33D69">
              <w:t>.</w:t>
            </w:r>
          </w:p>
        </w:tc>
        <w:tc>
          <w:tcPr>
            <w:tcW w:w="992" w:type="dxa"/>
          </w:tcPr>
          <w:p w:rsidR="003D26F5" w:rsidRPr="00E212DB" w:rsidRDefault="003D26F5" w:rsidP="00EB6E97">
            <w:pPr>
              <w:jc w:val="center"/>
            </w:pPr>
            <w:r>
              <w:t>т</w:t>
            </w:r>
          </w:p>
        </w:tc>
        <w:tc>
          <w:tcPr>
            <w:tcW w:w="1884" w:type="dxa"/>
          </w:tcPr>
          <w:p w:rsidR="003D26F5" w:rsidRPr="00E212DB" w:rsidRDefault="003D26F5" w:rsidP="00EB6E97">
            <w:pPr>
              <w:jc w:val="center"/>
            </w:pPr>
            <w:r>
              <w:t>1,573</w:t>
            </w:r>
          </w:p>
        </w:tc>
      </w:tr>
      <w:tr w:rsidR="003D26F5" w:rsidRPr="004F545C" w:rsidTr="001D0DF6">
        <w:trPr>
          <w:jc w:val="center"/>
        </w:trPr>
        <w:tc>
          <w:tcPr>
            <w:tcW w:w="745" w:type="dxa"/>
          </w:tcPr>
          <w:p w:rsidR="003D26F5" w:rsidRPr="004F545C" w:rsidRDefault="003D26F5" w:rsidP="00EB6E97">
            <w:pPr>
              <w:jc w:val="center"/>
            </w:pPr>
            <w:r>
              <w:t>4</w:t>
            </w:r>
          </w:p>
        </w:tc>
        <w:tc>
          <w:tcPr>
            <w:tcW w:w="6521" w:type="dxa"/>
          </w:tcPr>
          <w:p w:rsidR="003D26F5" w:rsidRPr="00486AF0" w:rsidRDefault="003D26F5" w:rsidP="00EB6E97">
            <w:r>
              <w:t>Покраска трубопровода пожарной воды  (3 слоя)</w:t>
            </w:r>
          </w:p>
        </w:tc>
        <w:tc>
          <w:tcPr>
            <w:tcW w:w="992" w:type="dxa"/>
          </w:tcPr>
          <w:p w:rsidR="003D26F5" w:rsidRDefault="003D26F5" w:rsidP="00EB6E97">
            <w:r>
              <w:t xml:space="preserve">     м</w:t>
            </w:r>
            <w:r w:rsidRPr="003A1358">
              <w:rPr>
                <w:vertAlign w:val="superscript"/>
              </w:rPr>
              <w:t>2</w:t>
            </w:r>
          </w:p>
        </w:tc>
        <w:tc>
          <w:tcPr>
            <w:tcW w:w="1884" w:type="dxa"/>
          </w:tcPr>
          <w:p w:rsidR="003D26F5" w:rsidRPr="004F545C" w:rsidRDefault="003D26F5" w:rsidP="00EB6E97">
            <w:pPr>
              <w:jc w:val="center"/>
            </w:pPr>
            <w:r>
              <w:t>42</w:t>
            </w:r>
          </w:p>
        </w:tc>
      </w:tr>
      <w:tr w:rsidR="003D26F5" w:rsidRPr="00EA61CD" w:rsidTr="001D0DF6">
        <w:trPr>
          <w:jc w:val="center"/>
        </w:trPr>
        <w:tc>
          <w:tcPr>
            <w:tcW w:w="745" w:type="dxa"/>
          </w:tcPr>
          <w:p w:rsidR="003D26F5" w:rsidRPr="00EA61CD" w:rsidRDefault="003D26F5" w:rsidP="00EB6E97">
            <w:pPr>
              <w:jc w:val="center"/>
              <w:rPr>
                <w:color w:val="FF0000"/>
              </w:rPr>
            </w:pPr>
          </w:p>
        </w:tc>
        <w:tc>
          <w:tcPr>
            <w:tcW w:w="9397" w:type="dxa"/>
            <w:gridSpan w:val="3"/>
          </w:tcPr>
          <w:p w:rsidR="003D26F5" w:rsidRPr="00016CAC" w:rsidRDefault="003D26F5" w:rsidP="00EB6E97">
            <w:pPr>
              <w:jc w:val="center"/>
            </w:pPr>
            <w:r w:rsidRPr="00503461">
              <w:rPr>
                <w:b/>
                <w:bCs/>
              </w:rPr>
              <w:t xml:space="preserve">Итого планируемая стоимость </w:t>
            </w:r>
            <w:r>
              <w:rPr>
                <w:b/>
                <w:bCs/>
              </w:rPr>
              <w:t>17</w:t>
            </w:r>
            <w:r w:rsidRPr="00503461">
              <w:rPr>
                <w:b/>
                <w:bCs/>
              </w:rPr>
              <w:t xml:space="preserve">00,00 тыс. руб. без учета НДС                       </w:t>
            </w:r>
          </w:p>
        </w:tc>
      </w:tr>
    </w:tbl>
    <w:p w:rsidR="004A3F90" w:rsidRDefault="004A3F90" w:rsidP="004A3F90">
      <w:pPr>
        <w:widowControl w:val="0"/>
        <w:suppressAutoHyphens/>
        <w:jc w:val="center"/>
        <w:outlineLvl w:val="0"/>
        <w:rPr>
          <w:b/>
        </w:rPr>
      </w:pPr>
    </w:p>
    <w:p w:rsidR="004A3F90" w:rsidRPr="00342D17" w:rsidRDefault="004A3F90" w:rsidP="004A3F90">
      <w:pPr>
        <w:widowControl w:val="0"/>
        <w:suppressAutoHyphens/>
        <w:jc w:val="center"/>
        <w:outlineLvl w:val="0"/>
        <w:rPr>
          <w:b/>
        </w:rPr>
      </w:pPr>
      <w:r w:rsidRPr="00342D17">
        <w:rPr>
          <w:b/>
        </w:rPr>
        <w:t>УКРУПНЕННАЯ  В Е Д О М О С Т Ь</w:t>
      </w:r>
    </w:p>
    <w:p w:rsidR="004A3F90" w:rsidRDefault="004A3F90" w:rsidP="004A3F90">
      <w:pPr>
        <w:pStyle w:val="22"/>
        <w:suppressAutoHyphens/>
        <w:ind w:left="357"/>
      </w:pPr>
      <w:r>
        <w:t xml:space="preserve">объёмов работ </w:t>
      </w:r>
    </w:p>
    <w:p w:rsidR="004A3F90" w:rsidRDefault="004A3F90" w:rsidP="004A3F90">
      <w:pPr>
        <w:pStyle w:val="22"/>
        <w:suppressAutoHyphens/>
        <w:ind w:left="357"/>
      </w:pPr>
      <w:r>
        <w:t>по р</w:t>
      </w:r>
      <w:r w:rsidRPr="009A3D22">
        <w:t>емонт</w:t>
      </w:r>
      <w:r>
        <w:t xml:space="preserve">у </w:t>
      </w:r>
      <w:r w:rsidRPr="009A3D22">
        <w:t xml:space="preserve">тепловой изоляции </w:t>
      </w:r>
      <w:r>
        <w:t>трубопроводов и</w:t>
      </w:r>
      <w:r w:rsidRPr="009A3D22">
        <w:t xml:space="preserve"> оборудования</w:t>
      </w:r>
      <w:r>
        <w:t xml:space="preserve"> ХЦ</w:t>
      </w:r>
    </w:p>
    <w:p w:rsidR="004A3F90" w:rsidRPr="00D1532A" w:rsidRDefault="004A3F90" w:rsidP="00D1532A">
      <w:pPr>
        <w:pStyle w:val="22"/>
        <w:suppressAutoHyphens/>
        <w:ind w:left="357"/>
      </w:pPr>
      <w:r>
        <w:t>Южной ТЭЦ (ТЭЦ-22) филиала «Невский» ОАО «ТГК-1»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7040"/>
        <w:gridCol w:w="1134"/>
        <w:gridCol w:w="1275"/>
      </w:tblGrid>
      <w:tr w:rsidR="004A3F90" w:rsidTr="001D0DF6">
        <w:trPr>
          <w:trHeight w:val="263"/>
        </w:trPr>
        <w:tc>
          <w:tcPr>
            <w:tcW w:w="752" w:type="dxa"/>
            <w:vMerge w:val="restart"/>
            <w:shd w:val="clear" w:color="auto" w:fill="auto"/>
            <w:vAlign w:val="center"/>
          </w:tcPr>
          <w:p w:rsidR="004A3F90" w:rsidRDefault="004A3F90" w:rsidP="00EB6E97">
            <w:pPr>
              <w:jc w:val="center"/>
            </w:pPr>
            <w:r>
              <w:t>№ п/п</w:t>
            </w:r>
          </w:p>
        </w:tc>
        <w:tc>
          <w:tcPr>
            <w:tcW w:w="7040" w:type="dxa"/>
            <w:vMerge w:val="restart"/>
            <w:shd w:val="clear" w:color="auto" w:fill="auto"/>
            <w:vAlign w:val="center"/>
          </w:tcPr>
          <w:p w:rsidR="004A3F90" w:rsidRDefault="004A3F90" w:rsidP="00EB6E97">
            <w:pPr>
              <w:jc w:val="center"/>
            </w:pPr>
            <w:r>
              <w:t>Наименование работ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4A3F90" w:rsidRDefault="004A3F90" w:rsidP="00EB6E97">
            <w:pPr>
              <w:jc w:val="center"/>
            </w:pPr>
            <w:r>
              <w:t>Объём</w:t>
            </w:r>
          </w:p>
        </w:tc>
      </w:tr>
      <w:tr w:rsidR="004A3F90" w:rsidTr="001D0DF6">
        <w:trPr>
          <w:trHeight w:val="140"/>
        </w:trPr>
        <w:tc>
          <w:tcPr>
            <w:tcW w:w="752" w:type="dxa"/>
            <w:vMerge/>
            <w:shd w:val="clear" w:color="auto" w:fill="auto"/>
          </w:tcPr>
          <w:p w:rsidR="004A3F90" w:rsidRDefault="004A3F90" w:rsidP="00EB6E97"/>
        </w:tc>
        <w:tc>
          <w:tcPr>
            <w:tcW w:w="7040" w:type="dxa"/>
            <w:vMerge/>
            <w:shd w:val="clear" w:color="auto" w:fill="auto"/>
          </w:tcPr>
          <w:p w:rsidR="004A3F90" w:rsidRDefault="004A3F90" w:rsidP="00EB6E97"/>
        </w:tc>
        <w:tc>
          <w:tcPr>
            <w:tcW w:w="1134" w:type="dxa"/>
            <w:shd w:val="clear" w:color="auto" w:fill="auto"/>
          </w:tcPr>
          <w:p w:rsidR="004A3F90" w:rsidRDefault="004A3F90" w:rsidP="00EB6E97">
            <w:pPr>
              <w:jc w:val="center"/>
            </w:pPr>
            <w:proofErr w:type="spellStart"/>
            <w:r>
              <w:t>ед.изм</w:t>
            </w:r>
            <w:proofErr w:type="spellEnd"/>
            <w:r>
              <w:t>.</w:t>
            </w:r>
          </w:p>
        </w:tc>
        <w:tc>
          <w:tcPr>
            <w:tcW w:w="1275" w:type="dxa"/>
            <w:shd w:val="clear" w:color="auto" w:fill="auto"/>
          </w:tcPr>
          <w:p w:rsidR="004A3F90" w:rsidRDefault="004A3F90" w:rsidP="00EB6E97">
            <w:pPr>
              <w:jc w:val="center"/>
            </w:pPr>
            <w:r>
              <w:t>кол-во</w:t>
            </w:r>
          </w:p>
        </w:tc>
      </w:tr>
      <w:tr w:rsidR="004A3F90" w:rsidTr="001D0DF6">
        <w:trPr>
          <w:trHeight w:val="277"/>
        </w:trPr>
        <w:tc>
          <w:tcPr>
            <w:tcW w:w="752" w:type="dxa"/>
            <w:shd w:val="clear" w:color="auto" w:fill="auto"/>
          </w:tcPr>
          <w:p w:rsidR="004A3F90" w:rsidRDefault="004A3F90" w:rsidP="004A3F90">
            <w:pPr>
              <w:numPr>
                <w:ilvl w:val="0"/>
                <w:numId w:val="28"/>
              </w:numPr>
            </w:pPr>
          </w:p>
        </w:tc>
        <w:tc>
          <w:tcPr>
            <w:tcW w:w="7040" w:type="dxa"/>
            <w:shd w:val="clear" w:color="auto" w:fill="auto"/>
          </w:tcPr>
          <w:p w:rsidR="004A3F90" w:rsidRDefault="004A3F90" w:rsidP="00EB6E97">
            <w:r>
              <w:t xml:space="preserve">Снятие металлических обечаек на трубопроводах </w:t>
            </w:r>
          </w:p>
        </w:tc>
        <w:tc>
          <w:tcPr>
            <w:tcW w:w="1134" w:type="dxa"/>
            <w:shd w:val="clear" w:color="auto" w:fill="auto"/>
          </w:tcPr>
          <w:p w:rsidR="004A3F90" w:rsidRDefault="004A3F90" w:rsidP="00EB6E97">
            <w:pPr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4A3F90" w:rsidRDefault="004A3F90" w:rsidP="00EB6E97">
            <w:pPr>
              <w:jc w:val="center"/>
            </w:pPr>
            <w:r>
              <w:t>55</w:t>
            </w:r>
          </w:p>
        </w:tc>
      </w:tr>
      <w:tr w:rsidR="004A3F90" w:rsidTr="001D0DF6">
        <w:trPr>
          <w:trHeight w:val="263"/>
        </w:trPr>
        <w:tc>
          <w:tcPr>
            <w:tcW w:w="752" w:type="dxa"/>
            <w:shd w:val="clear" w:color="auto" w:fill="auto"/>
          </w:tcPr>
          <w:p w:rsidR="004A3F90" w:rsidRDefault="004A3F90" w:rsidP="004A3F90">
            <w:pPr>
              <w:numPr>
                <w:ilvl w:val="0"/>
                <w:numId w:val="28"/>
              </w:numPr>
            </w:pPr>
          </w:p>
        </w:tc>
        <w:tc>
          <w:tcPr>
            <w:tcW w:w="7040" w:type="dxa"/>
            <w:shd w:val="clear" w:color="auto" w:fill="auto"/>
          </w:tcPr>
          <w:p w:rsidR="004A3F90" w:rsidRDefault="004A3F90" w:rsidP="00EB6E97">
            <w:r>
              <w:t xml:space="preserve">Разборка тепловой изоляции из плит </w:t>
            </w:r>
            <w:proofErr w:type="spellStart"/>
            <w:r>
              <w:t>минераловатных</w:t>
            </w:r>
            <w:proofErr w:type="spellEnd"/>
            <w:r>
              <w:t xml:space="preserve"> прошивных</w:t>
            </w:r>
          </w:p>
        </w:tc>
        <w:tc>
          <w:tcPr>
            <w:tcW w:w="1134" w:type="dxa"/>
            <w:shd w:val="clear" w:color="auto" w:fill="auto"/>
          </w:tcPr>
          <w:p w:rsidR="004A3F90" w:rsidRDefault="004A3F90" w:rsidP="00EB6E97">
            <w:pPr>
              <w:jc w:val="center"/>
            </w:pPr>
            <w:r>
              <w:t>м</w:t>
            </w:r>
            <w:r w:rsidRPr="00560ADF">
              <w:rPr>
                <w:vertAlign w:val="superscript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4A3F90" w:rsidRDefault="004A3F90" w:rsidP="00EB6E97">
            <w:pPr>
              <w:jc w:val="center"/>
            </w:pPr>
            <w:r>
              <w:t>55</w:t>
            </w:r>
          </w:p>
        </w:tc>
      </w:tr>
      <w:tr w:rsidR="004A3F90" w:rsidTr="001D0DF6">
        <w:trPr>
          <w:trHeight w:val="263"/>
        </w:trPr>
        <w:tc>
          <w:tcPr>
            <w:tcW w:w="752" w:type="dxa"/>
            <w:shd w:val="clear" w:color="auto" w:fill="auto"/>
          </w:tcPr>
          <w:p w:rsidR="004A3F90" w:rsidRDefault="004A3F90" w:rsidP="004A3F90">
            <w:pPr>
              <w:numPr>
                <w:ilvl w:val="0"/>
                <w:numId w:val="28"/>
              </w:numPr>
            </w:pPr>
          </w:p>
        </w:tc>
        <w:tc>
          <w:tcPr>
            <w:tcW w:w="7040" w:type="dxa"/>
            <w:shd w:val="clear" w:color="auto" w:fill="auto"/>
          </w:tcPr>
          <w:p w:rsidR="004A3F90" w:rsidRDefault="004A3F90" w:rsidP="00EB6E97">
            <w:r>
              <w:t xml:space="preserve">Восстановление  тепловой изоляции из плит </w:t>
            </w:r>
            <w:proofErr w:type="spellStart"/>
            <w:r>
              <w:t>минераловатных</w:t>
            </w:r>
            <w:proofErr w:type="spellEnd"/>
          </w:p>
          <w:p w:rsidR="004A3F90" w:rsidRDefault="004A3F90" w:rsidP="00EB6E97">
            <w:r>
              <w:t xml:space="preserve"> прошивных</w:t>
            </w:r>
          </w:p>
        </w:tc>
        <w:tc>
          <w:tcPr>
            <w:tcW w:w="1134" w:type="dxa"/>
            <w:shd w:val="clear" w:color="auto" w:fill="auto"/>
          </w:tcPr>
          <w:p w:rsidR="004A3F90" w:rsidRDefault="004A3F90" w:rsidP="00EB6E97">
            <w:pPr>
              <w:jc w:val="center"/>
            </w:pPr>
            <w:r>
              <w:t>м</w:t>
            </w:r>
            <w:r w:rsidRPr="00560ADF">
              <w:rPr>
                <w:vertAlign w:val="superscript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4A3F90" w:rsidRDefault="004A3F90" w:rsidP="00EB6E97">
            <w:pPr>
              <w:jc w:val="center"/>
            </w:pPr>
            <w:r>
              <w:t>55</w:t>
            </w:r>
          </w:p>
        </w:tc>
      </w:tr>
      <w:tr w:rsidR="004A3F90" w:rsidTr="001D0DF6">
        <w:trPr>
          <w:trHeight w:val="540"/>
        </w:trPr>
        <w:tc>
          <w:tcPr>
            <w:tcW w:w="752" w:type="dxa"/>
            <w:shd w:val="clear" w:color="auto" w:fill="auto"/>
          </w:tcPr>
          <w:p w:rsidR="004A3F90" w:rsidRDefault="004A3F90" w:rsidP="004A3F90">
            <w:pPr>
              <w:numPr>
                <w:ilvl w:val="0"/>
                <w:numId w:val="28"/>
              </w:numPr>
            </w:pPr>
          </w:p>
        </w:tc>
        <w:tc>
          <w:tcPr>
            <w:tcW w:w="7040" w:type="dxa"/>
            <w:shd w:val="clear" w:color="auto" w:fill="auto"/>
          </w:tcPr>
          <w:p w:rsidR="004A3F90" w:rsidRDefault="004A3F90" w:rsidP="00EB6E97">
            <w:r>
              <w:t>Изготовление и установка металлических обечаек на прямые участки трубопроводов</w:t>
            </w:r>
          </w:p>
        </w:tc>
        <w:tc>
          <w:tcPr>
            <w:tcW w:w="1134" w:type="dxa"/>
            <w:shd w:val="clear" w:color="auto" w:fill="auto"/>
          </w:tcPr>
          <w:p w:rsidR="004A3F90" w:rsidRPr="00560ADF" w:rsidRDefault="004A3F90" w:rsidP="00EB6E97">
            <w:pPr>
              <w:jc w:val="center"/>
              <w:rPr>
                <w:vertAlign w:val="superscript"/>
              </w:rPr>
            </w:pPr>
            <w:r>
              <w:t>м</w:t>
            </w:r>
            <w:r w:rsidRPr="00560ADF">
              <w:rPr>
                <w:vertAlign w:val="superscript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A3F90" w:rsidRDefault="004A3F90" w:rsidP="00EB6E97">
            <w:pPr>
              <w:jc w:val="center"/>
            </w:pPr>
            <w:r>
              <w:t>150</w:t>
            </w:r>
          </w:p>
        </w:tc>
      </w:tr>
      <w:tr w:rsidR="004A3F90" w:rsidTr="001D0DF6">
        <w:trPr>
          <w:trHeight w:val="525"/>
        </w:trPr>
        <w:tc>
          <w:tcPr>
            <w:tcW w:w="752" w:type="dxa"/>
            <w:shd w:val="clear" w:color="auto" w:fill="auto"/>
          </w:tcPr>
          <w:p w:rsidR="004A3F90" w:rsidRDefault="004A3F90" w:rsidP="004A3F90">
            <w:pPr>
              <w:numPr>
                <w:ilvl w:val="0"/>
                <w:numId w:val="28"/>
              </w:numPr>
            </w:pPr>
          </w:p>
        </w:tc>
        <w:tc>
          <w:tcPr>
            <w:tcW w:w="7040" w:type="dxa"/>
            <w:shd w:val="clear" w:color="auto" w:fill="auto"/>
          </w:tcPr>
          <w:p w:rsidR="004A3F90" w:rsidRDefault="004A3F90" w:rsidP="00EB6E97">
            <w:r>
              <w:t>Изготовление и установка металлических обечаек на кривол</w:t>
            </w:r>
            <w:r>
              <w:t>и</w:t>
            </w:r>
            <w:r>
              <w:t>нейные участки трубопроводов</w:t>
            </w:r>
          </w:p>
        </w:tc>
        <w:tc>
          <w:tcPr>
            <w:tcW w:w="1134" w:type="dxa"/>
            <w:shd w:val="clear" w:color="auto" w:fill="auto"/>
          </w:tcPr>
          <w:p w:rsidR="004A3F90" w:rsidRPr="00560ADF" w:rsidRDefault="004A3F90" w:rsidP="00EB6E97">
            <w:pPr>
              <w:jc w:val="center"/>
              <w:rPr>
                <w:vertAlign w:val="superscript"/>
              </w:rPr>
            </w:pPr>
            <w:r>
              <w:t>м</w:t>
            </w:r>
            <w:r w:rsidRPr="00560ADF">
              <w:rPr>
                <w:vertAlign w:val="superscript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A3F90" w:rsidRDefault="004A3F90" w:rsidP="00EB6E97">
            <w:pPr>
              <w:jc w:val="center"/>
            </w:pPr>
            <w:r>
              <w:t>20</w:t>
            </w:r>
          </w:p>
        </w:tc>
      </w:tr>
      <w:tr w:rsidR="004A3F90" w:rsidTr="001D0DF6">
        <w:trPr>
          <w:trHeight w:val="263"/>
        </w:trPr>
        <w:tc>
          <w:tcPr>
            <w:tcW w:w="752" w:type="dxa"/>
            <w:shd w:val="clear" w:color="auto" w:fill="auto"/>
          </w:tcPr>
          <w:p w:rsidR="004A3F90" w:rsidRDefault="004A3F90" w:rsidP="004A3F90">
            <w:pPr>
              <w:numPr>
                <w:ilvl w:val="0"/>
                <w:numId w:val="28"/>
              </w:numPr>
            </w:pPr>
          </w:p>
        </w:tc>
        <w:tc>
          <w:tcPr>
            <w:tcW w:w="7040" w:type="dxa"/>
            <w:shd w:val="clear" w:color="auto" w:fill="auto"/>
          </w:tcPr>
          <w:p w:rsidR="004A3F90" w:rsidRDefault="004A3F90" w:rsidP="00EB6E97">
            <w:r>
              <w:t>Сборка и разборка инвентарных лесов, подмостей</w:t>
            </w:r>
          </w:p>
        </w:tc>
        <w:tc>
          <w:tcPr>
            <w:tcW w:w="1134" w:type="dxa"/>
            <w:shd w:val="clear" w:color="auto" w:fill="auto"/>
          </w:tcPr>
          <w:p w:rsidR="004A3F90" w:rsidRDefault="004A3F90" w:rsidP="00EB6E97">
            <w:pPr>
              <w:jc w:val="center"/>
            </w:pPr>
            <w:r>
              <w:t>т</w:t>
            </w:r>
          </w:p>
        </w:tc>
        <w:tc>
          <w:tcPr>
            <w:tcW w:w="1275" w:type="dxa"/>
            <w:shd w:val="clear" w:color="auto" w:fill="auto"/>
          </w:tcPr>
          <w:p w:rsidR="004A3F90" w:rsidRDefault="004A3F90" w:rsidP="00EB6E97">
            <w:pPr>
              <w:jc w:val="center"/>
            </w:pPr>
            <w:r>
              <w:t>0,8</w:t>
            </w:r>
          </w:p>
        </w:tc>
      </w:tr>
      <w:tr w:rsidR="004A3F90" w:rsidTr="001D0DF6">
        <w:trPr>
          <w:trHeight w:val="277"/>
        </w:trPr>
        <w:tc>
          <w:tcPr>
            <w:tcW w:w="752" w:type="dxa"/>
            <w:shd w:val="clear" w:color="auto" w:fill="auto"/>
          </w:tcPr>
          <w:p w:rsidR="004A3F90" w:rsidRDefault="004A3F90" w:rsidP="004A3F90">
            <w:pPr>
              <w:numPr>
                <w:ilvl w:val="0"/>
                <w:numId w:val="28"/>
              </w:numPr>
            </w:pPr>
          </w:p>
        </w:tc>
        <w:tc>
          <w:tcPr>
            <w:tcW w:w="7040" w:type="dxa"/>
            <w:shd w:val="clear" w:color="auto" w:fill="auto"/>
          </w:tcPr>
          <w:p w:rsidR="004A3F90" w:rsidRDefault="004A3F90" w:rsidP="00EB6E97">
            <w:r>
              <w:t>Погрузоразгрузочные работы. вывоз мусора</w:t>
            </w:r>
          </w:p>
        </w:tc>
        <w:tc>
          <w:tcPr>
            <w:tcW w:w="1134" w:type="dxa"/>
            <w:shd w:val="clear" w:color="auto" w:fill="auto"/>
          </w:tcPr>
          <w:p w:rsidR="004A3F90" w:rsidRDefault="004A3F90" w:rsidP="00EB6E97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4A3F90" w:rsidRDefault="004A3F90" w:rsidP="00EB6E97">
            <w:pPr>
              <w:jc w:val="center"/>
            </w:pPr>
          </w:p>
        </w:tc>
      </w:tr>
      <w:tr w:rsidR="004A3F90" w:rsidTr="001D0DF6">
        <w:trPr>
          <w:trHeight w:val="277"/>
        </w:trPr>
        <w:tc>
          <w:tcPr>
            <w:tcW w:w="752" w:type="dxa"/>
            <w:shd w:val="clear" w:color="auto" w:fill="auto"/>
          </w:tcPr>
          <w:p w:rsidR="004A3F90" w:rsidRDefault="004A3F90" w:rsidP="004A3F90">
            <w:pPr>
              <w:ind w:left="720"/>
            </w:pPr>
          </w:p>
        </w:tc>
        <w:tc>
          <w:tcPr>
            <w:tcW w:w="9449" w:type="dxa"/>
            <w:gridSpan w:val="3"/>
            <w:shd w:val="clear" w:color="auto" w:fill="auto"/>
          </w:tcPr>
          <w:p w:rsidR="004A3F90" w:rsidRDefault="004A3F90" w:rsidP="004A3F90">
            <w:pPr>
              <w:jc w:val="center"/>
            </w:pPr>
            <w:r w:rsidRPr="00503461">
              <w:rPr>
                <w:b/>
                <w:bCs/>
              </w:rPr>
              <w:t xml:space="preserve">Итого планируемая стоимость </w:t>
            </w:r>
            <w:r>
              <w:rPr>
                <w:b/>
                <w:bCs/>
              </w:rPr>
              <w:t>35</w:t>
            </w:r>
            <w:r w:rsidRPr="00503461">
              <w:rPr>
                <w:b/>
                <w:bCs/>
              </w:rPr>
              <w:t xml:space="preserve">0,00 тыс. руб. без учета НДС                       </w:t>
            </w:r>
          </w:p>
        </w:tc>
      </w:tr>
    </w:tbl>
    <w:p w:rsidR="003D26F5" w:rsidRDefault="003D26F5" w:rsidP="00B72639">
      <w:pPr>
        <w:pStyle w:val="xl34"/>
        <w:suppressAutoHyphens/>
        <w:spacing w:before="0" w:beforeAutospacing="0" w:after="0" w:afterAutospacing="0"/>
        <w:ind w:firstLineChars="0" w:firstLine="0"/>
        <w:jc w:val="center"/>
      </w:pPr>
    </w:p>
    <w:p w:rsidR="004A3F90" w:rsidRDefault="004A3F90" w:rsidP="00B72639">
      <w:pPr>
        <w:pStyle w:val="xl34"/>
        <w:suppressAutoHyphens/>
        <w:spacing w:before="0" w:beforeAutospacing="0" w:after="0" w:afterAutospacing="0"/>
        <w:ind w:firstLineChars="0" w:firstLine="0"/>
        <w:jc w:val="center"/>
      </w:pPr>
    </w:p>
    <w:p w:rsidR="004A3F90" w:rsidRPr="00342D17" w:rsidRDefault="004A3F90" w:rsidP="004A3F90">
      <w:pPr>
        <w:widowControl w:val="0"/>
        <w:suppressAutoHyphens/>
        <w:jc w:val="center"/>
        <w:outlineLvl w:val="0"/>
        <w:rPr>
          <w:b/>
        </w:rPr>
      </w:pPr>
      <w:r w:rsidRPr="00342D17">
        <w:rPr>
          <w:b/>
        </w:rPr>
        <w:t>УКРУПНЕННАЯ  В Е Д О М О С Т Ь</w:t>
      </w:r>
    </w:p>
    <w:p w:rsidR="004A3F90" w:rsidRDefault="004A3F90" w:rsidP="004A3F90">
      <w:pPr>
        <w:pStyle w:val="22"/>
        <w:suppressAutoHyphens/>
        <w:ind w:left="357"/>
      </w:pPr>
      <w:r>
        <w:t xml:space="preserve">объёмов работ </w:t>
      </w:r>
    </w:p>
    <w:p w:rsidR="004A3F90" w:rsidRDefault="004A3F90" w:rsidP="004A3F90">
      <w:pPr>
        <w:pStyle w:val="22"/>
        <w:suppressAutoHyphens/>
        <w:ind w:left="357"/>
      </w:pPr>
      <w:r>
        <w:t>по р</w:t>
      </w:r>
      <w:r w:rsidRPr="009A3D22">
        <w:t>емонт</w:t>
      </w:r>
      <w:r>
        <w:t xml:space="preserve">у </w:t>
      </w:r>
      <w:r w:rsidRPr="009A3D22">
        <w:t xml:space="preserve">тепловой изоляции </w:t>
      </w:r>
      <w:r>
        <w:t>РМ-3 ТТЦ</w:t>
      </w:r>
    </w:p>
    <w:p w:rsidR="004A3F90" w:rsidRDefault="004A3F90" w:rsidP="004A3F90">
      <w:pPr>
        <w:pStyle w:val="22"/>
        <w:suppressAutoHyphens/>
        <w:ind w:left="357"/>
      </w:pPr>
      <w:r>
        <w:t>Южной ТЭЦ (ТЭЦ-22) филиала «Невский» ОАО «ТГК-1»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502"/>
        <w:gridCol w:w="709"/>
        <w:gridCol w:w="1275"/>
      </w:tblGrid>
      <w:tr w:rsidR="004A3F90" w:rsidRPr="00342D17" w:rsidTr="001D0DF6">
        <w:tc>
          <w:tcPr>
            <w:tcW w:w="720" w:type="dxa"/>
            <w:shd w:val="clear" w:color="auto" w:fill="auto"/>
            <w:vAlign w:val="center"/>
          </w:tcPr>
          <w:p w:rsidR="004A3F90" w:rsidRPr="00342D17" w:rsidRDefault="004A3F90" w:rsidP="00EB6E97">
            <w:pPr>
              <w:widowControl w:val="0"/>
              <w:suppressAutoHyphens/>
              <w:jc w:val="center"/>
              <w:rPr>
                <w:b/>
              </w:rPr>
            </w:pPr>
            <w:r w:rsidRPr="00342D17">
              <w:rPr>
                <w:b/>
              </w:rPr>
              <w:t>№ п/п</w:t>
            </w:r>
          </w:p>
        </w:tc>
        <w:tc>
          <w:tcPr>
            <w:tcW w:w="7502" w:type="dxa"/>
            <w:shd w:val="clear" w:color="auto" w:fill="auto"/>
            <w:vAlign w:val="center"/>
          </w:tcPr>
          <w:p w:rsidR="004A3F90" w:rsidRPr="00342D17" w:rsidRDefault="004A3F90" w:rsidP="00EB6E97">
            <w:pPr>
              <w:widowControl w:val="0"/>
              <w:suppressAutoHyphens/>
              <w:jc w:val="center"/>
              <w:rPr>
                <w:b/>
              </w:rPr>
            </w:pPr>
            <w:r w:rsidRPr="00342D17">
              <w:rPr>
                <w:b/>
              </w:rPr>
              <w:t>Наименование работ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3F90" w:rsidRPr="00342D17" w:rsidRDefault="004A3F90" w:rsidP="00EB6E97">
            <w:pPr>
              <w:widowControl w:val="0"/>
              <w:suppressAutoHyphens/>
              <w:jc w:val="center"/>
              <w:rPr>
                <w:b/>
              </w:rPr>
            </w:pPr>
            <w:r w:rsidRPr="00342D17">
              <w:rPr>
                <w:b/>
              </w:rPr>
              <w:t>Ед. изм.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3F90" w:rsidRPr="00342D17" w:rsidRDefault="004A3F90" w:rsidP="00EB6E97">
            <w:pPr>
              <w:widowControl w:val="0"/>
              <w:suppressAutoHyphens/>
              <w:jc w:val="center"/>
              <w:rPr>
                <w:b/>
              </w:rPr>
            </w:pPr>
            <w:r w:rsidRPr="00342D17">
              <w:rPr>
                <w:b/>
              </w:rPr>
              <w:t>Объём</w:t>
            </w:r>
          </w:p>
        </w:tc>
      </w:tr>
      <w:tr w:rsidR="004A3F90" w:rsidRPr="00342D17" w:rsidTr="001D0DF6">
        <w:tc>
          <w:tcPr>
            <w:tcW w:w="720" w:type="dxa"/>
            <w:shd w:val="clear" w:color="auto" w:fill="auto"/>
          </w:tcPr>
          <w:p w:rsidR="004A3F90" w:rsidRPr="00342D17" w:rsidRDefault="004A3F90" w:rsidP="00EB6E97">
            <w:pPr>
              <w:widowControl w:val="0"/>
              <w:suppressAutoHyphens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502" w:type="dxa"/>
            <w:shd w:val="clear" w:color="auto" w:fill="auto"/>
          </w:tcPr>
          <w:p w:rsidR="004A3F90" w:rsidRDefault="004A3F90" w:rsidP="00EB6E97">
            <w:r>
              <w:rPr>
                <w:b/>
              </w:rPr>
              <w:t>Полная замена</w:t>
            </w:r>
            <w:r w:rsidRPr="007B1EC6">
              <w:rPr>
                <w:b/>
              </w:rPr>
              <w:t xml:space="preserve"> теплоизоляции мазутного резервуара РМ-</w:t>
            </w:r>
            <w:r>
              <w:rPr>
                <w:b/>
              </w:rPr>
              <w:t>3</w:t>
            </w:r>
            <w:r w:rsidRPr="007B1EC6">
              <w:rPr>
                <w:b/>
              </w:rPr>
              <w:t>:</w:t>
            </w:r>
            <w:r>
              <w:t xml:space="preserve"> </w:t>
            </w:r>
            <w:r>
              <w:rPr>
                <w:lang w:val="en-US"/>
              </w:rPr>
              <w:t>V</w:t>
            </w:r>
            <w:r w:rsidRPr="002B0E41">
              <w:t>=</w:t>
            </w:r>
            <w:r>
              <w:t>20 тыс.м</w:t>
            </w:r>
            <w:r w:rsidRPr="002B0E41">
              <w:rPr>
                <w:vertAlign w:val="superscript"/>
              </w:rPr>
              <w:t>3</w:t>
            </w:r>
            <w:r>
              <w:t xml:space="preserve">; </w:t>
            </w:r>
            <w:proofErr w:type="spellStart"/>
            <w:r>
              <w:t>Днар</w:t>
            </w:r>
            <w:proofErr w:type="spellEnd"/>
            <w:r>
              <w:t xml:space="preserve">.=45,9 м.;  Н до кровли= 12 м.; </w:t>
            </w:r>
            <w:proofErr w:type="spellStart"/>
            <w:r>
              <w:t>Нсферы</w:t>
            </w:r>
            <w:proofErr w:type="spellEnd"/>
            <w:r>
              <w:t xml:space="preserve"> кровли= 4 м.; </w:t>
            </w:r>
            <w:r>
              <w:rPr>
                <w:lang w:val="en-US"/>
              </w:rPr>
              <w:t>R</w:t>
            </w:r>
            <w:r>
              <w:t>сферы кровли</w:t>
            </w:r>
            <w:r w:rsidRPr="00EF2B12">
              <w:t>=</w:t>
            </w:r>
            <w:r>
              <w:t xml:space="preserve"> 67,0 м.  Т= 80 </w:t>
            </w:r>
            <w:proofErr w:type="spellStart"/>
            <w:r w:rsidRPr="00A42DE9">
              <w:rPr>
                <w:vertAlign w:val="superscript"/>
              </w:rPr>
              <w:t>о</w:t>
            </w:r>
            <w:r>
              <w:t>С</w:t>
            </w:r>
            <w:proofErr w:type="spellEnd"/>
            <w:r>
              <w:t xml:space="preserve">.  </w:t>
            </w:r>
          </w:p>
        </w:tc>
        <w:tc>
          <w:tcPr>
            <w:tcW w:w="709" w:type="dxa"/>
            <w:shd w:val="clear" w:color="auto" w:fill="auto"/>
          </w:tcPr>
          <w:p w:rsidR="004A3F90" w:rsidRPr="0023546F" w:rsidRDefault="004A3F90" w:rsidP="00EB6E97">
            <w:pPr>
              <w:widowControl w:val="0"/>
              <w:suppressAutoHyphens/>
              <w:jc w:val="center"/>
            </w:pPr>
            <w:r w:rsidRPr="0023546F">
              <w:t>шт.</w:t>
            </w:r>
          </w:p>
        </w:tc>
        <w:tc>
          <w:tcPr>
            <w:tcW w:w="1275" w:type="dxa"/>
            <w:shd w:val="clear" w:color="auto" w:fill="auto"/>
          </w:tcPr>
          <w:p w:rsidR="004A3F90" w:rsidRPr="0023546F" w:rsidRDefault="004A3F90" w:rsidP="00EB6E97">
            <w:pPr>
              <w:widowControl w:val="0"/>
              <w:suppressAutoHyphens/>
              <w:jc w:val="center"/>
            </w:pPr>
            <w:r w:rsidRPr="0023546F">
              <w:t>1</w:t>
            </w:r>
          </w:p>
        </w:tc>
      </w:tr>
      <w:tr w:rsidR="004A3F90" w:rsidRPr="00342D17" w:rsidTr="001D0DF6">
        <w:tc>
          <w:tcPr>
            <w:tcW w:w="720" w:type="dxa"/>
            <w:shd w:val="clear" w:color="auto" w:fill="auto"/>
          </w:tcPr>
          <w:p w:rsidR="004A3F90" w:rsidRPr="00083D97" w:rsidRDefault="004A3F90" w:rsidP="00EB6E97">
            <w:pPr>
              <w:widowControl w:val="0"/>
              <w:suppressAutoHyphens/>
              <w:jc w:val="center"/>
            </w:pPr>
            <w:r>
              <w:t>1.1</w:t>
            </w:r>
          </w:p>
        </w:tc>
        <w:tc>
          <w:tcPr>
            <w:tcW w:w="7502" w:type="dxa"/>
            <w:shd w:val="clear" w:color="auto" w:fill="auto"/>
          </w:tcPr>
          <w:p w:rsidR="004A3F90" w:rsidRDefault="004A3F90" w:rsidP="00EB6E97">
            <w:r>
              <w:t xml:space="preserve">Разборка тепловой изоляции основного слоя из плит </w:t>
            </w:r>
            <w:proofErr w:type="spellStart"/>
            <w:r>
              <w:t>минераловатных</w:t>
            </w:r>
            <w:proofErr w:type="spellEnd"/>
            <w:r>
              <w:t>.</w:t>
            </w:r>
          </w:p>
        </w:tc>
        <w:tc>
          <w:tcPr>
            <w:tcW w:w="709" w:type="dxa"/>
            <w:shd w:val="clear" w:color="auto" w:fill="auto"/>
          </w:tcPr>
          <w:p w:rsidR="004A3F90" w:rsidRPr="000E09DB" w:rsidRDefault="004A3F90" w:rsidP="00EB6E97">
            <w:pPr>
              <w:jc w:val="center"/>
              <w:rPr>
                <w:vertAlign w:val="superscript"/>
              </w:rPr>
            </w:pPr>
            <w:r w:rsidRPr="000E09DB">
              <w:t>м</w:t>
            </w:r>
            <w:r w:rsidRPr="000E09DB">
              <w:rPr>
                <w:vertAlign w:val="superscript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4A3F90" w:rsidRPr="00601469" w:rsidRDefault="004A3F90" w:rsidP="00EB6E97">
            <w:pPr>
              <w:widowControl w:val="0"/>
              <w:suppressAutoHyphens/>
              <w:jc w:val="center"/>
            </w:pPr>
            <w:r>
              <w:t>185,3</w:t>
            </w:r>
          </w:p>
        </w:tc>
      </w:tr>
      <w:tr w:rsidR="004A3F90" w:rsidRPr="00342D17" w:rsidTr="001D0DF6">
        <w:tc>
          <w:tcPr>
            <w:tcW w:w="720" w:type="dxa"/>
            <w:shd w:val="clear" w:color="auto" w:fill="auto"/>
          </w:tcPr>
          <w:p w:rsidR="004A3F90" w:rsidRDefault="004A3F90" w:rsidP="00EB6E97">
            <w:pPr>
              <w:widowControl w:val="0"/>
              <w:suppressAutoHyphens/>
              <w:jc w:val="center"/>
            </w:pPr>
            <w:r>
              <w:t>1.2</w:t>
            </w:r>
          </w:p>
        </w:tc>
        <w:tc>
          <w:tcPr>
            <w:tcW w:w="7502" w:type="dxa"/>
            <w:shd w:val="clear" w:color="auto" w:fill="auto"/>
          </w:tcPr>
          <w:p w:rsidR="004A3F90" w:rsidRDefault="004A3F90" w:rsidP="00EB6E97">
            <w:r>
              <w:t xml:space="preserve">Разборка тепловой изоляции покровного слоя  из стали тонколистовой и сетки металлической. </w:t>
            </w:r>
          </w:p>
        </w:tc>
        <w:tc>
          <w:tcPr>
            <w:tcW w:w="709" w:type="dxa"/>
            <w:shd w:val="clear" w:color="auto" w:fill="auto"/>
          </w:tcPr>
          <w:p w:rsidR="004A3F90" w:rsidRPr="000E09DB" w:rsidRDefault="004A3F90" w:rsidP="00EB6E97">
            <w:pPr>
              <w:jc w:val="center"/>
            </w:pPr>
            <w:r w:rsidRPr="000E09DB">
              <w:t>м</w:t>
            </w:r>
            <w:r w:rsidRPr="000E09DB">
              <w:rPr>
                <w:vertAlign w:val="superscript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A3F90" w:rsidRPr="00601469" w:rsidRDefault="004A3F90" w:rsidP="00EB6E97">
            <w:pPr>
              <w:widowControl w:val="0"/>
              <w:suppressAutoHyphens/>
              <w:jc w:val="center"/>
            </w:pPr>
            <w:r>
              <w:t>3706,0</w:t>
            </w:r>
          </w:p>
        </w:tc>
      </w:tr>
      <w:tr w:rsidR="004A3F90" w:rsidRPr="00342D17" w:rsidTr="001D0DF6">
        <w:tc>
          <w:tcPr>
            <w:tcW w:w="720" w:type="dxa"/>
            <w:shd w:val="clear" w:color="auto" w:fill="auto"/>
          </w:tcPr>
          <w:p w:rsidR="004A3F90" w:rsidRPr="00083D97" w:rsidRDefault="004A3F90" w:rsidP="00EB6E97">
            <w:pPr>
              <w:widowControl w:val="0"/>
              <w:suppressAutoHyphens/>
              <w:jc w:val="center"/>
            </w:pPr>
            <w:r>
              <w:t>1.3</w:t>
            </w:r>
          </w:p>
        </w:tc>
        <w:tc>
          <w:tcPr>
            <w:tcW w:w="7502" w:type="dxa"/>
            <w:shd w:val="clear" w:color="auto" w:fill="auto"/>
          </w:tcPr>
          <w:p w:rsidR="004A3F90" w:rsidRDefault="004A3F90" w:rsidP="00EB6E97">
            <w:r>
              <w:t xml:space="preserve">Обезжиривание  поверхности перед нанесением </w:t>
            </w:r>
          </w:p>
          <w:p w:rsidR="004A3F90" w:rsidRDefault="004A3F90" w:rsidP="00EB6E97">
            <w:r>
              <w:t xml:space="preserve">защитного покрытия до степени 1-2 и </w:t>
            </w:r>
            <w:proofErr w:type="spellStart"/>
            <w:r>
              <w:t>обеспыливание</w:t>
            </w:r>
            <w:proofErr w:type="spellEnd"/>
            <w:r>
              <w:t>.</w:t>
            </w:r>
          </w:p>
        </w:tc>
        <w:tc>
          <w:tcPr>
            <w:tcW w:w="709" w:type="dxa"/>
            <w:shd w:val="clear" w:color="auto" w:fill="auto"/>
          </w:tcPr>
          <w:p w:rsidR="004A3F90" w:rsidRPr="000E09DB" w:rsidRDefault="004A3F90" w:rsidP="00EB6E97">
            <w:pPr>
              <w:jc w:val="center"/>
            </w:pPr>
            <w:r w:rsidRPr="000E09DB">
              <w:t>м</w:t>
            </w:r>
            <w:r w:rsidRPr="000E09DB">
              <w:rPr>
                <w:vertAlign w:val="superscript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A3F90" w:rsidRDefault="004A3F90" w:rsidP="00EB6E97">
            <w:pPr>
              <w:widowControl w:val="0"/>
              <w:suppressAutoHyphens/>
              <w:jc w:val="center"/>
            </w:pPr>
            <w:r>
              <w:t>3706,0</w:t>
            </w:r>
          </w:p>
        </w:tc>
      </w:tr>
      <w:tr w:rsidR="004A3F90" w:rsidRPr="00342D17" w:rsidTr="001D0DF6">
        <w:tc>
          <w:tcPr>
            <w:tcW w:w="720" w:type="dxa"/>
            <w:shd w:val="clear" w:color="auto" w:fill="auto"/>
          </w:tcPr>
          <w:p w:rsidR="004A3F90" w:rsidRDefault="004A3F90" w:rsidP="00EB6E97">
            <w:pPr>
              <w:widowControl w:val="0"/>
              <w:suppressAutoHyphens/>
              <w:jc w:val="center"/>
            </w:pPr>
            <w:r>
              <w:t>1.4</w:t>
            </w:r>
          </w:p>
        </w:tc>
        <w:tc>
          <w:tcPr>
            <w:tcW w:w="7502" w:type="dxa"/>
            <w:shd w:val="clear" w:color="auto" w:fill="auto"/>
          </w:tcPr>
          <w:p w:rsidR="004A3F90" w:rsidRDefault="004A3F90" w:rsidP="00EB6E97">
            <w:r>
              <w:t>Нанесение АКЗ композицией ОС-12-03 в один слой</w:t>
            </w:r>
          </w:p>
        </w:tc>
        <w:tc>
          <w:tcPr>
            <w:tcW w:w="709" w:type="dxa"/>
            <w:shd w:val="clear" w:color="auto" w:fill="auto"/>
          </w:tcPr>
          <w:p w:rsidR="004A3F90" w:rsidRPr="000E09DB" w:rsidRDefault="004A3F90" w:rsidP="00EB6E97">
            <w:pPr>
              <w:jc w:val="center"/>
            </w:pPr>
            <w:r w:rsidRPr="000E09DB">
              <w:t>м</w:t>
            </w:r>
            <w:r w:rsidRPr="000E09DB">
              <w:rPr>
                <w:vertAlign w:val="superscript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A3F90" w:rsidRDefault="004A3F90" w:rsidP="00EB6E97">
            <w:pPr>
              <w:widowControl w:val="0"/>
              <w:suppressAutoHyphens/>
              <w:jc w:val="center"/>
            </w:pPr>
            <w:r>
              <w:t>3706</w:t>
            </w:r>
          </w:p>
        </w:tc>
      </w:tr>
      <w:tr w:rsidR="004A3F90" w:rsidRPr="00342D17" w:rsidTr="001D0DF6">
        <w:tc>
          <w:tcPr>
            <w:tcW w:w="720" w:type="dxa"/>
            <w:shd w:val="clear" w:color="auto" w:fill="auto"/>
          </w:tcPr>
          <w:p w:rsidR="004A3F90" w:rsidRPr="00083D97" w:rsidRDefault="004A3F90" w:rsidP="00EB6E97">
            <w:pPr>
              <w:widowControl w:val="0"/>
              <w:suppressAutoHyphens/>
              <w:jc w:val="center"/>
            </w:pPr>
            <w:r>
              <w:t>1.5</w:t>
            </w:r>
          </w:p>
        </w:tc>
        <w:tc>
          <w:tcPr>
            <w:tcW w:w="7502" w:type="dxa"/>
            <w:shd w:val="clear" w:color="auto" w:fill="auto"/>
          </w:tcPr>
          <w:p w:rsidR="004A3F90" w:rsidRDefault="004A3F90" w:rsidP="00EB6E97">
            <w:r>
              <w:t xml:space="preserve">Устройство тепловой изоляции плитами  </w:t>
            </w:r>
            <w:proofErr w:type="spellStart"/>
            <w:r>
              <w:t>минераловатными</w:t>
            </w:r>
            <w:proofErr w:type="spellEnd"/>
            <w:r>
              <w:t xml:space="preserve"> пол</w:t>
            </w:r>
            <w:r>
              <w:t>у</w:t>
            </w:r>
            <w:r>
              <w:t xml:space="preserve">жесткие на синтетическом связывающем толщ. 60  </w:t>
            </w:r>
          </w:p>
        </w:tc>
        <w:tc>
          <w:tcPr>
            <w:tcW w:w="709" w:type="dxa"/>
            <w:shd w:val="clear" w:color="auto" w:fill="auto"/>
          </w:tcPr>
          <w:p w:rsidR="004A3F90" w:rsidRPr="000E09DB" w:rsidRDefault="004A3F90" w:rsidP="00EB6E97">
            <w:pPr>
              <w:jc w:val="center"/>
              <w:rPr>
                <w:vertAlign w:val="superscript"/>
              </w:rPr>
            </w:pPr>
            <w:r w:rsidRPr="000E09DB">
              <w:t>м</w:t>
            </w:r>
            <w:r w:rsidRPr="000E09DB">
              <w:rPr>
                <w:vertAlign w:val="superscript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4A3F90" w:rsidRPr="00601469" w:rsidRDefault="004A3F90" w:rsidP="00EB6E97">
            <w:pPr>
              <w:widowControl w:val="0"/>
              <w:suppressAutoHyphens/>
              <w:jc w:val="center"/>
            </w:pPr>
            <w:r>
              <w:t>185,3</w:t>
            </w:r>
          </w:p>
        </w:tc>
      </w:tr>
      <w:tr w:rsidR="004A3F90" w:rsidRPr="00342D17" w:rsidTr="001D0DF6">
        <w:tc>
          <w:tcPr>
            <w:tcW w:w="720" w:type="dxa"/>
            <w:shd w:val="clear" w:color="auto" w:fill="auto"/>
          </w:tcPr>
          <w:p w:rsidR="004A3F90" w:rsidRDefault="004A3F90" w:rsidP="00EB6E97">
            <w:pPr>
              <w:widowControl w:val="0"/>
              <w:suppressAutoHyphens/>
              <w:jc w:val="center"/>
            </w:pPr>
            <w:r>
              <w:t>1.6</w:t>
            </w:r>
          </w:p>
        </w:tc>
        <w:tc>
          <w:tcPr>
            <w:tcW w:w="7502" w:type="dxa"/>
            <w:shd w:val="clear" w:color="auto" w:fill="auto"/>
          </w:tcPr>
          <w:p w:rsidR="004A3F90" w:rsidRDefault="004A3F90" w:rsidP="00EB6E97">
            <w:r>
              <w:t>Изготовление и установка металлических обечаек (сталь тонколист</w:t>
            </w:r>
            <w:r>
              <w:t>о</w:t>
            </w:r>
            <w:r>
              <w:t xml:space="preserve">вая оцинкованная 0,8)  с сеткой металлической № 20-0,5  </w:t>
            </w:r>
          </w:p>
        </w:tc>
        <w:tc>
          <w:tcPr>
            <w:tcW w:w="709" w:type="dxa"/>
            <w:shd w:val="clear" w:color="auto" w:fill="auto"/>
          </w:tcPr>
          <w:p w:rsidR="004A3F90" w:rsidRPr="000E09DB" w:rsidRDefault="004A3F90" w:rsidP="00EB6E97">
            <w:pPr>
              <w:jc w:val="center"/>
            </w:pPr>
            <w:r w:rsidRPr="000E09DB">
              <w:t>м</w:t>
            </w:r>
            <w:r w:rsidRPr="006F6EFE">
              <w:rPr>
                <w:vertAlign w:val="superscript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A3F90" w:rsidRDefault="004A3F90" w:rsidP="00EB6E97">
            <w:pPr>
              <w:widowControl w:val="0"/>
              <w:suppressAutoHyphens/>
              <w:jc w:val="center"/>
            </w:pPr>
            <w:r>
              <w:t>3706,0</w:t>
            </w:r>
          </w:p>
        </w:tc>
      </w:tr>
      <w:tr w:rsidR="004A3F90" w:rsidRPr="00342D17" w:rsidTr="001D0DF6">
        <w:tc>
          <w:tcPr>
            <w:tcW w:w="720" w:type="dxa"/>
            <w:shd w:val="clear" w:color="auto" w:fill="auto"/>
          </w:tcPr>
          <w:p w:rsidR="004A3F90" w:rsidRPr="00A42A77" w:rsidRDefault="004A3F90" w:rsidP="00EB6E97">
            <w:pPr>
              <w:widowControl w:val="0"/>
              <w:suppressAutoHyphens/>
              <w:jc w:val="center"/>
              <w:rPr>
                <w:b/>
              </w:rPr>
            </w:pPr>
            <w:r w:rsidRPr="00A42A77">
              <w:rPr>
                <w:b/>
              </w:rPr>
              <w:t>3</w:t>
            </w:r>
          </w:p>
        </w:tc>
        <w:tc>
          <w:tcPr>
            <w:tcW w:w="7502" w:type="dxa"/>
            <w:shd w:val="clear" w:color="auto" w:fill="auto"/>
          </w:tcPr>
          <w:p w:rsidR="004A3F90" w:rsidRDefault="004A3F90" w:rsidP="00EB6E97">
            <w:r>
              <w:t>Сборка и разборка инвентарных лесов, подмостей</w:t>
            </w:r>
          </w:p>
        </w:tc>
        <w:tc>
          <w:tcPr>
            <w:tcW w:w="709" w:type="dxa"/>
            <w:shd w:val="clear" w:color="auto" w:fill="auto"/>
          </w:tcPr>
          <w:p w:rsidR="004A3F90" w:rsidRDefault="004A3F90" w:rsidP="00EB6E97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Т</w:t>
            </w:r>
          </w:p>
        </w:tc>
        <w:tc>
          <w:tcPr>
            <w:tcW w:w="1275" w:type="dxa"/>
            <w:shd w:val="clear" w:color="auto" w:fill="auto"/>
          </w:tcPr>
          <w:p w:rsidR="004A3F90" w:rsidRPr="00FF2DC8" w:rsidRDefault="004A3F90" w:rsidP="00EB6E97">
            <w:pPr>
              <w:jc w:val="center"/>
            </w:pPr>
            <w:r>
              <w:t>50,5</w:t>
            </w:r>
          </w:p>
        </w:tc>
      </w:tr>
      <w:tr w:rsidR="004A3F90" w:rsidRPr="00342D17" w:rsidTr="001D0DF6">
        <w:tc>
          <w:tcPr>
            <w:tcW w:w="720" w:type="dxa"/>
            <w:shd w:val="clear" w:color="auto" w:fill="auto"/>
          </w:tcPr>
          <w:p w:rsidR="004A3F90" w:rsidRPr="000E09DB" w:rsidRDefault="004A3F90" w:rsidP="00EB6E97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502" w:type="dxa"/>
            <w:shd w:val="clear" w:color="auto" w:fill="auto"/>
          </w:tcPr>
          <w:p w:rsidR="004A3F90" w:rsidRPr="000E09DB" w:rsidRDefault="004A3F90" w:rsidP="00EB6E97">
            <w:r w:rsidRPr="000E09DB">
              <w:t>Погрузо</w:t>
            </w:r>
            <w:r>
              <w:t>-</w:t>
            </w:r>
            <w:r w:rsidRPr="000E09DB">
              <w:t>разгрузочные работы, вывоз мусора</w:t>
            </w:r>
          </w:p>
        </w:tc>
        <w:tc>
          <w:tcPr>
            <w:tcW w:w="709" w:type="dxa"/>
            <w:shd w:val="clear" w:color="auto" w:fill="auto"/>
          </w:tcPr>
          <w:p w:rsidR="004A3F90" w:rsidRDefault="004A3F90" w:rsidP="00EB6E97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Т</w:t>
            </w:r>
          </w:p>
        </w:tc>
        <w:tc>
          <w:tcPr>
            <w:tcW w:w="1275" w:type="dxa"/>
            <w:shd w:val="clear" w:color="auto" w:fill="auto"/>
          </w:tcPr>
          <w:p w:rsidR="004A3F90" w:rsidRPr="00FF2DC8" w:rsidRDefault="004A3F90" w:rsidP="00EB6E97">
            <w:pPr>
              <w:jc w:val="center"/>
            </w:pPr>
            <w:r w:rsidRPr="00FF2DC8">
              <w:t>1</w:t>
            </w:r>
            <w:r>
              <w:t>0,5</w:t>
            </w:r>
          </w:p>
        </w:tc>
      </w:tr>
      <w:tr w:rsidR="004A3F90" w:rsidRPr="00342D17" w:rsidTr="001D0DF6">
        <w:tc>
          <w:tcPr>
            <w:tcW w:w="720" w:type="dxa"/>
            <w:shd w:val="clear" w:color="auto" w:fill="auto"/>
          </w:tcPr>
          <w:p w:rsidR="004A3F90" w:rsidRPr="005B6AE9" w:rsidRDefault="004A3F90" w:rsidP="00EB6E97">
            <w:pPr>
              <w:widowControl w:val="0"/>
              <w:suppressAutoHyphens/>
              <w:jc w:val="center"/>
            </w:pPr>
            <w:r w:rsidRPr="005B6AE9">
              <w:lastRenderedPageBreak/>
              <w:t>4.1</w:t>
            </w:r>
          </w:p>
        </w:tc>
        <w:tc>
          <w:tcPr>
            <w:tcW w:w="7502" w:type="dxa"/>
            <w:shd w:val="clear" w:color="auto" w:fill="auto"/>
          </w:tcPr>
          <w:p w:rsidR="004A3F90" w:rsidRPr="000E09DB" w:rsidRDefault="004A3F90" w:rsidP="00EB6E97">
            <w:r>
              <w:t xml:space="preserve">Основной слой (плиты </w:t>
            </w:r>
            <w:proofErr w:type="spellStart"/>
            <w:r>
              <w:t>минераловатные</w:t>
            </w:r>
            <w:proofErr w:type="spellEnd"/>
            <w:r>
              <w:t>)</w:t>
            </w:r>
          </w:p>
        </w:tc>
        <w:tc>
          <w:tcPr>
            <w:tcW w:w="709" w:type="dxa"/>
            <w:shd w:val="clear" w:color="auto" w:fill="auto"/>
          </w:tcPr>
          <w:p w:rsidR="004A3F90" w:rsidRPr="000E09DB" w:rsidRDefault="004A3F90" w:rsidP="00EB6E97">
            <w:pPr>
              <w:jc w:val="center"/>
              <w:rPr>
                <w:vertAlign w:val="superscript"/>
              </w:rPr>
            </w:pPr>
            <w:r w:rsidRPr="000E09DB">
              <w:t>м</w:t>
            </w:r>
            <w:r w:rsidRPr="000E09DB">
              <w:rPr>
                <w:vertAlign w:val="superscript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4A3F90" w:rsidRPr="00FF2DC8" w:rsidRDefault="004A3F90" w:rsidP="00EB6E97">
            <w:pPr>
              <w:jc w:val="center"/>
            </w:pPr>
            <w:r>
              <w:t>180</w:t>
            </w:r>
          </w:p>
        </w:tc>
      </w:tr>
      <w:tr w:rsidR="004A3F90" w:rsidRPr="00342D17" w:rsidTr="001D0DF6">
        <w:tc>
          <w:tcPr>
            <w:tcW w:w="720" w:type="dxa"/>
            <w:shd w:val="clear" w:color="auto" w:fill="auto"/>
          </w:tcPr>
          <w:p w:rsidR="004A3F90" w:rsidRPr="005B6AE9" w:rsidRDefault="004A3F90" w:rsidP="00EB6E97">
            <w:pPr>
              <w:widowControl w:val="0"/>
              <w:suppressAutoHyphens/>
              <w:jc w:val="center"/>
            </w:pPr>
            <w:r w:rsidRPr="005B6AE9">
              <w:t>4.2</w:t>
            </w:r>
          </w:p>
        </w:tc>
        <w:tc>
          <w:tcPr>
            <w:tcW w:w="7502" w:type="dxa"/>
            <w:shd w:val="clear" w:color="auto" w:fill="auto"/>
          </w:tcPr>
          <w:p w:rsidR="004A3F90" w:rsidRPr="000E09DB" w:rsidRDefault="004A3F90" w:rsidP="00EB6E97">
            <w:r>
              <w:t>Покровный слой</w:t>
            </w:r>
          </w:p>
        </w:tc>
        <w:tc>
          <w:tcPr>
            <w:tcW w:w="709" w:type="dxa"/>
            <w:shd w:val="clear" w:color="auto" w:fill="auto"/>
          </w:tcPr>
          <w:p w:rsidR="004A3F90" w:rsidRDefault="004A3F90" w:rsidP="00EB6E97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Т</w:t>
            </w:r>
          </w:p>
        </w:tc>
        <w:tc>
          <w:tcPr>
            <w:tcW w:w="1275" w:type="dxa"/>
            <w:shd w:val="clear" w:color="auto" w:fill="auto"/>
          </w:tcPr>
          <w:p w:rsidR="004A3F90" w:rsidRPr="00FF2DC8" w:rsidRDefault="004A3F90" w:rsidP="00EB6E97">
            <w:pPr>
              <w:jc w:val="center"/>
            </w:pPr>
            <w:r>
              <w:t>24,0</w:t>
            </w:r>
          </w:p>
        </w:tc>
      </w:tr>
      <w:tr w:rsidR="004A3F90" w:rsidRPr="00342D17" w:rsidTr="001D0DF6">
        <w:tc>
          <w:tcPr>
            <w:tcW w:w="720" w:type="dxa"/>
            <w:shd w:val="clear" w:color="auto" w:fill="auto"/>
          </w:tcPr>
          <w:p w:rsidR="004A3F90" w:rsidRPr="005B6AE9" w:rsidRDefault="004A3F90" w:rsidP="00EB6E97">
            <w:pPr>
              <w:widowControl w:val="0"/>
              <w:suppressAutoHyphens/>
              <w:jc w:val="center"/>
            </w:pPr>
          </w:p>
        </w:tc>
        <w:tc>
          <w:tcPr>
            <w:tcW w:w="9486" w:type="dxa"/>
            <w:gridSpan w:val="3"/>
            <w:shd w:val="clear" w:color="auto" w:fill="auto"/>
          </w:tcPr>
          <w:p w:rsidR="004A3F90" w:rsidRDefault="004A3F90" w:rsidP="004A3F90">
            <w:pPr>
              <w:jc w:val="center"/>
            </w:pPr>
            <w:r w:rsidRPr="00503461">
              <w:rPr>
                <w:b/>
                <w:bCs/>
              </w:rPr>
              <w:t xml:space="preserve">Итого планируемая стоимость </w:t>
            </w:r>
            <w:r>
              <w:rPr>
                <w:b/>
                <w:bCs/>
              </w:rPr>
              <w:t>2700</w:t>
            </w:r>
            <w:r w:rsidRPr="00503461">
              <w:rPr>
                <w:b/>
                <w:bCs/>
              </w:rPr>
              <w:t xml:space="preserve">,00 тыс. руб. без учета НДС                       </w:t>
            </w:r>
          </w:p>
        </w:tc>
      </w:tr>
    </w:tbl>
    <w:p w:rsidR="004A3F90" w:rsidRDefault="004A3F90" w:rsidP="00B72639">
      <w:pPr>
        <w:pStyle w:val="xl34"/>
        <w:suppressAutoHyphens/>
        <w:spacing w:before="0" w:beforeAutospacing="0" w:after="0" w:afterAutospacing="0"/>
        <w:ind w:firstLineChars="0" w:firstLine="0"/>
        <w:jc w:val="center"/>
      </w:pPr>
    </w:p>
    <w:p w:rsidR="004A3F90" w:rsidRDefault="004A3F90" w:rsidP="004A3F90">
      <w:pPr>
        <w:pStyle w:val="4"/>
        <w:widowControl w:val="0"/>
        <w:suppressAutoHyphens/>
      </w:pPr>
      <w:r>
        <w:t>УКРУПНЕННАЯ  В Е Д О М О С Т Ь</w:t>
      </w:r>
    </w:p>
    <w:p w:rsidR="004A3F90" w:rsidRDefault="004A3F90" w:rsidP="004A3F90">
      <w:pPr>
        <w:pStyle w:val="22"/>
        <w:suppressAutoHyphens/>
        <w:ind w:left="357"/>
        <w:rPr>
          <w:bCs/>
        </w:rPr>
      </w:pPr>
      <w:r>
        <w:rPr>
          <w:bCs/>
        </w:rPr>
        <w:t xml:space="preserve">объёмов работ </w:t>
      </w:r>
    </w:p>
    <w:p w:rsidR="004A3F90" w:rsidRDefault="004A3F90" w:rsidP="004A3F90">
      <w:pPr>
        <w:pStyle w:val="22"/>
        <w:suppressAutoHyphens/>
        <w:ind w:left="357"/>
      </w:pPr>
      <w:r>
        <w:t>на р</w:t>
      </w:r>
      <w:r w:rsidRPr="00C05A37">
        <w:t xml:space="preserve">емонт бакового хозяйства </w:t>
      </w:r>
      <w:r>
        <w:t>ТТЦ Южной ТЭЦ (ТЭЦ-22) филиала “Невский” ОАО “ТГК-</w:t>
      </w:r>
      <w:smartTag w:uri="urn:schemas-microsoft-com:office:smarttags" w:element="metricconverter">
        <w:smartTagPr>
          <w:attr w:name="ProductID" w:val="1”"/>
        </w:smartTagPr>
        <w:r>
          <w:t>1”</w:t>
        </w:r>
      </w:smartTag>
    </w:p>
    <w:p w:rsidR="004A3F90" w:rsidRDefault="004A3F90" w:rsidP="004A3F90">
      <w:pPr>
        <w:widowControl w:val="0"/>
        <w:suppressAutoHyphens/>
        <w:jc w:val="center"/>
      </w:pPr>
    </w:p>
    <w:tbl>
      <w:tblPr>
        <w:tblW w:w="10176" w:type="dxa"/>
        <w:jc w:val="center"/>
        <w:tblInd w:w="-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7248"/>
        <w:gridCol w:w="800"/>
        <w:gridCol w:w="1307"/>
      </w:tblGrid>
      <w:tr w:rsidR="004A3F90" w:rsidTr="001D0DF6">
        <w:trPr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90" w:rsidRDefault="004A3F90" w:rsidP="00EB6E97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п.п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90" w:rsidRDefault="004A3F90" w:rsidP="00EB6E97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работ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90" w:rsidRDefault="004A3F90" w:rsidP="00EB6E97">
            <w:pPr>
              <w:jc w:val="center"/>
              <w:rPr>
                <w:b/>
              </w:rPr>
            </w:pPr>
            <w:r>
              <w:rPr>
                <w:b/>
              </w:rPr>
              <w:t>Ед. изм.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90" w:rsidRDefault="004A3F90" w:rsidP="00EB6E97">
            <w:pPr>
              <w:jc w:val="center"/>
              <w:rPr>
                <w:b/>
              </w:rPr>
            </w:pPr>
            <w:r>
              <w:rPr>
                <w:b/>
              </w:rPr>
              <w:t>Объем</w:t>
            </w:r>
          </w:p>
        </w:tc>
      </w:tr>
      <w:tr w:rsidR="004A3F90" w:rsidTr="001D0DF6">
        <w:trPr>
          <w:trHeight w:val="35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90" w:rsidRPr="00AD2EC1" w:rsidRDefault="004A3F90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90" w:rsidRPr="00DB2E56" w:rsidRDefault="004A3F90" w:rsidP="00EB6E97">
            <w:pPr>
              <w:rPr>
                <w:b/>
              </w:rPr>
            </w:pPr>
            <w:r w:rsidRPr="00DB2E56">
              <w:rPr>
                <w:b/>
              </w:rPr>
              <w:t xml:space="preserve">АКЗ </w:t>
            </w:r>
            <w:r>
              <w:rPr>
                <w:b/>
              </w:rPr>
              <w:t xml:space="preserve">внутренней </w:t>
            </w:r>
            <w:r w:rsidRPr="00DB2E56">
              <w:rPr>
                <w:b/>
              </w:rPr>
              <w:t xml:space="preserve">поверхности </w:t>
            </w:r>
            <w:r>
              <w:rPr>
                <w:b/>
              </w:rPr>
              <w:t>БПО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90" w:rsidRDefault="004A3F90" w:rsidP="00EB6E97">
            <w:pPr>
              <w:jc w:val="center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90" w:rsidRDefault="004A3F90" w:rsidP="00EB6E97">
            <w:pPr>
              <w:jc w:val="center"/>
            </w:pPr>
          </w:p>
        </w:tc>
      </w:tr>
      <w:tr w:rsidR="004A3F90" w:rsidTr="001D0DF6">
        <w:trPr>
          <w:trHeight w:val="35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90" w:rsidRDefault="004A3F90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90" w:rsidRDefault="004A3F90" w:rsidP="00EB6E97">
            <w:r>
              <w:t>Удаление старого лакокрасочного покрытия внутренней поверхн</w:t>
            </w:r>
            <w:r>
              <w:t>о</w:t>
            </w:r>
            <w:r>
              <w:t>сти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90" w:rsidRPr="002B2240" w:rsidRDefault="004A3F90" w:rsidP="00EB6E97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90" w:rsidRDefault="004A3F90" w:rsidP="00EB6E97">
            <w:pPr>
              <w:jc w:val="center"/>
            </w:pPr>
            <w:r>
              <w:t>192</w:t>
            </w:r>
          </w:p>
        </w:tc>
      </w:tr>
      <w:tr w:rsidR="004A3F90" w:rsidTr="001D0DF6">
        <w:trPr>
          <w:trHeight w:val="35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90" w:rsidRDefault="004A3F90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90" w:rsidRDefault="004A3F90" w:rsidP="00EB6E97">
            <w:r>
              <w:t>Шпатлёвка мелких язв и раковин, сварочных швов перед покраской внутренней поверхности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90" w:rsidRPr="002B2240" w:rsidRDefault="004A3F90" w:rsidP="00EB6E97">
            <w:pPr>
              <w:jc w:val="center"/>
              <w:rPr>
                <w:vertAlign w:val="superscript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90" w:rsidRDefault="004A3F90" w:rsidP="00EB6E97">
            <w:pPr>
              <w:jc w:val="center"/>
            </w:pPr>
          </w:p>
        </w:tc>
      </w:tr>
      <w:tr w:rsidR="004A3F90" w:rsidTr="001D0DF6">
        <w:trPr>
          <w:trHeight w:val="35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90" w:rsidRDefault="004A3F90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</w:p>
        </w:tc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90" w:rsidRDefault="004A3F90" w:rsidP="00EB6E97">
            <w:proofErr w:type="spellStart"/>
            <w:r>
              <w:t>Огрунтовка</w:t>
            </w:r>
            <w:proofErr w:type="spellEnd"/>
            <w:r>
              <w:t xml:space="preserve"> внутренней поверхности перед покраской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90" w:rsidRPr="002B2240" w:rsidRDefault="004A3F90" w:rsidP="00EB6E97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90" w:rsidRDefault="004A3F90" w:rsidP="00EB6E97">
            <w:pPr>
              <w:jc w:val="center"/>
            </w:pPr>
            <w:r>
              <w:t>192</w:t>
            </w:r>
          </w:p>
        </w:tc>
      </w:tr>
      <w:tr w:rsidR="004A3F90" w:rsidTr="001D0DF6">
        <w:trPr>
          <w:trHeight w:val="35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90" w:rsidRDefault="004A3F90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</w:p>
        </w:tc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90" w:rsidRDefault="004A3F90" w:rsidP="00EB6E97">
            <w:r>
              <w:t>Ремонт лакокрасочного покрытия внутренней поверхности (5 сл</w:t>
            </w:r>
            <w:r>
              <w:t>о</w:t>
            </w:r>
            <w:r>
              <w:t>ёв)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90" w:rsidRDefault="004A3F90" w:rsidP="00EB6E97">
            <w:pPr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90" w:rsidRDefault="004A3F90" w:rsidP="00EB6E97">
            <w:pPr>
              <w:jc w:val="center"/>
            </w:pPr>
            <w:r>
              <w:t>192</w:t>
            </w:r>
          </w:p>
        </w:tc>
      </w:tr>
      <w:tr w:rsidR="004A3F90" w:rsidTr="001D0DF6">
        <w:trPr>
          <w:trHeight w:val="35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90" w:rsidRDefault="004A3F90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</w:t>
            </w:r>
          </w:p>
        </w:tc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90" w:rsidRDefault="004A3F90" w:rsidP="00EB6E97">
            <w:r>
              <w:t>Сборка и разборка инвентарных металлических лесов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90" w:rsidRDefault="004A3F90" w:rsidP="00EB6E97">
            <w:pPr>
              <w:jc w:val="center"/>
            </w:pPr>
            <w:r>
              <w:t>т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90" w:rsidRPr="00893605" w:rsidRDefault="004A3F90" w:rsidP="00EB6E97">
            <w:pPr>
              <w:jc w:val="center"/>
              <w:rPr>
                <w:color w:val="FF0000"/>
              </w:rPr>
            </w:pPr>
            <w:r w:rsidRPr="004A3F90">
              <w:t>2</w:t>
            </w:r>
          </w:p>
        </w:tc>
      </w:tr>
      <w:tr w:rsidR="004A3F90" w:rsidTr="001D0DF6">
        <w:trPr>
          <w:trHeight w:val="35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90" w:rsidRDefault="004A3F90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</w:t>
            </w:r>
          </w:p>
        </w:tc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90" w:rsidRDefault="004A3F90" w:rsidP="00EB6E97">
            <w:r>
              <w:t>Доставка инвентарных металлических лесов с погрузкой и выгру</w:t>
            </w:r>
            <w:r>
              <w:t>з</w:t>
            </w:r>
            <w:r>
              <w:t>кой в ремонтную зону и обратно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90" w:rsidRDefault="004A3F90" w:rsidP="00EB6E97">
            <w:pPr>
              <w:jc w:val="center"/>
            </w:pPr>
            <w:r>
              <w:t>т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90" w:rsidRPr="00893605" w:rsidRDefault="004A3F90" w:rsidP="00EB6E97">
            <w:pPr>
              <w:jc w:val="center"/>
              <w:rPr>
                <w:color w:val="FF0000"/>
              </w:rPr>
            </w:pPr>
            <w:r w:rsidRPr="004A3F90">
              <w:t>2</w:t>
            </w:r>
          </w:p>
        </w:tc>
      </w:tr>
      <w:tr w:rsidR="004A3F90" w:rsidTr="001D0DF6">
        <w:trPr>
          <w:trHeight w:val="35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90" w:rsidRDefault="004A3F90" w:rsidP="00EB6E97">
            <w:pPr>
              <w:pStyle w:val="afc"/>
              <w:tabs>
                <w:tab w:val="left" w:pos="426"/>
              </w:tabs>
              <w:rPr>
                <w:rFonts w:ascii="Times New Roman" w:hAnsi="Times New Roman"/>
              </w:rPr>
            </w:pPr>
          </w:p>
        </w:tc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90" w:rsidRPr="004A3F90" w:rsidRDefault="004A3F90" w:rsidP="00EB6E97">
            <w:pPr>
              <w:jc w:val="center"/>
            </w:pPr>
            <w:r w:rsidRPr="00503461">
              <w:rPr>
                <w:b/>
                <w:bCs/>
              </w:rPr>
              <w:t xml:space="preserve">Итого планируемая стоимость </w:t>
            </w:r>
            <w:r>
              <w:rPr>
                <w:b/>
                <w:bCs/>
              </w:rPr>
              <w:t>700</w:t>
            </w:r>
            <w:r w:rsidRPr="00503461">
              <w:rPr>
                <w:b/>
                <w:bCs/>
              </w:rPr>
              <w:t xml:space="preserve">,00 тыс. руб. без учета НДС                       </w:t>
            </w:r>
          </w:p>
        </w:tc>
      </w:tr>
    </w:tbl>
    <w:p w:rsidR="004A3F90" w:rsidRDefault="004A3F90" w:rsidP="00B72639">
      <w:pPr>
        <w:pStyle w:val="xl34"/>
        <w:suppressAutoHyphens/>
        <w:spacing w:before="0" w:beforeAutospacing="0" w:after="0" w:afterAutospacing="0"/>
        <w:ind w:firstLineChars="0" w:firstLine="0"/>
        <w:jc w:val="center"/>
      </w:pPr>
    </w:p>
    <w:p w:rsidR="004A3F90" w:rsidRPr="009547FD" w:rsidRDefault="004A3F90" w:rsidP="004A3F90">
      <w:pPr>
        <w:keepNext/>
        <w:widowControl w:val="0"/>
        <w:suppressAutoHyphens/>
        <w:jc w:val="center"/>
        <w:outlineLvl w:val="3"/>
        <w:rPr>
          <w:b/>
          <w:bCs/>
        </w:rPr>
      </w:pPr>
      <w:r w:rsidRPr="009547FD">
        <w:rPr>
          <w:b/>
          <w:bCs/>
        </w:rPr>
        <w:t>УКРУПНЕННАЯ  В Е Д О М О С Т Ь</w:t>
      </w:r>
    </w:p>
    <w:p w:rsidR="004A3F90" w:rsidRDefault="004A3F90" w:rsidP="004A3F90">
      <w:pPr>
        <w:pStyle w:val="22"/>
        <w:suppressAutoHyphens/>
        <w:ind w:left="357"/>
      </w:pPr>
      <w:r w:rsidRPr="005B59E5">
        <w:t>объёмов работ на</w:t>
      </w:r>
      <w:r w:rsidRPr="009547FD">
        <w:rPr>
          <w:b w:val="0"/>
        </w:rPr>
        <w:t xml:space="preserve"> </w:t>
      </w:r>
      <w:r>
        <w:rPr>
          <w:b w:val="0"/>
        </w:rPr>
        <w:t>р</w:t>
      </w:r>
      <w:r w:rsidRPr="00311C6B">
        <w:t xml:space="preserve">емонт </w:t>
      </w:r>
      <w:r>
        <w:t xml:space="preserve"> приёмной ёмкости №2</w:t>
      </w:r>
      <w:r w:rsidRPr="00311C6B">
        <w:t xml:space="preserve"> </w:t>
      </w:r>
      <w:r>
        <w:t>Мазутного хозяйства</w:t>
      </w:r>
    </w:p>
    <w:p w:rsidR="004A3F90" w:rsidRDefault="004A3F90" w:rsidP="004A3F90">
      <w:pPr>
        <w:pStyle w:val="22"/>
        <w:suppressAutoHyphens/>
        <w:ind w:left="357"/>
      </w:pPr>
      <w:r>
        <w:t>Южной ТЭЦ (ТЭЦ-22) филиала “Невский” ОАО “ТГК-1”</w:t>
      </w:r>
    </w:p>
    <w:p w:rsidR="004A3F90" w:rsidRDefault="004A3F90" w:rsidP="004A3F90">
      <w:pPr>
        <w:pStyle w:val="22"/>
        <w:suppressAutoHyphens/>
        <w:ind w:left="357"/>
      </w:pPr>
    </w:p>
    <w:tbl>
      <w:tblPr>
        <w:tblW w:w="10162" w:type="dxa"/>
        <w:jc w:val="center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3"/>
        <w:gridCol w:w="6237"/>
        <w:gridCol w:w="850"/>
        <w:gridCol w:w="2262"/>
      </w:tblGrid>
      <w:tr w:rsidR="001D0DF6" w:rsidRPr="00C64205" w:rsidTr="001D0DF6">
        <w:trPr>
          <w:jc w:val="center"/>
        </w:trPr>
        <w:tc>
          <w:tcPr>
            <w:tcW w:w="813" w:type="dxa"/>
            <w:shd w:val="clear" w:color="auto" w:fill="auto"/>
          </w:tcPr>
          <w:p w:rsidR="001D0DF6" w:rsidRPr="00C64205" w:rsidRDefault="001D0DF6" w:rsidP="00EB6E97">
            <w:pPr>
              <w:widowControl w:val="0"/>
              <w:suppressAutoHyphens/>
              <w:jc w:val="center"/>
              <w:rPr>
                <w:b/>
              </w:rPr>
            </w:pPr>
            <w:r w:rsidRPr="00C64205">
              <w:rPr>
                <w:b/>
              </w:rPr>
              <w:t>№ п/п</w:t>
            </w:r>
          </w:p>
        </w:tc>
        <w:tc>
          <w:tcPr>
            <w:tcW w:w="6237" w:type="dxa"/>
            <w:shd w:val="clear" w:color="auto" w:fill="auto"/>
          </w:tcPr>
          <w:p w:rsidR="001D0DF6" w:rsidRPr="00C64205" w:rsidRDefault="001D0DF6" w:rsidP="00EB6E97">
            <w:pPr>
              <w:widowControl w:val="0"/>
              <w:suppressAutoHyphens/>
              <w:jc w:val="center"/>
              <w:rPr>
                <w:b/>
              </w:rPr>
            </w:pPr>
            <w:r w:rsidRPr="00C64205">
              <w:rPr>
                <w:b/>
              </w:rPr>
              <w:t>Наименование работ</w:t>
            </w:r>
          </w:p>
        </w:tc>
        <w:tc>
          <w:tcPr>
            <w:tcW w:w="850" w:type="dxa"/>
            <w:shd w:val="clear" w:color="auto" w:fill="auto"/>
          </w:tcPr>
          <w:p w:rsidR="001D0DF6" w:rsidRPr="00C64205" w:rsidRDefault="001D0DF6" w:rsidP="00EB6E97">
            <w:pPr>
              <w:widowControl w:val="0"/>
              <w:suppressAutoHyphens/>
              <w:jc w:val="center"/>
              <w:rPr>
                <w:b/>
              </w:rPr>
            </w:pPr>
            <w:r w:rsidRPr="00C64205">
              <w:rPr>
                <w:b/>
              </w:rPr>
              <w:t>Ед. изм.</w:t>
            </w:r>
          </w:p>
        </w:tc>
        <w:tc>
          <w:tcPr>
            <w:tcW w:w="2262" w:type="dxa"/>
            <w:shd w:val="clear" w:color="auto" w:fill="auto"/>
          </w:tcPr>
          <w:p w:rsidR="001D0DF6" w:rsidRPr="00C64205" w:rsidRDefault="001D0DF6" w:rsidP="00EB6E97">
            <w:pPr>
              <w:widowControl w:val="0"/>
              <w:suppressAutoHyphens/>
              <w:jc w:val="center"/>
              <w:rPr>
                <w:b/>
              </w:rPr>
            </w:pPr>
            <w:r w:rsidRPr="00C64205">
              <w:rPr>
                <w:b/>
              </w:rPr>
              <w:t>Объём</w:t>
            </w:r>
          </w:p>
        </w:tc>
      </w:tr>
      <w:tr w:rsidR="001D0DF6" w:rsidRPr="00C64205" w:rsidTr="001D0DF6">
        <w:trPr>
          <w:jc w:val="center"/>
        </w:trPr>
        <w:tc>
          <w:tcPr>
            <w:tcW w:w="813" w:type="dxa"/>
            <w:shd w:val="clear" w:color="auto" w:fill="auto"/>
          </w:tcPr>
          <w:p w:rsidR="001D0DF6" w:rsidRPr="005C77F1" w:rsidRDefault="001D0DF6" w:rsidP="00EB6E97">
            <w:pPr>
              <w:widowControl w:val="0"/>
              <w:suppressAutoHyphens/>
              <w:jc w:val="center"/>
            </w:pPr>
            <w:r w:rsidRPr="005C77F1">
              <w:t>1</w:t>
            </w:r>
          </w:p>
        </w:tc>
        <w:tc>
          <w:tcPr>
            <w:tcW w:w="6237" w:type="dxa"/>
            <w:shd w:val="clear" w:color="auto" w:fill="auto"/>
          </w:tcPr>
          <w:p w:rsidR="001D0DF6" w:rsidRPr="00A7338A" w:rsidRDefault="001D0DF6" w:rsidP="00EB6E97">
            <w:pPr>
              <w:widowControl w:val="0"/>
              <w:suppressAutoHyphens/>
            </w:pPr>
            <w:r>
              <w:t>Разработать ППР и согласовать его с заказчиком.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0DF6" w:rsidRPr="00C855FA" w:rsidRDefault="001D0DF6" w:rsidP="00EB6E97">
            <w:pPr>
              <w:widowControl w:val="0"/>
              <w:suppressAutoHyphens/>
              <w:jc w:val="center"/>
            </w:pPr>
            <w:r>
              <w:t>шт.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1D0DF6" w:rsidRPr="00C855FA" w:rsidRDefault="001D0DF6" w:rsidP="00EB6E97">
            <w:pPr>
              <w:widowControl w:val="0"/>
              <w:suppressAutoHyphens/>
              <w:jc w:val="center"/>
            </w:pPr>
            <w:r>
              <w:t>1</w:t>
            </w:r>
          </w:p>
        </w:tc>
      </w:tr>
      <w:tr w:rsidR="001D0DF6" w:rsidRPr="00C64205" w:rsidTr="001D0DF6">
        <w:trPr>
          <w:jc w:val="center"/>
        </w:trPr>
        <w:tc>
          <w:tcPr>
            <w:tcW w:w="10162" w:type="dxa"/>
            <w:gridSpan w:val="4"/>
            <w:shd w:val="clear" w:color="auto" w:fill="auto"/>
          </w:tcPr>
          <w:p w:rsidR="001D0DF6" w:rsidRDefault="001D0DF6" w:rsidP="004A3F90">
            <w:pPr>
              <w:widowControl w:val="0"/>
              <w:suppressAutoHyphens/>
              <w:jc w:val="center"/>
            </w:pPr>
            <w:r>
              <w:rPr>
                <w:b/>
              </w:rPr>
              <w:t>Блок общестроительных работ</w:t>
            </w:r>
          </w:p>
        </w:tc>
      </w:tr>
      <w:tr w:rsidR="001D0DF6" w:rsidRPr="00C64205" w:rsidTr="001D0DF6">
        <w:trPr>
          <w:jc w:val="center"/>
        </w:trPr>
        <w:tc>
          <w:tcPr>
            <w:tcW w:w="813" w:type="dxa"/>
            <w:shd w:val="clear" w:color="auto" w:fill="auto"/>
          </w:tcPr>
          <w:p w:rsidR="001D0DF6" w:rsidRPr="005C77F1" w:rsidRDefault="001D0DF6" w:rsidP="00EB6E97">
            <w:pPr>
              <w:widowControl w:val="0"/>
              <w:suppressAutoHyphens/>
              <w:jc w:val="center"/>
            </w:pPr>
            <w:r>
              <w:t>1.1</w:t>
            </w:r>
          </w:p>
        </w:tc>
        <w:tc>
          <w:tcPr>
            <w:tcW w:w="6237" w:type="dxa"/>
            <w:shd w:val="clear" w:color="auto" w:fill="auto"/>
          </w:tcPr>
          <w:p w:rsidR="001D0DF6" w:rsidRPr="00A7338A" w:rsidRDefault="001D0DF6" w:rsidP="00EB6E97">
            <w:pPr>
              <w:widowControl w:val="0"/>
              <w:suppressAutoHyphens/>
            </w:pPr>
            <w:r w:rsidRPr="00A7338A">
              <w:t xml:space="preserve">Снятие </w:t>
            </w:r>
            <w:r>
              <w:t xml:space="preserve"> слоя засыпки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0DF6" w:rsidRPr="00C855FA" w:rsidRDefault="001D0DF6" w:rsidP="00EB6E97">
            <w:pPr>
              <w:widowControl w:val="0"/>
              <w:suppressAutoHyphens/>
              <w:jc w:val="center"/>
            </w:pPr>
            <w:r>
              <w:t>м</w:t>
            </w:r>
            <w:r>
              <w:rPr>
                <w:rFonts w:ascii="Calibri" w:hAnsi="Calibri"/>
              </w:rPr>
              <w:t>³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1D0DF6" w:rsidRPr="00C855FA" w:rsidRDefault="001D0DF6" w:rsidP="00EB6E97">
            <w:pPr>
              <w:widowControl w:val="0"/>
              <w:suppressAutoHyphens/>
              <w:jc w:val="center"/>
            </w:pPr>
            <w:r>
              <w:t>70</w:t>
            </w:r>
          </w:p>
        </w:tc>
      </w:tr>
      <w:tr w:rsidR="001D0DF6" w:rsidRPr="00C64205" w:rsidTr="001D0DF6">
        <w:trPr>
          <w:jc w:val="center"/>
        </w:trPr>
        <w:tc>
          <w:tcPr>
            <w:tcW w:w="813" w:type="dxa"/>
            <w:shd w:val="clear" w:color="auto" w:fill="auto"/>
          </w:tcPr>
          <w:p w:rsidR="001D0DF6" w:rsidRPr="005C77F1" w:rsidRDefault="001D0DF6" w:rsidP="00EB6E97">
            <w:pPr>
              <w:widowControl w:val="0"/>
              <w:suppressAutoHyphens/>
              <w:jc w:val="center"/>
            </w:pPr>
            <w:r>
              <w:t>1.2.</w:t>
            </w:r>
          </w:p>
        </w:tc>
        <w:tc>
          <w:tcPr>
            <w:tcW w:w="6237" w:type="dxa"/>
            <w:shd w:val="clear" w:color="auto" w:fill="auto"/>
          </w:tcPr>
          <w:p w:rsidR="001D0DF6" w:rsidRPr="006B2D9A" w:rsidRDefault="001D0DF6" w:rsidP="00EB6E97">
            <w:pPr>
              <w:widowControl w:val="0"/>
              <w:suppressAutoHyphens/>
            </w:pPr>
            <w:r>
              <w:t>Демонтаж плит покрытия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0DF6" w:rsidRPr="002E008D" w:rsidRDefault="001D0DF6" w:rsidP="00EB6E97">
            <w:pPr>
              <w:widowControl w:val="0"/>
              <w:suppressAutoHyphens/>
              <w:jc w:val="center"/>
            </w:pPr>
            <w:r w:rsidRPr="002E008D">
              <w:t>м²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1D0DF6" w:rsidRPr="002E008D" w:rsidRDefault="001D0DF6" w:rsidP="00EB6E97">
            <w:pPr>
              <w:widowControl w:val="0"/>
              <w:suppressAutoHyphens/>
              <w:jc w:val="center"/>
            </w:pPr>
            <w:r>
              <w:t>225</w:t>
            </w:r>
          </w:p>
        </w:tc>
      </w:tr>
      <w:tr w:rsidR="001D0DF6" w:rsidRPr="00C64205" w:rsidTr="001D0DF6">
        <w:trPr>
          <w:jc w:val="center"/>
        </w:trPr>
        <w:tc>
          <w:tcPr>
            <w:tcW w:w="813" w:type="dxa"/>
            <w:shd w:val="clear" w:color="auto" w:fill="auto"/>
          </w:tcPr>
          <w:p w:rsidR="001D0DF6" w:rsidRPr="005C77F1" w:rsidRDefault="001D0DF6" w:rsidP="00EB6E97">
            <w:pPr>
              <w:widowControl w:val="0"/>
              <w:suppressAutoHyphens/>
              <w:jc w:val="center"/>
            </w:pPr>
            <w:r>
              <w:t>1.3.</w:t>
            </w:r>
          </w:p>
        </w:tc>
        <w:tc>
          <w:tcPr>
            <w:tcW w:w="6237" w:type="dxa"/>
            <w:shd w:val="clear" w:color="auto" w:fill="auto"/>
          </w:tcPr>
          <w:p w:rsidR="001D0DF6" w:rsidRPr="00B36578" w:rsidRDefault="001D0DF6" w:rsidP="00EB6E97">
            <w:pPr>
              <w:widowControl w:val="0"/>
              <w:suppressAutoHyphens/>
            </w:pPr>
            <w:r>
              <w:t>Ремонт дефектных участков стеновых панелей и колонн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0DF6" w:rsidRPr="00C855FA" w:rsidRDefault="001D0DF6" w:rsidP="00EB6E97">
            <w:pPr>
              <w:widowControl w:val="0"/>
              <w:suppressAutoHyphens/>
              <w:jc w:val="center"/>
            </w:pPr>
            <w:r w:rsidRPr="00C855FA">
              <w:t>м²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1D0DF6" w:rsidRPr="00C855FA" w:rsidRDefault="001D0DF6" w:rsidP="00EB6E97">
            <w:pPr>
              <w:widowControl w:val="0"/>
              <w:suppressAutoHyphens/>
              <w:jc w:val="center"/>
            </w:pPr>
            <w:r>
              <w:t>40</w:t>
            </w:r>
          </w:p>
        </w:tc>
      </w:tr>
      <w:tr w:rsidR="001D0DF6" w:rsidRPr="00C64205" w:rsidTr="001D0DF6">
        <w:trPr>
          <w:jc w:val="center"/>
        </w:trPr>
        <w:tc>
          <w:tcPr>
            <w:tcW w:w="813" w:type="dxa"/>
            <w:shd w:val="clear" w:color="auto" w:fill="auto"/>
          </w:tcPr>
          <w:p w:rsidR="001D0DF6" w:rsidRPr="005C77F1" w:rsidRDefault="001D0DF6" w:rsidP="00EB6E97">
            <w:pPr>
              <w:widowControl w:val="0"/>
              <w:suppressAutoHyphens/>
              <w:jc w:val="center"/>
            </w:pPr>
            <w:r>
              <w:t>1.4.</w:t>
            </w:r>
          </w:p>
        </w:tc>
        <w:tc>
          <w:tcPr>
            <w:tcW w:w="6237" w:type="dxa"/>
            <w:shd w:val="clear" w:color="auto" w:fill="auto"/>
          </w:tcPr>
          <w:p w:rsidR="001D0DF6" w:rsidRPr="006B2D9A" w:rsidRDefault="001D0DF6" w:rsidP="00EB6E97">
            <w:pPr>
              <w:widowControl w:val="0"/>
              <w:suppressAutoHyphens/>
            </w:pPr>
            <w:r>
              <w:t>Монтаж плит покрытия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0DF6" w:rsidRPr="002E008D" w:rsidRDefault="001D0DF6" w:rsidP="00EB6E97">
            <w:pPr>
              <w:widowControl w:val="0"/>
              <w:suppressAutoHyphens/>
              <w:jc w:val="center"/>
            </w:pPr>
            <w:r w:rsidRPr="002E008D">
              <w:t>м²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1D0DF6" w:rsidRPr="002E008D" w:rsidRDefault="001D0DF6" w:rsidP="00EB6E97">
            <w:pPr>
              <w:widowControl w:val="0"/>
              <w:suppressAutoHyphens/>
              <w:jc w:val="center"/>
            </w:pPr>
            <w:r>
              <w:t>225</w:t>
            </w:r>
          </w:p>
        </w:tc>
      </w:tr>
      <w:tr w:rsidR="001D0DF6" w:rsidRPr="00C64205" w:rsidTr="001D0DF6">
        <w:trPr>
          <w:jc w:val="center"/>
        </w:trPr>
        <w:tc>
          <w:tcPr>
            <w:tcW w:w="813" w:type="dxa"/>
            <w:shd w:val="clear" w:color="auto" w:fill="auto"/>
          </w:tcPr>
          <w:p w:rsidR="001D0DF6" w:rsidRPr="005C77F1" w:rsidRDefault="001D0DF6" w:rsidP="00EB6E97">
            <w:pPr>
              <w:widowControl w:val="0"/>
              <w:suppressAutoHyphens/>
              <w:jc w:val="center"/>
            </w:pPr>
            <w:r>
              <w:t>1.5.</w:t>
            </w:r>
          </w:p>
        </w:tc>
        <w:tc>
          <w:tcPr>
            <w:tcW w:w="6237" w:type="dxa"/>
            <w:shd w:val="clear" w:color="auto" w:fill="auto"/>
          </w:tcPr>
          <w:p w:rsidR="001D0DF6" w:rsidRDefault="001D0DF6" w:rsidP="00EB6E97">
            <w:pPr>
              <w:widowControl w:val="0"/>
              <w:suppressAutoHyphens/>
            </w:pPr>
            <w:r>
              <w:t xml:space="preserve">Устройство </w:t>
            </w:r>
            <w:proofErr w:type="spellStart"/>
            <w:r>
              <w:t>пароизоляцию</w:t>
            </w:r>
            <w:proofErr w:type="spellEnd"/>
            <w:r>
              <w:t xml:space="preserve"> плит покрытия из современных материалов;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0DF6" w:rsidRPr="002E008D" w:rsidRDefault="001D0DF6" w:rsidP="00EB6E97">
            <w:pPr>
              <w:widowControl w:val="0"/>
              <w:suppressAutoHyphens/>
              <w:jc w:val="center"/>
            </w:pPr>
            <w:r w:rsidRPr="002E008D">
              <w:t>м²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1D0DF6" w:rsidRPr="002E008D" w:rsidRDefault="001D0DF6" w:rsidP="00EB6E97">
            <w:pPr>
              <w:widowControl w:val="0"/>
              <w:suppressAutoHyphens/>
              <w:jc w:val="center"/>
            </w:pPr>
            <w:r>
              <w:t>225</w:t>
            </w:r>
          </w:p>
        </w:tc>
      </w:tr>
      <w:tr w:rsidR="001D0DF6" w:rsidRPr="00C64205" w:rsidTr="001D0DF6">
        <w:trPr>
          <w:jc w:val="center"/>
        </w:trPr>
        <w:tc>
          <w:tcPr>
            <w:tcW w:w="813" w:type="dxa"/>
            <w:shd w:val="clear" w:color="auto" w:fill="auto"/>
          </w:tcPr>
          <w:p w:rsidR="001D0DF6" w:rsidRDefault="001D0DF6" w:rsidP="00EB6E97">
            <w:pPr>
              <w:widowControl w:val="0"/>
              <w:suppressAutoHyphens/>
              <w:jc w:val="center"/>
            </w:pPr>
            <w:r>
              <w:t>1.5.2.</w:t>
            </w:r>
          </w:p>
        </w:tc>
        <w:tc>
          <w:tcPr>
            <w:tcW w:w="6237" w:type="dxa"/>
            <w:shd w:val="clear" w:color="auto" w:fill="auto"/>
          </w:tcPr>
          <w:p w:rsidR="001D0DF6" w:rsidRDefault="001D0DF6" w:rsidP="00EB6E97">
            <w:pPr>
              <w:widowControl w:val="0"/>
              <w:suppressAutoHyphens/>
              <w:jc w:val="both"/>
            </w:pPr>
            <w:r>
              <w:t xml:space="preserve"> Устройство теплоизоляции плит покрытия из легких материалов;</w:t>
            </w:r>
          </w:p>
          <w:p w:rsidR="001D0DF6" w:rsidRDefault="001D0DF6" w:rsidP="00EB6E97">
            <w:pPr>
              <w:widowControl w:val="0"/>
              <w:suppressAutoHyphens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D0DF6" w:rsidRPr="002E008D" w:rsidRDefault="001D0DF6" w:rsidP="00EB6E97">
            <w:pPr>
              <w:widowControl w:val="0"/>
              <w:suppressAutoHyphens/>
              <w:jc w:val="center"/>
            </w:pPr>
            <w:r w:rsidRPr="002E008D">
              <w:t>м²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1D0DF6" w:rsidRPr="002E008D" w:rsidRDefault="001D0DF6" w:rsidP="00EB6E97">
            <w:pPr>
              <w:widowControl w:val="0"/>
              <w:suppressAutoHyphens/>
              <w:jc w:val="center"/>
            </w:pPr>
            <w:r>
              <w:t>225</w:t>
            </w:r>
          </w:p>
        </w:tc>
      </w:tr>
      <w:tr w:rsidR="001D0DF6" w:rsidRPr="00C64205" w:rsidTr="001D0DF6">
        <w:trPr>
          <w:jc w:val="center"/>
        </w:trPr>
        <w:tc>
          <w:tcPr>
            <w:tcW w:w="813" w:type="dxa"/>
            <w:shd w:val="clear" w:color="auto" w:fill="auto"/>
          </w:tcPr>
          <w:p w:rsidR="001D0DF6" w:rsidRDefault="001D0DF6" w:rsidP="00EB6E97">
            <w:pPr>
              <w:widowControl w:val="0"/>
              <w:suppressAutoHyphens/>
              <w:jc w:val="center"/>
            </w:pPr>
            <w:r>
              <w:t>1.5.3.</w:t>
            </w:r>
          </w:p>
        </w:tc>
        <w:tc>
          <w:tcPr>
            <w:tcW w:w="6237" w:type="dxa"/>
            <w:shd w:val="clear" w:color="auto" w:fill="auto"/>
          </w:tcPr>
          <w:p w:rsidR="001D0DF6" w:rsidRDefault="001D0DF6" w:rsidP="00EB6E97">
            <w:pPr>
              <w:widowControl w:val="0"/>
              <w:suppressAutoHyphens/>
            </w:pPr>
            <w:r>
              <w:t>Устройство гидроизоляцию плит покрытия из рулонных материалов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0DF6" w:rsidRPr="002E008D" w:rsidRDefault="001D0DF6" w:rsidP="00EB6E97">
            <w:pPr>
              <w:widowControl w:val="0"/>
              <w:suppressAutoHyphens/>
              <w:jc w:val="center"/>
            </w:pPr>
            <w:r w:rsidRPr="002E008D">
              <w:t>м²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1D0DF6" w:rsidRPr="002E008D" w:rsidRDefault="001D0DF6" w:rsidP="00EB6E97">
            <w:pPr>
              <w:widowControl w:val="0"/>
              <w:suppressAutoHyphens/>
              <w:jc w:val="center"/>
            </w:pPr>
            <w:r>
              <w:t>225</w:t>
            </w:r>
          </w:p>
        </w:tc>
      </w:tr>
      <w:tr w:rsidR="001D0DF6" w:rsidRPr="00C64205" w:rsidTr="001D0DF6">
        <w:trPr>
          <w:jc w:val="center"/>
        </w:trPr>
        <w:tc>
          <w:tcPr>
            <w:tcW w:w="813" w:type="dxa"/>
            <w:shd w:val="clear" w:color="auto" w:fill="auto"/>
          </w:tcPr>
          <w:p w:rsidR="001D0DF6" w:rsidRDefault="001D0DF6" w:rsidP="00EB6E97">
            <w:pPr>
              <w:widowControl w:val="0"/>
              <w:suppressAutoHyphens/>
              <w:jc w:val="center"/>
            </w:pPr>
            <w:r>
              <w:t>1.5.4.</w:t>
            </w:r>
          </w:p>
        </w:tc>
        <w:tc>
          <w:tcPr>
            <w:tcW w:w="6237" w:type="dxa"/>
            <w:shd w:val="clear" w:color="auto" w:fill="auto"/>
          </w:tcPr>
          <w:p w:rsidR="001D0DF6" w:rsidRPr="009547FD" w:rsidRDefault="001D0DF6" w:rsidP="00EB6E97">
            <w:pPr>
              <w:widowControl w:val="0"/>
              <w:suppressAutoHyphens/>
              <w:jc w:val="both"/>
            </w:pPr>
            <w:r>
              <w:t>Восстановление засыпки грунтом до проектной отметки.</w:t>
            </w:r>
          </w:p>
          <w:p w:rsidR="001D0DF6" w:rsidRDefault="001D0DF6" w:rsidP="00EB6E97">
            <w:pPr>
              <w:widowControl w:val="0"/>
              <w:suppressAutoHyphens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D0DF6" w:rsidRPr="00C855FA" w:rsidRDefault="001D0DF6" w:rsidP="00EB6E97">
            <w:pPr>
              <w:widowControl w:val="0"/>
              <w:suppressAutoHyphens/>
              <w:jc w:val="center"/>
            </w:pPr>
            <w:r>
              <w:t>м</w:t>
            </w:r>
            <w:r>
              <w:rPr>
                <w:rFonts w:ascii="Calibri" w:hAnsi="Calibri"/>
              </w:rPr>
              <w:t>³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1D0DF6" w:rsidRPr="00C855FA" w:rsidRDefault="001D0DF6" w:rsidP="00EB6E97">
            <w:pPr>
              <w:widowControl w:val="0"/>
              <w:suppressAutoHyphens/>
              <w:jc w:val="center"/>
            </w:pPr>
            <w:r>
              <w:t>70</w:t>
            </w:r>
          </w:p>
        </w:tc>
      </w:tr>
      <w:tr w:rsidR="001D0DF6" w:rsidRPr="00C64205" w:rsidTr="001D0DF6">
        <w:trPr>
          <w:jc w:val="center"/>
        </w:trPr>
        <w:tc>
          <w:tcPr>
            <w:tcW w:w="813" w:type="dxa"/>
            <w:shd w:val="clear" w:color="auto" w:fill="auto"/>
          </w:tcPr>
          <w:p w:rsidR="001D0DF6" w:rsidRDefault="001D0DF6" w:rsidP="00EB6E97">
            <w:pPr>
              <w:widowControl w:val="0"/>
              <w:suppressAutoHyphens/>
              <w:jc w:val="center"/>
            </w:pPr>
          </w:p>
        </w:tc>
        <w:tc>
          <w:tcPr>
            <w:tcW w:w="9349" w:type="dxa"/>
            <w:gridSpan w:val="3"/>
            <w:shd w:val="clear" w:color="auto" w:fill="auto"/>
          </w:tcPr>
          <w:p w:rsidR="001D0DF6" w:rsidRPr="00C855FA" w:rsidRDefault="001D0DF6" w:rsidP="00EB6E97">
            <w:pPr>
              <w:widowControl w:val="0"/>
              <w:suppressAutoHyphens/>
              <w:jc w:val="center"/>
            </w:pPr>
            <w:r w:rsidRPr="00503461">
              <w:rPr>
                <w:b/>
                <w:bCs/>
              </w:rPr>
              <w:t xml:space="preserve">Итого планируемая стоимость </w:t>
            </w:r>
            <w:r>
              <w:rPr>
                <w:b/>
                <w:bCs/>
              </w:rPr>
              <w:t>1500</w:t>
            </w:r>
            <w:r w:rsidRPr="00503461">
              <w:rPr>
                <w:b/>
                <w:bCs/>
              </w:rPr>
              <w:t xml:space="preserve">,00 тыс. руб. без учета НДС                       </w:t>
            </w:r>
          </w:p>
        </w:tc>
      </w:tr>
    </w:tbl>
    <w:p w:rsidR="004A3F90" w:rsidRPr="0060392F" w:rsidRDefault="004A3F90" w:rsidP="00B72639">
      <w:pPr>
        <w:pStyle w:val="xl34"/>
        <w:suppressAutoHyphens/>
        <w:spacing w:before="0" w:beforeAutospacing="0" w:after="0" w:afterAutospacing="0"/>
        <w:ind w:firstLineChars="0" w:firstLine="0"/>
        <w:jc w:val="center"/>
      </w:pPr>
    </w:p>
    <w:p w:rsidR="005C229A" w:rsidRPr="0060392F" w:rsidRDefault="00C74B61" w:rsidP="00A66276">
      <w:pPr>
        <w:pStyle w:val="xl34"/>
        <w:numPr>
          <w:ilvl w:val="1"/>
          <w:numId w:val="5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t>Сроки выполне</w:t>
      </w:r>
      <w:r w:rsidR="00DD463A" w:rsidRPr="0060392F">
        <w:t>ния работ определяются</w:t>
      </w:r>
      <w:r w:rsidRPr="0060392F">
        <w:t xml:space="preserve"> сроками в соо</w:t>
      </w:r>
      <w:r w:rsidR="00F75E3A" w:rsidRPr="0060392F">
        <w:t xml:space="preserve">тветствии с ведомостями планируемых объёмов работ </w:t>
      </w:r>
      <w:r w:rsidR="00DD463A" w:rsidRPr="0060392F">
        <w:t>р</w:t>
      </w:r>
      <w:r w:rsidR="002703E2" w:rsidRPr="0060392F">
        <w:t xml:space="preserve">емонтов </w:t>
      </w:r>
      <w:proofErr w:type="spellStart"/>
      <w:r w:rsidR="00DD463A" w:rsidRPr="0060392F">
        <w:t>общестанционного</w:t>
      </w:r>
      <w:proofErr w:type="spellEnd"/>
      <w:r w:rsidR="00DD463A" w:rsidRPr="0060392F">
        <w:t xml:space="preserve"> </w:t>
      </w:r>
      <w:r w:rsidR="002703E2" w:rsidRPr="0060392F">
        <w:t>оборудования</w:t>
      </w:r>
      <w:r w:rsidR="00F75E3A" w:rsidRPr="0060392F">
        <w:t xml:space="preserve"> (Приложение</w:t>
      </w:r>
      <w:r w:rsidRPr="0060392F">
        <w:t xml:space="preserve"> №</w:t>
      </w:r>
      <w:r w:rsidR="00575AEB" w:rsidRPr="0060392F">
        <w:t>6</w:t>
      </w:r>
      <w:r w:rsidR="0060159D" w:rsidRPr="0060392F">
        <w:t xml:space="preserve">) </w:t>
      </w:r>
      <w:r w:rsidR="00346924" w:rsidRPr="0060392F">
        <w:t>и уточняются на этапе месячного планирования.</w:t>
      </w:r>
    </w:p>
    <w:p w:rsidR="001F28A0" w:rsidRPr="0060392F" w:rsidRDefault="001F28A0" w:rsidP="00A66276">
      <w:pPr>
        <w:pStyle w:val="xl34"/>
        <w:numPr>
          <w:ilvl w:val="1"/>
          <w:numId w:val="5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lastRenderedPageBreak/>
        <w:t xml:space="preserve">При проведении корректировки ремонтной программы </w:t>
      </w:r>
      <w:r w:rsidR="006F5F39" w:rsidRPr="0060392F">
        <w:t xml:space="preserve">ОАО «ТГК-1» </w:t>
      </w:r>
      <w:r w:rsidRPr="0060392F">
        <w:t xml:space="preserve">возможно внесение изменений </w:t>
      </w:r>
      <w:r w:rsidR="00671A14" w:rsidRPr="0060392F">
        <w:t>в графики ремонта</w:t>
      </w:r>
      <w:r w:rsidR="00074DC2" w:rsidRPr="0060392F">
        <w:t>,</w:t>
      </w:r>
      <w:r w:rsidR="00671A14" w:rsidRPr="0060392F">
        <w:t xml:space="preserve"> в том числе </w:t>
      </w:r>
      <w:r w:rsidR="00062054" w:rsidRPr="0060392F">
        <w:t xml:space="preserve">и </w:t>
      </w:r>
      <w:r w:rsidR="00671A14" w:rsidRPr="0060392F">
        <w:t>исключение ремонтов</w:t>
      </w:r>
      <w:r w:rsidR="00062054" w:rsidRPr="0060392F">
        <w:t xml:space="preserve"> оборудования</w:t>
      </w:r>
      <w:r w:rsidR="00671A14" w:rsidRPr="0060392F">
        <w:t>.</w:t>
      </w:r>
    </w:p>
    <w:p w:rsidR="0060159D" w:rsidRPr="0060392F" w:rsidRDefault="0060159D" w:rsidP="00A66276">
      <w:pPr>
        <w:pStyle w:val="xl34"/>
        <w:numPr>
          <w:ilvl w:val="1"/>
          <w:numId w:val="5"/>
        </w:numPr>
        <w:suppressAutoHyphens/>
        <w:spacing w:before="0" w:beforeAutospacing="0" w:after="0" w:afterAutospacing="0"/>
        <w:ind w:left="426" w:firstLineChars="0" w:hanging="426"/>
        <w:jc w:val="both"/>
        <w:rPr>
          <w:rFonts w:ascii="Times New Roman" w:hAnsi="Times New Roman" w:cs="Times New Roman"/>
        </w:rPr>
      </w:pPr>
      <w:r w:rsidRPr="0060392F">
        <w:rPr>
          <w:rFonts w:ascii="Times New Roman" w:hAnsi="Times New Roman" w:cs="Times New Roman"/>
        </w:rPr>
        <w:t xml:space="preserve">Сроки ремонта по согласованию </w:t>
      </w:r>
      <w:r w:rsidR="00CE73F8" w:rsidRPr="0060392F">
        <w:rPr>
          <w:rFonts w:ascii="Times New Roman" w:hAnsi="Times New Roman" w:cs="Times New Roman"/>
        </w:rPr>
        <w:t>з</w:t>
      </w:r>
      <w:r w:rsidR="00850C6C" w:rsidRPr="0060392F">
        <w:rPr>
          <w:rFonts w:ascii="Times New Roman" w:hAnsi="Times New Roman" w:cs="Times New Roman"/>
        </w:rPr>
        <w:t xml:space="preserve">аказчика </w:t>
      </w:r>
      <w:r w:rsidR="00B33947" w:rsidRPr="0060392F">
        <w:rPr>
          <w:rFonts w:ascii="Times New Roman" w:hAnsi="Times New Roman" w:cs="Times New Roman"/>
        </w:rPr>
        <w:t xml:space="preserve">и </w:t>
      </w:r>
      <w:r w:rsidR="00CE73F8" w:rsidRPr="0060392F">
        <w:rPr>
          <w:rFonts w:ascii="Times New Roman" w:hAnsi="Times New Roman" w:cs="Times New Roman"/>
        </w:rPr>
        <w:t>п</w:t>
      </w:r>
      <w:r w:rsidR="00850C6C" w:rsidRPr="0060392F">
        <w:rPr>
          <w:rFonts w:ascii="Times New Roman" w:hAnsi="Times New Roman" w:cs="Times New Roman"/>
        </w:rPr>
        <w:t>одрядчика</w:t>
      </w:r>
      <w:r w:rsidRPr="0060392F">
        <w:rPr>
          <w:rFonts w:ascii="Times New Roman" w:hAnsi="Times New Roman" w:cs="Times New Roman"/>
        </w:rPr>
        <w:t xml:space="preserve"> могут быть уточнены согласно техническому состоянию оборудования и режиму работы ТЭЦ без изменения гарантийных обязательств.</w:t>
      </w:r>
    </w:p>
    <w:p w:rsidR="005C229A" w:rsidRPr="0060392F" w:rsidRDefault="00C62943" w:rsidP="00A66276">
      <w:pPr>
        <w:pStyle w:val="xl34"/>
        <w:numPr>
          <w:ilvl w:val="1"/>
          <w:numId w:val="5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t>Г</w:t>
      </w:r>
      <w:r w:rsidR="00DD463A" w:rsidRPr="0060392F">
        <w:t>рафики проведения</w:t>
      </w:r>
      <w:r w:rsidR="00040C11" w:rsidRPr="0060392F">
        <w:t xml:space="preserve"> </w:t>
      </w:r>
      <w:r w:rsidR="0060159D" w:rsidRPr="0060392F">
        <w:t>ремонтов</w:t>
      </w:r>
      <w:r w:rsidR="00755D1B" w:rsidRPr="0060392F">
        <w:t xml:space="preserve"> (Приложение №№7-8</w:t>
      </w:r>
      <w:r w:rsidR="00F75E3A" w:rsidRPr="0060392F">
        <w:t>)</w:t>
      </w:r>
      <w:r w:rsidR="0060159D" w:rsidRPr="0060392F">
        <w:t xml:space="preserve"> оборудования на 2015</w:t>
      </w:r>
      <w:r w:rsidR="00054DF4" w:rsidRPr="0060392F">
        <w:t>г. - 2018</w:t>
      </w:r>
      <w:r w:rsidR="005C229A" w:rsidRPr="0060392F">
        <w:t xml:space="preserve">г. </w:t>
      </w:r>
      <w:r w:rsidR="0060159D" w:rsidRPr="0060392F">
        <w:t>направляются</w:t>
      </w:r>
      <w:r w:rsidR="004305B4" w:rsidRPr="0060392F">
        <w:t xml:space="preserve"> </w:t>
      </w:r>
      <w:r w:rsidR="00CE73F8" w:rsidRPr="0060392F">
        <w:t>з</w:t>
      </w:r>
      <w:r w:rsidR="0060159D" w:rsidRPr="0060392F">
        <w:t xml:space="preserve">аказчиком </w:t>
      </w:r>
      <w:r w:rsidR="00CE73F8" w:rsidRPr="0060392F">
        <w:t>п</w:t>
      </w:r>
      <w:r w:rsidR="0060159D" w:rsidRPr="0060392F">
        <w:t>одрядчику</w:t>
      </w:r>
      <w:r w:rsidR="004305B4" w:rsidRPr="0060392F">
        <w:t xml:space="preserve"> </w:t>
      </w:r>
      <w:r w:rsidR="005C229A" w:rsidRPr="0060392F">
        <w:t xml:space="preserve">не позднее, чем за </w:t>
      </w:r>
      <w:r w:rsidR="002C1616" w:rsidRPr="0060392F">
        <w:t>3</w:t>
      </w:r>
      <w:r w:rsidR="005C229A" w:rsidRPr="0060392F">
        <w:t xml:space="preserve"> месяца до начала планируемого года.</w:t>
      </w:r>
    </w:p>
    <w:p w:rsidR="00054DF4" w:rsidRPr="0060392F" w:rsidRDefault="00054DF4" w:rsidP="00A66276">
      <w:pPr>
        <w:pStyle w:val="xl34"/>
        <w:numPr>
          <w:ilvl w:val="1"/>
          <w:numId w:val="5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t>Номенклатура оборудования, объемы и сроки выполнения работ определяются</w:t>
      </w:r>
      <w:r w:rsidR="00062054" w:rsidRPr="0060392F">
        <w:t xml:space="preserve"> </w:t>
      </w:r>
      <w:r w:rsidRPr="0060392F">
        <w:t xml:space="preserve">на основании </w:t>
      </w:r>
      <w:r w:rsidR="00062054" w:rsidRPr="0060392F">
        <w:t xml:space="preserve">ежемесячных </w:t>
      </w:r>
      <w:r w:rsidRPr="0060392F">
        <w:t>ведомостей объёмов работ</w:t>
      </w:r>
      <w:r w:rsidR="00062054" w:rsidRPr="0060392F">
        <w:t xml:space="preserve"> (заявок), направляемых</w:t>
      </w:r>
      <w:r w:rsidRPr="0060392F">
        <w:t xml:space="preserve"> </w:t>
      </w:r>
      <w:r w:rsidR="00CE73F8" w:rsidRPr="0060392F">
        <w:t>п</w:t>
      </w:r>
      <w:r w:rsidRPr="0060392F">
        <w:t xml:space="preserve">одрядчику за 10 дней до планируемого месяца и могут быть уточнены по результатам </w:t>
      </w:r>
      <w:proofErr w:type="spellStart"/>
      <w:r w:rsidRPr="0060392F">
        <w:t>дефектации</w:t>
      </w:r>
      <w:proofErr w:type="spellEnd"/>
      <w:r w:rsidRPr="0060392F">
        <w:t xml:space="preserve"> ремонтируемого оборудования</w:t>
      </w:r>
      <w:r w:rsidR="00FC235C" w:rsidRPr="0060392F">
        <w:t>.</w:t>
      </w:r>
    </w:p>
    <w:p w:rsidR="00FC235C" w:rsidRPr="0060392F" w:rsidRDefault="00FC235C" w:rsidP="00A66276">
      <w:pPr>
        <w:pStyle w:val="xl34"/>
        <w:numPr>
          <w:ilvl w:val="1"/>
          <w:numId w:val="5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t xml:space="preserve">Гарантийный срок эксплуатации оборудования, а также гарантийная ответственность </w:t>
      </w:r>
      <w:r w:rsidR="00CE73F8" w:rsidRPr="0060392F">
        <w:t>п</w:t>
      </w:r>
      <w:r w:rsidRPr="0060392F">
        <w:t>одрядчика за работоспособность оборудования, на котором им был выполнен ремонт, определяется в соответствии с заключенным договором.</w:t>
      </w:r>
    </w:p>
    <w:p w:rsidR="00BF562F" w:rsidRPr="0060392F" w:rsidRDefault="00BF562F" w:rsidP="0028027C">
      <w:pPr>
        <w:pStyle w:val="xl34"/>
        <w:suppressAutoHyphens/>
        <w:spacing w:before="0" w:beforeAutospacing="0" w:after="0" w:afterAutospacing="0"/>
        <w:ind w:left="360" w:firstLineChars="0" w:firstLine="0"/>
        <w:jc w:val="both"/>
      </w:pPr>
    </w:p>
    <w:p w:rsidR="00690363" w:rsidRPr="0060392F" w:rsidRDefault="00690363" w:rsidP="00690363">
      <w:pPr>
        <w:suppressAutoHyphens/>
        <w:jc w:val="both"/>
        <w:outlineLvl w:val="0"/>
        <w:rPr>
          <w:b/>
        </w:rPr>
      </w:pPr>
      <w:r w:rsidRPr="0060392F">
        <w:rPr>
          <w:b/>
        </w:rPr>
        <w:t>5. Особые условия производства работ и требования к подрядной организации по ремонту оборудования.</w:t>
      </w:r>
    </w:p>
    <w:p w:rsidR="00301134" w:rsidRPr="0060392F" w:rsidRDefault="00301134" w:rsidP="00A66276">
      <w:pPr>
        <w:pStyle w:val="af6"/>
        <w:numPr>
          <w:ilvl w:val="1"/>
          <w:numId w:val="6"/>
        </w:numPr>
        <w:suppressAutoHyphens/>
        <w:ind w:left="426" w:hanging="426"/>
        <w:jc w:val="both"/>
        <w:rPr>
          <w:b/>
        </w:rPr>
      </w:pPr>
      <w:r w:rsidRPr="0060392F">
        <w:rPr>
          <w:b/>
        </w:rPr>
        <w:t>Требования к производству и качеству работ</w:t>
      </w:r>
      <w:r w:rsidR="00690363" w:rsidRPr="0060392F">
        <w:rPr>
          <w:b/>
        </w:rPr>
        <w:t>.</w:t>
      </w:r>
    </w:p>
    <w:p w:rsidR="00A66276" w:rsidRPr="00250FFB" w:rsidRDefault="00A66276" w:rsidP="00A66276">
      <w:pPr>
        <w:suppressAutoHyphens/>
        <w:jc w:val="both"/>
      </w:pPr>
      <w:r w:rsidRPr="00250FFB">
        <w:t>1.1.</w:t>
      </w:r>
      <w:r w:rsidRPr="00250FFB">
        <w:tab/>
        <w:t>СО 34.20.501-2003 ПТЭ р. 4. – «Тепломеханическое оборудование электростанций и тепловых сетей» п.4.3-4.5, 4.9,4.11-4.13</w:t>
      </w:r>
    </w:p>
    <w:p w:rsidR="00A66276" w:rsidRPr="00250FFB" w:rsidRDefault="00A66276" w:rsidP="00A66276">
      <w:pPr>
        <w:suppressAutoHyphens/>
        <w:jc w:val="both"/>
      </w:pPr>
      <w:r w:rsidRPr="00250FFB">
        <w:t>1.2.</w:t>
      </w:r>
      <w:r w:rsidRPr="00250FFB">
        <w:tab/>
        <w:t>СО 34.03.201-97 (РД 153-34.03.201-97) Правила техники безопасности при эксплуатации теп-</w:t>
      </w:r>
      <w:proofErr w:type="spellStart"/>
      <w:r w:rsidRPr="00250FFB">
        <w:t>ломеханического</w:t>
      </w:r>
      <w:proofErr w:type="spellEnd"/>
      <w:r w:rsidRPr="00250FFB">
        <w:t xml:space="preserve"> оборудования электростанций и тепловых сетей.</w:t>
      </w:r>
    </w:p>
    <w:p w:rsidR="00A66276" w:rsidRPr="00250FFB" w:rsidRDefault="00A66276" w:rsidP="00A66276">
      <w:pPr>
        <w:suppressAutoHyphens/>
        <w:jc w:val="both"/>
      </w:pPr>
      <w:r w:rsidRPr="00250FFB">
        <w:t>1.3.</w:t>
      </w:r>
      <w:r w:rsidRPr="00250FFB">
        <w:tab/>
        <w:t xml:space="preserve">СО 153-34.03.204(РД 34.03.204)Правила безопасности при работе с инструментом и </w:t>
      </w:r>
      <w:proofErr w:type="spellStart"/>
      <w:r w:rsidRPr="00250FFB">
        <w:t>приспо-соблениями</w:t>
      </w:r>
      <w:proofErr w:type="spellEnd"/>
    </w:p>
    <w:p w:rsidR="00A66276" w:rsidRPr="00250FFB" w:rsidRDefault="00A66276" w:rsidP="00A66276">
      <w:pPr>
        <w:suppressAutoHyphens/>
        <w:jc w:val="both"/>
      </w:pPr>
      <w:r w:rsidRPr="00250FFB">
        <w:t>1.4.</w:t>
      </w:r>
      <w:r w:rsidRPr="00250FFB">
        <w:tab/>
        <w:t>СО 153- 34.03.150-2003 (РД 153-34.0-03.150-00)Межотраслевые правила по охране труда (</w:t>
      </w:r>
      <w:proofErr w:type="spellStart"/>
      <w:r w:rsidRPr="00250FFB">
        <w:t>пра</w:t>
      </w:r>
      <w:proofErr w:type="spellEnd"/>
      <w:r w:rsidRPr="00250FFB">
        <w:t>-вила безопасности) при эксплуатации электроустановок: /Утв. Приказом Минэнерго РФ от 27.12.2000 № 163.</w:t>
      </w:r>
    </w:p>
    <w:p w:rsidR="00A66276" w:rsidRPr="00250FFB" w:rsidRDefault="00A66276" w:rsidP="00A66276">
      <w:pPr>
        <w:suppressAutoHyphens/>
        <w:jc w:val="both"/>
      </w:pPr>
      <w:r w:rsidRPr="00250FFB">
        <w:t>1.5.</w:t>
      </w:r>
      <w:r w:rsidRPr="00250FFB">
        <w:tab/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A66276" w:rsidRPr="00250FFB" w:rsidRDefault="00A66276" w:rsidP="00A66276">
      <w:pPr>
        <w:suppressAutoHyphens/>
        <w:jc w:val="both"/>
      </w:pPr>
      <w:r w:rsidRPr="00250FFB">
        <w:t>1.6.</w:t>
      </w:r>
      <w:r w:rsidRPr="00250FFB">
        <w:tab/>
        <w:t xml:space="preserve">СО 34.03.301-00 (РД 153-34.0-03.301-00). Правила пожарной безопасности для энергетических предприятий. </w:t>
      </w:r>
    </w:p>
    <w:p w:rsidR="00A66276" w:rsidRPr="00250FFB" w:rsidRDefault="00A66276" w:rsidP="00A66276">
      <w:pPr>
        <w:suppressAutoHyphens/>
        <w:jc w:val="both"/>
      </w:pPr>
      <w:r w:rsidRPr="00250FFB">
        <w:t>1.7.</w:t>
      </w:r>
      <w:r w:rsidRPr="00250FFB">
        <w:tab/>
        <w:t xml:space="preserve">СО 153-34.26.601 (РД 34.26.601) Инструкция по ремонту обмуровки паровых котлов </w:t>
      </w:r>
      <w:proofErr w:type="spellStart"/>
      <w:r w:rsidRPr="00250FFB">
        <w:t>эл.станций</w:t>
      </w:r>
      <w:proofErr w:type="spellEnd"/>
      <w:r w:rsidRPr="00250FFB">
        <w:t>.</w:t>
      </w:r>
    </w:p>
    <w:p w:rsidR="00A66276" w:rsidRPr="00250FFB" w:rsidRDefault="00A66276" w:rsidP="00A66276">
      <w:pPr>
        <w:suppressAutoHyphens/>
        <w:jc w:val="both"/>
      </w:pPr>
      <w:r w:rsidRPr="00250FFB">
        <w:t>1.8.</w:t>
      </w:r>
      <w:r w:rsidRPr="00250FFB">
        <w:tab/>
        <w:t>СО 153-34.26.603 (РД-34.26.603) Руководство по эксплуатации лесов, подмостей и люлек для ремонта паровых котлов</w:t>
      </w:r>
    </w:p>
    <w:p w:rsidR="00A66276" w:rsidRPr="00250FFB" w:rsidRDefault="00CA3978" w:rsidP="00A66276">
      <w:pPr>
        <w:suppressAutoHyphens/>
        <w:jc w:val="both"/>
      </w:pPr>
      <w:r>
        <w:t>1.9</w:t>
      </w:r>
      <w:r w:rsidR="00A66276" w:rsidRPr="00250FFB">
        <w:t>.</w:t>
      </w:r>
      <w:r w:rsidR="00A66276" w:rsidRPr="00250FFB">
        <w:tab/>
        <w:t xml:space="preserve"> СО 34-38-20409-94 (ТУ 34-38-20409-94) Импульсно-предохранительные устройства котлов, РОУ, РУ, ГП и ХП. Общие технические условия на капитальный ремонт.</w:t>
      </w:r>
    </w:p>
    <w:p w:rsidR="00A66276" w:rsidRPr="00250FFB" w:rsidRDefault="00CA3978" w:rsidP="00A66276">
      <w:pPr>
        <w:suppressAutoHyphens/>
        <w:jc w:val="both"/>
      </w:pPr>
      <w:r>
        <w:t>1.10</w:t>
      </w:r>
      <w:r w:rsidR="00A66276" w:rsidRPr="00250FFB">
        <w:t>.</w:t>
      </w:r>
      <w:r w:rsidR="00A66276" w:rsidRPr="00250FFB">
        <w:tab/>
        <w:t xml:space="preserve">СО 34-38-20197-94 (ТУ 34-38-20197-94) Вентили для пара Ду10, 20, 40, 50, 65 мм. На пара-метры Р/Т (МПа/0С) 380/280; 23,0/230; 18,5/215; 25,5/565; 10,0/540; 14,0/570. Технические условия на капитальный ремонт. </w:t>
      </w:r>
    </w:p>
    <w:p w:rsidR="00A66276" w:rsidRPr="00250FFB" w:rsidRDefault="00CA3978" w:rsidP="00A66276">
      <w:pPr>
        <w:suppressAutoHyphens/>
        <w:jc w:val="both"/>
      </w:pPr>
      <w:r>
        <w:t>1.11</w:t>
      </w:r>
      <w:r w:rsidR="00A66276" w:rsidRPr="00250FFB">
        <w:t>.</w:t>
      </w:r>
      <w:r w:rsidR="00A66276" w:rsidRPr="00250FFB">
        <w:tab/>
        <w:t>СО 153-34.003-01 (РД 153-34.1-003-01) Сварка, термообработка и контроль трубных систем котлов и трубопроводов при монтаже и ремонте энергетического оборудования.</w:t>
      </w:r>
    </w:p>
    <w:p w:rsidR="00A66276" w:rsidRPr="00250FFB" w:rsidRDefault="00CA3978" w:rsidP="00A66276">
      <w:pPr>
        <w:suppressAutoHyphens/>
        <w:jc w:val="both"/>
      </w:pPr>
      <w:r>
        <w:t>1.12</w:t>
      </w:r>
      <w:r w:rsidR="00A66276" w:rsidRPr="00250FFB">
        <w:t>.</w:t>
      </w:r>
      <w:r w:rsidR="00A66276" w:rsidRPr="00250FFB">
        <w:tab/>
        <w:t>СО 153-34.17.207 (РД 34.17.207) Руководящий нормативный документ. Инструкция по оформлению технической документации на сварочные работы при ремонте оборудования ТЭС.</w:t>
      </w:r>
    </w:p>
    <w:p w:rsidR="00A66276" w:rsidRPr="00250FFB" w:rsidRDefault="00CA3978" w:rsidP="00A66276">
      <w:pPr>
        <w:suppressAutoHyphens/>
        <w:jc w:val="both"/>
      </w:pPr>
      <w:r>
        <w:t>1.13</w:t>
      </w:r>
      <w:r w:rsidR="00A66276" w:rsidRPr="00250FFB">
        <w:t>.</w:t>
      </w:r>
      <w:r w:rsidR="00A66276" w:rsidRPr="00250FFB">
        <w:tab/>
        <w:t xml:space="preserve">СО 34.17.302-97 (РД 34.17.302-97) Котлы паровые и водогрейные. Трубопроводы пара и </w:t>
      </w:r>
      <w:proofErr w:type="spellStart"/>
      <w:r w:rsidR="00A66276" w:rsidRPr="00250FFB">
        <w:t>го-рячей</w:t>
      </w:r>
      <w:proofErr w:type="spellEnd"/>
      <w:r w:rsidR="00A66276" w:rsidRPr="00250FFB">
        <w:t xml:space="preserve"> воды, сосуды. Сварные соединения. Контроль качества. Ультразвуковой контроль. Основные положения.</w:t>
      </w:r>
    </w:p>
    <w:p w:rsidR="00A66276" w:rsidRPr="00250FFB" w:rsidRDefault="00CA3978" w:rsidP="00A66276">
      <w:pPr>
        <w:suppressAutoHyphens/>
        <w:jc w:val="both"/>
      </w:pPr>
      <w:r>
        <w:t>1.14</w:t>
      </w:r>
      <w:r w:rsidR="00A66276" w:rsidRPr="00250FFB">
        <w:t>.</w:t>
      </w:r>
      <w:r w:rsidR="00A66276" w:rsidRPr="00250FFB">
        <w:tab/>
        <w:t>СО 34-38-20342-95 (ТУ 34-38-20342-95) Клапаны обратные типа «КОС»: технические условия на капитальный ремонт.</w:t>
      </w:r>
    </w:p>
    <w:p w:rsidR="00A66276" w:rsidRPr="00250FFB" w:rsidRDefault="00A66276" w:rsidP="00A66276">
      <w:pPr>
        <w:suppressAutoHyphens/>
        <w:jc w:val="both"/>
      </w:pPr>
      <w:r w:rsidRPr="00250FFB">
        <w:t>ремонт</w:t>
      </w:r>
    </w:p>
    <w:p w:rsidR="00A66276" w:rsidRPr="00250FFB" w:rsidRDefault="00CA3978" w:rsidP="00A66276">
      <w:pPr>
        <w:suppressAutoHyphens/>
        <w:jc w:val="both"/>
      </w:pPr>
      <w:r>
        <w:lastRenderedPageBreak/>
        <w:t>1.15</w:t>
      </w:r>
      <w:r w:rsidR="00A66276" w:rsidRPr="00250FFB">
        <w:t>.</w:t>
      </w:r>
      <w:r w:rsidR="00A66276" w:rsidRPr="00250FFB">
        <w:tab/>
        <w:t xml:space="preserve">СО 34.41.602-2002 (РД 153-34.1-41.602-2002) Общие требования по применению новых материалов по применению новых материалов из </w:t>
      </w:r>
      <w:proofErr w:type="spellStart"/>
      <w:r w:rsidR="00A66276" w:rsidRPr="00250FFB">
        <w:t>терморасширенного</w:t>
      </w:r>
      <w:proofErr w:type="spellEnd"/>
      <w:r w:rsidR="00A66276" w:rsidRPr="00250FFB">
        <w:t xml:space="preserve"> графита для уплотнений валов центробежных насосов.</w:t>
      </w:r>
    </w:p>
    <w:p w:rsidR="00A66276" w:rsidRPr="00250FFB" w:rsidRDefault="00CA3978" w:rsidP="00A66276">
      <w:pPr>
        <w:suppressAutoHyphens/>
        <w:jc w:val="both"/>
      </w:pPr>
      <w:r>
        <w:t>1.16</w:t>
      </w:r>
      <w:r w:rsidR="00A66276" w:rsidRPr="00250FFB">
        <w:t>.</w:t>
      </w:r>
      <w:r w:rsidR="00A66276" w:rsidRPr="00250FFB">
        <w:tab/>
        <w:t>СО 153-34.17.207 (РД 34.17.207) Руководящий нормативный документ. Инструкция по оформлению технической документации на сварочные работы при ремонте оборудования ТЭС.</w:t>
      </w:r>
    </w:p>
    <w:p w:rsidR="00A66276" w:rsidRPr="00250FFB" w:rsidRDefault="00CA3978" w:rsidP="00A66276">
      <w:pPr>
        <w:suppressAutoHyphens/>
        <w:jc w:val="both"/>
      </w:pPr>
      <w:r>
        <w:t>1.17</w:t>
      </w:r>
      <w:r w:rsidR="00A66276" w:rsidRPr="00250FFB">
        <w:t>.</w:t>
      </w:r>
      <w:r w:rsidR="00A66276" w:rsidRPr="00250FFB">
        <w:tab/>
        <w:t xml:space="preserve">СО 34.17.415-96 (РД 34.17.415.96) Инструкция по проведению ультразвукового контроля крепежа </w:t>
      </w:r>
      <w:proofErr w:type="spellStart"/>
      <w:r w:rsidR="00A66276" w:rsidRPr="00250FFB">
        <w:t>энергооборудования</w:t>
      </w:r>
      <w:proofErr w:type="spellEnd"/>
      <w:r w:rsidR="00A66276" w:rsidRPr="00250FFB">
        <w:t>,</w:t>
      </w:r>
    </w:p>
    <w:p w:rsidR="00A66276" w:rsidRDefault="00A66276" w:rsidP="00A66276">
      <w:pPr>
        <w:pStyle w:val="20"/>
        <w:tabs>
          <w:tab w:val="num" w:pos="792"/>
        </w:tabs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CA3978">
        <w:rPr>
          <w:rFonts w:ascii="Times New Roman" w:hAnsi="Times New Roman"/>
        </w:rPr>
        <w:t>.18</w:t>
      </w:r>
      <w:r>
        <w:rPr>
          <w:rFonts w:ascii="Times New Roman" w:hAnsi="Times New Roman"/>
        </w:rPr>
        <w:t>.СО 34.21.526-95 Типовая инструкция по эксплуатации металлических резервуаров для хран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>ния топлива и горячей воды. Строительные конструкции РД 34.21.526-95</w:t>
      </w:r>
    </w:p>
    <w:p w:rsidR="00A66276" w:rsidRDefault="00CA3978" w:rsidP="00A66276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>1.19.</w:t>
      </w:r>
      <w:r w:rsidR="00A66276">
        <w:rPr>
          <w:rFonts w:ascii="Times New Roman" w:hAnsi="Times New Roman"/>
        </w:rPr>
        <w:t xml:space="preserve"> СНиП </w:t>
      </w:r>
      <w:r w:rsidR="00A66276">
        <w:rPr>
          <w:rFonts w:ascii="Times New Roman" w:hAnsi="Times New Roman"/>
          <w:lang w:val="en-US"/>
        </w:rPr>
        <w:t>III</w:t>
      </w:r>
      <w:r w:rsidR="00A66276">
        <w:rPr>
          <w:rFonts w:ascii="Times New Roman" w:hAnsi="Times New Roman"/>
        </w:rPr>
        <w:t xml:space="preserve">-18-75. Металлические конструкции. Правила производства и приёмки работ </w:t>
      </w:r>
    </w:p>
    <w:p w:rsidR="00A66276" w:rsidRDefault="00A66276" w:rsidP="00A66276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(М. </w:t>
      </w:r>
      <w:proofErr w:type="spellStart"/>
      <w:r>
        <w:rPr>
          <w:rFonts w:ascii="Times New Roman" w:hAnsi="Times New Roman"/>
        </w:rPr>
        <w:t>Стройиздат</w:t>
      </w:r>
      <w:proofErr w:type="spellEnd"/>
      <w:r>
        <w:rPr>
          <w:rFonts w:ascii="Times New Roman" w:hAnsi="Times New Roman"/>
        </w:rPr>
        <w:t>, 1977)</w:t>
      </w:r>
    </w:p>
    <w:p w:rsidR="00A66276" w:rsidRDefault="00CA3978" w:rsidP="00A66276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1.20. </w:t>
      </w:r>
      <w:r w:rsidR="00A66276">
        <w:rPr>
          <w:rFonts w:ascii="Times New Roman" w:hAnsi="Times New Roman"/>
        </w:rPr>
        <w:t>Циркуляр Ц-01-97(Т) РАО «ЕЭС России». «О повышении надёжности металлических баков запаса конденсата, химически очищенной  и обессоленной воды, баков грязного и возвращаемого конденсата»</w:t>
      </w:r>
    </w:p>
    <w:p w:rsidR="00A66276" w:rsidRDefault="00CA3978" w:rsidP="00A66276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>1.21.</w:t>
      </w:r>
      <w:r w:rsidR="00A66276">
        <w:rPr>
          <w:rFonts w:ascii="Times New Roman" w:hAnsi="Times New Roman"/>
        </w:rPr>
        <w:t xml:space="preserve"> РД 153-34.1-40.505-00 «Методические указания по оптимальной защите баков-аккумуляторов от коррозии воды в них от аэрации», </w:t>
      </w:r>
      <w:smartTag w:uri="urn:schemas-microsoft-com:office:smarttags" w:element="metricconverter">
        <w:smartTagPr>
          <w:attr w:name="ProductID" w:val="2000 г"/>
        </w:smartTagPr>
        <w:r w:rsidR="00A66276">
          <w:rPr>
            <w:rFonts w:ascii="Times New Roman" w:hAnsi="Times New Roman"/>
          </w:rPr>
          <w:t>2000 г</w:t>
        </w:r>
      </w:smartTag>
      <w:r w:rsidR="00A66276">
        <w:rPr>
          <w:rFonts w:ascii="Times New Roman" w:hAnsi="Times New Roman"/>
        </w:rPr>
        <w:t>.</w:t>
      </w:r>
    </w:p>
    <w:p w:rsidR="00A66276" w:rsidRDefault="00A66276" w:rsidP="00CA3978">
      <w:pPr>
        <w:pStyle w:val="20"/>
        <w:numPr>
          <w:ilvl w:val="1"/>
          <w:numId w:val="8"/>
        </w:numPr>
        <w:tabs>
          <w:tab w:val="num" w:pos="43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153-34.39.201 (РД 34.39*.201) Инструкция по монтажу трубопроводов пара и воды тепл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вых электростанций.</w:t>
      </w:r>
    </w:p>
    <w:p w:rsidR="00A66276" w:rsidRDefault="00A66276" w:rsidP="00CA3978">
      <w:pPr>
        <w:pStyle w:val="20"/>
        <w:numPr>
          <w:ilvl w:val="1"/>
          <w:numId w:val="8"/>
        </w:numPr>
        <w:tabs>
          <w:tab w:val="num" w:pos="43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153-34.39.501 (РД 34.39.501) Типовая инструкция по эксплуатации, ремонту и контролю станционных трубопроводов сетевой воды.</w:t>
      </w:r>
    </w:p>
    <w:p w:rsidR="00A66276" w:rsidRDefault="00A66276" w:rsidP="00CA3978">
      <w:pPr>
        <w:pStyle w:val="20"/>
        <w:numPr>
          <w:ilvl w:val="1"/>
          <w:numId w:val="8"/>
        </w:numPr>
        <w:tabs>
          <w:tab w:val="num" w:pos="360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34.39.604-00 (РД 153-34.0-39.604-00) Методические указания по раскрепощению опо</w:t>
      </w:r>
      <w:r>
        <w:rPr>
          <w:rFonts w:ascii="Times New Roman" w:hAnsi="Times New Roman"/>
        </w:rPr>
        <w:t>р</w:t>
      </w:r>
      <w:r>
        <w:rPr>
          <w:rFonts w:ascii="Times New Roman" w:hAnsi="Times New Roman"/>
        </w:rPr>
        <w:t>но-подвесной системы при ремонте трубопроводов и приёмке опорно-подвесной системы крепл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>ний после завершения ремонтных работ.</w:t>
      </w:r>
    </w:p>
    <w:p w:rsidR="00A66276" w:rsidRDefault="00A66276" w:rsidP="00CA3978">
      <w:pPr>
        <w:pStyle w:val="20"/>
        <w:numPr>
          <w:ilvl w:val="1"/>
          <w:numId w:val="8"/>
        </w:numPr>
        <w:tabs>
          <w:tab w:val="num" w:pos="360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34-38-20120-94 (РД 34-38-20120-94) Трубопроводы станционные тепловых электрич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>ских станций. Технические условия на капитальный ремонт.</w:t>
      </w:r>
    </w:p>
    <w:p w:rsidR="00A66276" w:rsidRDefault="00A66276" w:rsidP="00CA3978">
      <w:pPr>
        <w:pStyle w:val="20"/>
        <w:numPr>
          <w:ilvl w:val="1"/>
          <w:numId w:val="8"/>
        </w:numPr>
        <w:tabs>
          <w:tab w:val="num" w:pos="360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153-34.39601 (РД 34.39.601) Руководство по ремонту трубопроводной арматуры на да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</w:rPr>
        <w:t>ление 64-100 кгс/см2.</w:t>
      </w:r>
    </w:p>
    <w:p w:rsidR="00A66276" w:rsidRDefault="00A66276" w:rsidP="00CA3978">
      <w:pPr>
        <w:pStyle w:val="20"/>
        <w:numPr>
          <w:ilvl w:val="1"/>
          <w:numId w:val="8"/>
        </w:numPr>
        <w:tabs>
          <w:tab w:val="num" w:pos="360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34.39.603-99 (РД 153-34.1-39.603-99) Руководство по ремонту арматуры высоких пар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>метров.</w:t>
      </w:r>
    </w:p>
    <w:p w:rsidR="00A66276" w:rsidRDefault="00A66276" w:rsidP="00CA3978">
      <w:pPr>
        <w:pStyle w:val="20"/>
        <w:numPr>
          <w:ilvl w:val="1"/>
          <w:numId w:val="8"/>
        </w:numPr>
        <w:tabs>
          <w:tab w:val="num" w:pos="360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 34-38-20408-94 (ТУ 34-38-20408-94) Задвижки запорные для воды и пара </w:t>
      </w:r>
      <w:proofErr w:type="spellStart"/>
      <w:r>
        <w:rPr>
          <w:rFonts w:ascii="Times New Roman" w:hAnsi="Times New Roman"/>
        </w:rPr>
        <w:t>Ду</w:t>
      </w:r>
      <w:proofErr w:type="spellEnd"/>
      <w:r>
        <w:rPr>
          <w:rFonts w:ascii="Times New Roman" w:hAnsi="Times New Roman"/>
        </w:rPr>
        <w:t xml:space="preserve"> 100-</w:t>
      </w:r>
      <w:smartTag w:uri="urn:schemas-microsoft-com:office:smarttags" w:element="metricconverter">
        <w:smartTagPr>
          <w:attr w:name="ProductID" w:val="400 мм"/>
        </w:smartTagPr>
        <w:r>
          <w:rPr>
            <w:rFonts w:ascii="Times New Roman" w:hAnsi="Times New Roman"/>
          </w:rPr>
          <w:t>400 мм</w:t>
        </w:r>
      </w:smartTag>
      <w:r>
        <w:rPr>
          <w:rFonts w:ascii="Times New Roman" w:hAnsi="Times New Roman"/>
        </w:rPr>
        <w:t xml:space="preserve"> рабочее давление более 6.4МПа</w:t>
      </w:r>
    </w:p>
    <w:p w:rsidR="00A66276" w:rsidRDefault="00A66276" w:rsidP="00CA3978">
      <w:pPr>
        <w:pStyle w:val="20"/>
        <w:numPr>
          <w:ilvl w:val="1"/>
          <w:numId w:val="8"/>
        </w:numPr>
        <w:tabs>
          <w:tab w:val="num" w:pos="360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 34-38-20410-95 (ТУ 34-38-20410-95) Клапана регулирующие </w:t>
      </w:r>
      <w:proofErr w:type="spellStart"/>
      <w:r>
        <w:rPr>
          <w:rFonts w:ascii="Times New Roman" w:hAnsi="Times New Roman"/>
        </w:rPr>
        <w:t>Ду</w:t>
      </w:r>
      <w:proofErr w:type="spellEnd"/>
      <w:r>
        <w:rPr>
          <w:rFonts w:ascii="Times New Roman" w:hAnsi="Times New Roman"/>
        </w:rPr>
        <w:t xml:space="preserve"> 10, 20, 50, </w:t>
      </w:r>
      <w:smartTag w:uri="urn:schemas-microsoft-com:office:smarttags" w:element="metricconverter">
        <w:smartTagPr>
          <w:attr w:name="ProductID" w:val="65 мм"/>
        </w:smartTagPr>
        <w:r>
          <w:rPr>
            <w:rFonts w:ascii="Times New Roman" w:hAnsi="Times New Roman"/>
          </w:rPr>
          <w:t>65 мм</w:t>
        </w:r>
      </w:smartTag>
      <w:r>
        <w:rPr>
          <w:rFonts w:ascii="Times New Roman" w:hAnsi="Times New Roman"/>
        </w:rPr>
        <w:t>.</w:t>
      </w:r>
    </w:p>
    <w:p w:rsidR="00A66276" w:rsidRDefault="00A66276" w:rsidP="00CA3978">
      <w:pPr>
        <w:pStyle w:val="20"/>
        <w:numPr>
          <w:ilvl w:val="1"/>
          <w:numId w:val="8"/>
        </w:numPr>
        <w:tabs>
          <w:tab w:val="num" w:pos="360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 34-38-20411-95 (ТУ 34-38-20411-95) Клапана регулирующие и дроссельные </w:t>
      </w:r>
      <w:proofErr w:type="spellStart"/>
      <w:r>
        <w:rPr>
          <w:rFonts w:ascii="Times New Roman" w:hAnsi="Times New Roman"/>
        </w:rPr>
        <w:t>Ду</w:t>
      </w:r>
      <w:proofErr w:type="spellEnd"/>
      <w:r>
        <w:rPr>
          <w:rFonts w:ascii="Times New Roman" w:hAnsi="Times New Roman"/>
        </w:rPr>
        <w:t xml:space="preserve"> 100-</w:t>
      </w:r>
      <w:smartTag w:uri="urn:schemas-microsoft-com:office:smarttags" w:element="metricconverter">
        <w:smartTagPr>
          <w:attr w:name="ProductID" w:val="350 мм"/>
        </w:smartTagPr>
        <w:r>
          <w:rPr>
            <w:rFonts w:ascii="Times New Roman" w:hAnsi="Times New Roman"/>
          </w:rPr>
          <w:t>350 мм</w:t>
        </w:r>
      </w:smartTag>
      <w:r>
        <w:rPr>
          <w:rFonts w:ascii="Times New Roman" w:hAnsi="Times New Roman"/>
        </w:rPr>
        <w:t>.</w:t>
      </w:r>
    </w:p>
    <w:p w:rsidR="00A66276" w:rsidRDefault="00A66276" w:rsidP="00CA3978">
      <w:pPr>
        <w:pStyle w:val="20"/>
        <w:numPr>
          <w:ilvl w:val="1"/>
          <w:numId w:val="8"/>
        </w:numPr>
        <w:tabs>
          <w:tab w:val="num" w:pos="360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 34-38-20412-95 (ТУ 34-38-20412-95) Клапана запорно-дроссельные </w:t>
      </w:r>
      <w:proofErr w:type="spellStart"/>
      <w:r>
        <w:rPr>
          <w:rFonts w:ascii="Times New Roman" w:hAnsi="Times New Roman"/>
        </w:rPr>
        <w:t>Ду</w:t>
      </w:r>
      <w:proofErr w:type="spellEnd"/>
      <w:r>
        <w:rPr>
          <w:rFonts w:ascii="Times New Roman" w:hAnsi="Times New Roman"/>
        </w:rPr>
        <w:t xml:space="preserve"> 100/150, 150/250, 200/250 мм.</w:t>
      </w:r>
    </w:p>
    <w:p w:rsidR="00A66276" w:rsidRDefault="00A66276" w:rsidP="00CA3978">
      <w:pPr>
        <w:pStyle w:val="20"/>
        <w:numPr>
          <w:ilvl w:val="1"/>
          <w:numId w:val="8"/>
        </w:numPr>
        <w:tabs>
          <w:tab w:val="num" w:pos="360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 34-38-20413-95 (ТУ 34-38-20413-95) Клапаны (затворы) обратные </w:t>
      </w:r>
      <w:proofErr w:type="spellStart"/>
      <w:r>
        <w:rPr>
          <w:rFonts w:ascii="Times New Roman" w:hAnsi="Times New Roman"/>
        </w:rPr>
        <w:t>Ду</w:t>
      </w:r>
      <w:proofErr w:type="spellEnd"/>
      <w:r>
        <w:rPr>
          <w:rFonts w:ascii="Times New Roman" w:hAnsi="Times New Roman"/>
        </w:rPr>
        <w:t xml:space="preserve"> 100-400мм. Те</w:t>
      </w:r>
      <w:r>
        <w:rPr>
          <w:rFonts w:ascii="Times New Roman" w:hAnsi="Times New Roman"/>
        </w:rPr>
        <w:t>х</w:t>
      </w:r>
      <w:r>
        <w:rPr>
          <w:rFonts w:ascii="Times New Roman" w:hAnsi="Times New Roman"/>
        </w:rPr>
        <w:t>нические условия на капитальный ремонт.</w:t>
      </w:r>
    </w:p>
    <w:p w:rsidR="00A66276" w:rsidRDefault="00A66276" w:rsidP="00CA3978">
      <w:pPr>
        <w:pStyle w:val="20"/>
        <w:numPr>
          <w:ilvl w:val="1"/>
          <w:numId w:val="8"/>
        </w:numPr>
        <w:tabs>
          <w:tab w:val="num" w:pos="360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153-34.17.464-2003</w:t>
      </w:r>
      <w:r>
        <w:rPr>
          <w:rFonts w:cs="Arial"/>
          <w:sz w:val="19"/>
          <w:szCs w:val="19"/>
        </w:rPr>
        <w:t xml:space="preserve"> </w:t>
      </w:r>
      <w:r>
        <w:rPr>
          <w:rFonts w:ascii="Times New Roman" w:hAnsi="Times New Roman"/>
          <w:szCs w:val="24"/>
        </w:rPr>
        <w:t>Инструкция по продлению срока службы трубопроводов. II, III и IV категорий</w:t>
      </w:r>
    </w:p>
    <w:p w:rsidR="0072665B" w:rsidRDefault="0072665B" w:rsidP="00CA3978">
      <w:pPr>
        <w:pStyle w:val="20"/>
        <w:numPr>
          <w:ilvl w:val="1"/>
          <w:numId w:val="8"/>
        </w:numPr>
        <w:tabs>
          <w:tab w:val="num" w:pos="360"/>
          <w:tab w:val="num" w:pos="79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34-38-20064-96 (ТУ 34-38-20064-96) Насос Д 12500-24 (48Д-22) Технические условия на капитальный ремонт.</w:t>
      </w:r>
    </w:p>
    <w:p w:rsidR="0072665B" w:rsidRDefault="0072665B" w:rsidP="00CA3978">
      <w:pPr>
        <w:pStyle w:val="20"/>
        <w:numPr>
          <w:ilvl w:val="1"/>
          <w:numId w:val="8"/>
        </w:numPr>
        <w:tabs>
          <w:tab w:val="num" w:pos="360"/>
          <w:tab w:val="num" w:pos="79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34-38-20074-96 (ТУ 34-38-20074-96) Насосы Д6300, Д4000 Технические условия на кап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>тальный ремонт.</w:t>
      </w:r>
    </w:p>
    <w:p w:rsidR="0072665B" w:rsidRDefault="0072665B" w:rsidP="00CA3978">
      <w:pPr>
        <w:pStyle w:val="20"/>
        <w:numPr>
          <w:ilvl w:val="1"/>
          <w:numId w:val="8"/>
        </w:numPr>
        <w:tabs>
          <w:tab w:val="num" w:pos="360"/>
          <w:tab w:val="num" w:pos="79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34-38-20290-95 (ТУ 34-38-20290-95) Насосы центробежные сетевые СЭ 5000 Технические условия на капитальный ремонт.</w:t>
      </w:r>
    </w:p>
    <w:p w:rsidR="0072665B" w:rsidRDefault="0072665B" w:rsidP="00CA3978">
      <w:pPr>
        <w:pStyle w:val="20"/>
        <w:numPr>
          <w:ilvl w:val="1"/>
          <w:numId w:val="8"/>
        </w:numPr>
        <w:tabs>
          <w:tab w:val="num" w:pos="360"/>
          <w:tab w:val="num" w:pos="79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34-38-20354-95 (ТУ 34-38-20354-95) Насосы центробежные сетевые СЭ 2500 Технические условия на капитальный ремонт.</w:t>
      </w:r>
    </w:p>
    <w:p w:rsidR="00CA3978" w:rsidRDefault="00CA3978" w:rsidP="00CA3978">
      <w:pPr>
        <w:pStyle w:val="af6"/>
        <w:widowControl w:val="0"/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ind w:right="11"/>
      </w:pPr>
      <w:r w:rsidRPr="00E80F18">
        <w:t>СО 34.20.221</w:t>
      </w:r>
      <w:r>
        <w:t xml:space="preserve"> </w:t>
      </w:r>
      <w:r w:rsidRPr="00E80F18">
        <w:t>(РД 34.20.221)</w:t>
      </w:r>
      <w:r>
        <w:t xml:space="preserve"> </w:t>
      </w:r>
      <w:r w:rsidRPr="00E80F18">
        <w:t>Инструкция по выполнению тепловой изоляции оборудования и трубопроводов тепловых и атомных электростанций. Ч. 1: /Утв. ПО «</w:t>
      </w:r>
      <w:proofErr w:type="spellStart"/>
      <w:r w:rsidRPr="00E80F18">
        <w:t>Союзэнергозащита</w:t>
      </w:r>
      <w:proofErr w:type="spellEnd"/>
      <w:r w:rsidRPr="00E80F18">
        <w:t xml:space="preserve">» 13.09.91; </w:t>
      </w:r>
      <w:proofErr w:type="spellStart"/>
      <w:r w:rsidRPr="00E80F18">
        <w:t>Разраб</w:t>
      </w:r>
      <w:proofErr w:type="spellEnd"/>
      <w:r w:rsidRPr="00E80F18">
        <w:t xml:space="preserve">. </w:t>
      </w:r>
      <w:proofErr w:type="spellStart"/>
      <w:r w:rsidRPr="00E80F18">
        <w:t>Союзэнергозащита</w:t>
      </w:r>
      <w:proofErr w:type="spellEnd"/>
      <w:r w:rsidRPr="00E80F18">
        <w:t>.</w:t>
      </w:r>
      <w:r>
        <w:t>-</w:t>
      </w:r>
      <w:r w:rsidRPr="00E80F18">
        <w:t xml:space="preserve"> М.: 1992.- 82 с.</w:t>
      </w:r>
    </w:p>
    <w:p w:rsidR="00CA3978" w:rsidRDefault="00CA3978" w:rsidP="00CA3978">
      <w:pPr>
        <w:pStyle w:val="20"/>
        <w:numPr>
          <w:ilvl w:val="1"/>
          <w:numId w:val="8"/>
        </w:numPr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СО 153-34.26.601 (РД 34.26.601). Инструкция по ремонту обмуровки паровых котлов эле</w:t>
      </w:r>
      <w:r>
        <w:rPr>
          <w:rFonts w:ascii="Times New Roman" w:hAnsi="Times New Roman"/>
        </w:rPr>
        <w:t>к</w:t>
      </w:r>
      <w:r>
        <w:rPr>
          <w:rFonts w:ascii="Times New Roman" w:hAnsi="Times New Roman"/>
        </w:rPr>
        <w:t>тростанций.</w:t>
      </w:r>
    </w:p>
    <w:p w:rsidR="006C3B66" w:rsidRDefault="00CA3978" w:rsidP="00CA3978">
      <w:pPr>
        <w:pStyle w:val="af6"/>
        <w:numPr>
          <w:ilvl w:val="1"/>
          <w:numId w:val="8"/>
        </w:numPr>
        <w:suppressAutoHyphens/>
        <w:jc w:val="both"/>
      </w:pPr>
      <w:r>
        <w:t xml:space="preserve">СО 153-34.25.401 (РД 34.25.401). Временная инструкция по приемке тепловой изоляции </w:t>
      </w:r>
      <w:proofErr w:type="spellStart"/>
      <w:r>
        <w:t>энергопредприятий</w:t>
      </w:r>
      <w:proofErr w:type="spellEnd"/>
    </w:p>
    <w:p w:rsidR="00CA3978" w:rsidRDefault="00CA3978" w:rsidP="00CA3978">
      <w:pPr>
        <w:pStyle w:val="20"/>
        <w:numPr>
          <w:ilvl w:val="1"/>
          <w:numId w:val="8"/>
        </w:numPr>
        <w:tabs>
          <w:tab w:val="num" w:pos="540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СО 34.21.526-95 Типовая инструкция по эксплуатации металлических резервуаров для хр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>нения топлива и горячей воды. Строительные конструкции РД 34.21.526-95</w:t>
      </w:r>
    </w:p>
    <w:p w:rsidR="00CA3978" w:rsidRDefault="00CA3978" w:rsidP="00CA3978">
      <w:pPr>
        <w:pStyle w:val="20"/>
        <w:numPr>
          <w:ilvl w:val="1"/>
          <w:numId w:val="8"/>
        </w:numPr>
        <w:tabs>
          <w:tab w:val="num" w:pos="540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СНиП </w:t>
      </w:r>
      <w:r>
        <w:rPr>
          <w:rFonts w:ascii="Times New Roman" w:hAnsi="Times New Roman"/>
          <w:lang w:val="en-US"/>
        </w:rPr>
        <w:t>III</w:t>
      </w:r>
      <w:r>
        <w:rPr>
          <w:rFonts w:ascii="Times New Roman" w:hAnsi="Times New Roman"/>
        </w:rPr>
        <w:t xml:space="preserve">-18-75. Металлические конструкции. Правила производства и приёмки работ </w:t>
      </w:r>
    </w:p>
    <w:p w:rsidR="00CA3978" w:rsidRDefault="00CA3978" w:rsidP="00CA3978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(М. </w:t>
      </w:r>
      <w:proofErr w:type="spellStart"/>
      <w:r>
        <w:rPr>
          <w:rFonts w:ascii="Times New Roman" w:hAnsi="Times New Roman"/>
        </w:rPr>
        <w:t>Стройиздат</w:t>
      </w:r>
      <w:proofErr w:type="spellEnd"/>
      <w:r>
        <w:rPr>
          <w:rFonts w:ascii="Times New Roman" w:hAnsi="Times New Roman"/>
        </w:rPr>
        <w:t>, 1977)</w:t>
      </w:r>
    </w:p>
    <w:p w:rsidR="00CA3978" w:rsidRDefault="00CA3978" w:rsidP="00CA3978">
      <w:pPr>
        <w:pStyle w:val="20"/>
        <w:numPr>
          <w:ilvl w:val="1"/>
          <w:numId w:val="8"/>
        </w:numPr>
        <w:tabs>
          <w:tab w:val="num" w:pos="540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Циркуляр Ц-01-97(Т) РАО «ЕЭС России». «О повышении надёжности металлических баков запаса конденсата, химически очищенной  и обессоленной воды, баков грязного и возвращаемого конденсата»</w:t>
      </w:r>
    </w:p>
    <w:p w:rsidR="00CA3978" w:rsidRPr="00DA520C" w:rsidRDefault="00CA3978" w:rsidP="00CA3978">
      <w:pPr>
        <w:pStyle w:val="20"/>
        <w:numPr>
          <w:ilvl w:val="1"/>
          <w:numId w:val="8"/>
        </w:numPr>
        <w:tabs>
          <w:tab w:val="num" w:pos="540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РД 153-34.1-40.505-00 «Методические указания по оптимальной защите баков-аккумуляторов от коррозии воды в них от аэрации», </w:t>
      </w:r>
      <w:smartTag w:uri="urn:schemas-microsoft-com:office:smarttags" w:element="metricconverter">
        <w:smartTagPr>
          <w:attr w:name="ProductID" w:val="2000 г"/>
        </w:smartTagPr>
        <w:r>
          <w:rPr>
            <w:rFonts w:ascii="Times New Roman" w:hAnsi="Times New Roman"/>
          </w:rPr>
          <w:t>2000 г</w:t>
        </w:r>
      </w:smartTag>
      <w:r>
        <w:rPr>
          <w:rFonts w:ascii="Times New Roman" w:hAnsi="Times New Roman"/>
        </w:rPr>
        <w:t>.</w:t>
      </w:r>
    </w:p>
    <w:p w:rsidR="00CA3978" w:rsidRDefault="00CA3978" w:rsidP="00CA3978">
      <w:pPr>
        <w:suppressAutoHyphens/>
        <w:jc w:val="both"/>
      </w:pPr>
    </w:p>
    <w:p w:rsidR="00CA3978" w:rsidRDefault="00CA3978" w:rsidP="00CA3978">
      <w:pPr>
        <w:suppressAutoHyphens/>
        <w:jc w:val="both"/>
      </w:pPr>
    </w:p>
    <w:p w:rsidR="00CA3978" w:rsidRPr="0060392F" w:rsidRDefault="00CA3978" w:rsidP="00CA3978">
      <w:pPr>
        <w:suppressAutoHyphens/>
        <w:jc w:val="both"/>
      </w:pPr>
    </w:p>
    <w:p w:rsidR="00771EB2" w:rsidRPr="0060392F" w:rsidRDefault="00186105" w:rsidP="00771EB2">
      <w:pPr>
        <w:suppressAutoHyphens/>
        <w:jc w:val="both"/>
        <w:outlineLvl w:val="0"/>
      </w:pPr>
      <w:bookmarkStart w:id="1" w:name="_Toc159385168"/>
      <w:bookmarkStart w:id="2" w:name="_Toc157941947"/>
      <w:bookmarkStart w:id="3" w:name="_Toc154983027"/>
      <w:bookmarkStart w:id="4" w:name="_Toc154810999"/>
      <w:bookmarkStart w:id="5" w:name="_Toc154808869"/>
      <w:r w:rsidRPr="0060392F">
        <w:rPr>
          <w:b/>
        </w:rPr>
        <w:t>5.</w:t>
      </w:r>
      <w:r w:rsidR="00771EB2" w:rsidRPr="0060392F">
        <w:rPr>
          <w:b/>
        </w:rPr>
        <w:t>2.</w:t>
      </w:r>
      <w:r w:rsidR="00771EB2" w:rsidRPr="0060392F">
        <w:t xml:space="preserve"> </w:t>
      </w:r>
      <w:r w:rsidR="00771EB2" w:rsidRPr="0060392F">
        <w:rPr>
          <w:b/>
        </w:rPr>
        <w:t>Требования к подрядной организации</w:t>
      </w:r>
      <w:r w:rsidR="00690363" w:rsidRPr="0060392F">
        <w:t>.</w:t>
      </w:r>
    </w:p>
    <w:p w:rsidR="00771EB2" w:rsidRPr="0060392F" w:rsidRDefault="00771EB2" w:rsidP="005D4AD3">
      <w:pPr>
        <w:suppressAutoHyphens/>
        <w:ind w:firstLine="426"/>
        <w:jc w:val="both"/>
        <w:outlineLvl w:val="0"/>
      </w:pPr>
      <w:r w:rsidRPr="0060392F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EC79FE" w:rsidRPr="0060392F" w:rsidRDefault="00EC79FE" w:rsidP="00771EB2">
      <w:pPr>
        <w:suppressAutoHyphens/>
        <w:jc w:val="both"/>
        <w:outlineLvl w:val="0"/>
      </w:pPr>
    </w:p>
    <w:p w:rsidR="00771EB2" w:rsidRPr="0060392F" w:rsidRDefault="00186105" w:rsidP="00771EB2">
      <w:pPr>
        <w:suppressAutoHyphens/>
        <w:jc w:val="both"/>
        <w:outlineLvl w:val="0"/>
        <w:rPr>
          <w:b/>
        </w:rPr>
      </w:pPr>
      <w:r w:rsidRPr="0060392F">
        <w:rPr>
          <w:b/>
        </w:rPr>
        <w:t>5.</w:t>
      </w:r>
      <w:r w:rsidR="00771EB2" w:rsidRPr="0060392F">
        <w:rPr>
          <w:b/>
        </w:rPr>
        <w:t>2.1</w:t>
      </w:r>
      <w:r w:rsidR="00771EB2" w:rsidRPr="0060392F">
        <w:t xml:space="preserve">. </w:t>
      </w:r>
      <w:r w:rsidR="00690363" w:rsidRPr="0060392F">
        <w:rPr>
          <w:b/>
        </w:rPr>
        <w:t>Общие требования.</w:t>
      </w:r>
    </w:p>
    <w:p w:rsidR="00771EB2" w:rsidRPr="003C03B0" w:rsidRDefault="00C37EAD" w:rsidP="00771EB2">
      <w:pPr>
        <w:suppressAutoHyphens/>
        <w:jc w:val="both"/>
        <w:outlineLvl w:val="0"/>
      </w:pPr>
      <w:r w:rsidRPr="003C03B0">
        <w:t xml:space="preserve">- </w:t>
      </w:r>
      <w:r w:rsidR="00771EB2" w:rsidRPr="003C03B0">
        <w:t xml:space="preserve">опыт работы по ремонту </w:t>
      </w:r>
      <w:proofErr w:type="spellStart"/>
      <w:r w:rsidR="00771EB2" w:rsidRPr="003C03B0">
        <w:t>энергооборудования</w:t>
      </w:r>
      <w:proofErr w:type="spellEnd"/>
      <w:r w:rsidR="00771EB2" w:rsidRPr="003C03B0">
        <w:t xml:space="preserve"> не менее 3 лет;</w:t>
      </w:r>
    </w:p>
    <w:p w:rsidR="00771EB2" w:rsidRPr="003C03B0" w:rsidRDefault="00C37EAD" w:rsidP="00771EB2">
      <w:pPr>
        <w:suppressAutoHyphens/>
        <w:jc w:val="both"/>
        <w:outlineLvl w:val="0"/>
      </w:pPr>
      <w:r w:rsidRPr="003C03B0">
        <w:t xml:space="preserve">- </w:t>
      </w:r>
      <w:r w:rsidR="00771EB2" w:rsidRPr="003C03B0">
        <w:t>опыт общестроительных работ не менее 3-х лет;</w:t>
      </w:r>
    </w:p>
    <w:p w:rsidR="00771EB2" w:rsidRDefault="00C37EAD" w:rsidP="00771EB2">
      <w:pPr>
        <w:suppressAutoHyphens/>
        <w:jc w:val="both"/>
        <w:outlineLvl w:val="0"/>
      </w:pPr>
      <w:r w:rsidRPr="003C03B0">
        <w:t>- н</w:t>
      </w:r>
      <w:r w:rsidR="00771EB2" w:rsidRPr="003C03B0">
        <w:t>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</w:t>
      </w:r>
      <w:r w:rsidR="0028027C" w:rsidRPr="003C03B0">
        <w:t xml:space="preserve"> с указанием </w:t>
      </w:r>
      <w:r w:rsidR="00124C6A" w:rsidRPr="003C03B0">
        <w:t>необходимых допусков</w:t>
      </w:r>
      <w:r w:rsidR="00771EB2" w:rsidRPr="003C03B0">
        <w:t xml:space="preserve"> в соответствии с перечнем видов работ, утвержденным приказом Министерства регионального развития РФ от 30 декабря 2009 года №624;</w:t>
      </w:r>
    </w:p>
    <w:p w:rsidR="00F754C0" w:rsidRDefault="00F754C0" w:rsidP="00771EB2">
      <w:pPr>
        <w:suppressAutoHyphens/>
        <w:jc w:val="both"/>
        <w:outlineLvl w:val="0"/>
      </w:pPr>
      <w:r>
        <w:t xml:space="preserve">а) </w:t>
      </w:r>
      <w:proofErr w:type="spellStart"/>
      <w:r>
        <w:t>п.п</w:t>
      </w:r>
      <w:proofErr w:type="spellEnd"/>
      <w:r>
        <w:t xml:space="preserve">. 2.4; 12.3 раздела </w:t>
      </w:r>
      <w:r>
        <w:rPr>
          <w:lang w:val="en-US"/>
        </w:rPr>
        <w:t>III</w:t>
      </w:r>
      <w:r>
        <w:t xml:space="preserve"> перечня (для работ по ремонту оборудования химического цеха)</w:t>
      </w:r>
    </w:p>
    <w:p w:rsidR="00F754C0" w:rsidRDefault="00F754C0" w:rsidP="00771EB2">
      <w:pPr>
        <w:suppressAutoHyphens/>
        <w:jc w:val="both"/>
        <w:outlineLvl w:val="0"/>
      </w:pPr>
      <w:r>
        <w:t xml:space="preserve">б) </w:t>
      </w:r>
      <w:proofErr w:type="spellStart"/>
      <w:r>
        <w:t>п.п</w:t>
      </w:r>
      <w:proofErr w:type="spellEnd"/>
      <w:r>
        <w:t xml:space="preserve">. 2.4; 10.5; 12.3; 23.3; 33.1.11 раздела </w:t>
      </w:r>
      <w:r>
        <w:rPr>
          <w:lang w:val="en-US"/>
        </w:rPr>
        <w:t>III</w:t>
      </w:r>
      <w:r>
        <w:t xml:space="preserve"> перечня (для работ по ремонту котельного и котельно-</w:t>
      </w:r>
      <w:proofErr w:type="spellStart"/>
      <w:r>
        <w:t>всвпомогательного</w:t>
      </w:r>
      <w:proofErr w:type="spellEnd"/>
      <w:r>
        <w:t xml:space="preserve"> оборудования)</w:t>
      </w:r>
    </w:p>
    <w:p w:rsidR="00332B2E" w:rsidRDefault="00F754C0" w:rsidP="00332B2E">
      <w:pPr>
        <w:suppressAutoHyphens/>
        <w:jc w:val="both"/>
        <w:outlineLvl w:val="0"/>
      </w:pPr>
      <w:r>
        <w:t xml:space="preserve">в) </w:t>
      </w:r>
      <w:proofErr w:type="spellStart"/>
      <w:r>
        <w:t>п.п</w:t>
      </w:r>
      <w:proofErr w:type="spellEnd"/>
      <w:r>
        <w:t xml:space="preserve">. </w:t>
      </w:r>
      <w:r w:rsidR="00332B2E" w:rsidRPr="00447419">
        <w:t>2.4, 6.1, 6.2, 6.3, 24.11, 24.12</w:t>
      </w:r>
      <w:r w:rsidR="00332B2E">
        <w:t xml:space="preserve"> раздела </w:t>
      </w:r>
      <w:r w:rsidR="00332B2E">
        <w:rPr>
          <w:lang w:val="en-US"/>
        </w:rPr>
        <w:t>III</w:t>
      </w:r>
      <w:r w:rsidR="00332B2E">
        <w:t xml:space="preserve"> перечня (для работ по ремонту турбинно-</w:t>
      </w:r>
      <w:proofErr w:type="spellStart"/>
      <w:r w:rsidR="00332B2E">
        <w:t>всвпомогательного</w:t>
      </w:r>
      <w:proofErr w:type="spellEnd"/>
      <w:r w:rsidR="00332B2E">
        <w:t xml:space="preserve"> оборудования)</w:t>
      </w:r>
    </w:p>
    <w:p w:rsidR="00771EB2" w:rsidRPr="003C03B0" w:rsidRDefault="00771EB2" w:rsidP="00771EB2">
      <w:pPr>
        <w:suppressAutoHyphens/>
        <w:jc w:val="both"/>
        <w:outlineLvl w:val="0"/>
      </w:pPr>
      <w:r w:rsidRPr="003C03B0">
        <w:t>-о</w:t>
      </w:r>
      <w:r w:rsidR="00124C6A" w:rsidRPr="003C03B0">
        <w:t>бъект</w:t>
      </w:r>
      <w:r w:rsidRPr="003C03B0">
        <w:t xml:space="preserve"> </w:t>
      </w:r>
      <w:r w:rsidR="00332B2E">
        <w:t xml:space="preserve">является </w:t>
      </w:r>
      <w:r w:rsidRPr="003C03B0">
        <w:t>особо опасным и технически сложным в соответствии со статьей 48.1 Градостроительного кодекса РФ;</w:t>
      </w:r>
    </w:p>
    <w:p w:rsidR="00771EB2" w:rsidRPr="003C03B0" w:rsidRDefault="00124C6A" w:rsidP="00771EB2">
      <w:pPr>
        <w:suppressAutoHyphens/>
        <w:jc w:val="both"/>
        <w:outlineLvl w:val="0"/>
      </w:pPr>
      <w:r w:rsidRPr="003C03B0">
        <w:t>-</w:t>
      </w:r>
      <w:r w:rsidR="00254828" w:rsidRPr="003C03B0">
        <w:t xml:space="preserve"> </w:t>
      </w:r>
      <w:r w:rsidRPr="003C03B0">
        <w:t>н</w:t>
      </w:r>
      <w:r w:rsidR="00771EB2" w:rsidRPr="003C03B0">
        <w:t>аличие действующей лицензии МЧС на осуществление производства работ по монтажу, ремонту и обслуживанию средств обеспечения пожарной б</w:t>
      </w:r>
      <w:r w:rsidRPr="003C03B0">
        <w:t>езопасности зданий и сооружений</w:t>
      </w:r>
    </w:p>
    <w:p w:rsidR="00124C6A" w:rsidRPr="003C03B0" w:rsidRDefault="00124C6A" w:rsidP="00771EB2">
      <w:pPr>
        <w:suppressAutoHyphens/>
        <w:jc w:val="both"/>
        <w:outlineLvl w:val="0"/>
      </w:pPr>
      <w:r w:rsidRPr="003C03B0">
        <w:t xml:space="preserve">с указанием необходимых допусков </w:t>
      </w:r>
    </w:p>
    <w:p w:rsidR="00751ECD" w:rsidRPr="003C03B0" w:rsidRDefault="00751ECD" w:rsidP="00751ECD">
      <w:pPr>
        <w:suppressAutoHyphens/>
        <w:jc w:val="both"/>
        <w:outlineLvl w:val="0"/>
      </w:pPr>
      <w:r w:rsidRPr="003C03B0">
        <w:t>- обеспечить соответствие сметной документации требованиям ценовой политики</w:t>
      </w:r>
      <w:r w:rsidRPr="003C03B0">
        <w:br/>
        <w:t>ОАО «ТГК-1»;</w:t>
      </w:r>
    </w:p>
    <w:p w:rsidR="00751ECD" w:rsidRPr="003C03B0" w:rsidRDefault="00751ECD" w:rsidP="00751ECD">
      <w:pPr>
        <w:suppressAutoHyphens/>
        <w:jc w:val="both"/>
        <w:outlineLvl w:val="0"/>
      </w:pPr>
      <w:r w:rsidRPr="003C03B0"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751ECD" w:rsidRPr="0060392F" w:rsidRDefault="00751ECD" w:rsidP="00751ECD">
      <w:pPr>
        <w:suppressAutoHyphens/>
        <w:jc w:val="both"/>
        <w:outlineLvl w:val="0"/>
      </w:pPr>
      <w:r w:rsidRPr="003C03B0">
        <w:t>- подрядчик обязан соблюдать требования СЭМ (системы экологического менеджмента)</w:t>
      </w:r>
      <w:r w:rsidRPr="003C03B0">
        <w:br/>
        <w:t xml:space="preserve">ОАО «ТГК-1» по управлению значимыми экологическими аспектами в рамках деятельности, определенной настоящим техническим заданием </w:t>
      </w:r>
    </w:p>
    <w:p w:rsidR="00771EB2" w:rsidRPr="0060392F" w:rsidRDefault="00254828" w:rsidP="00254828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771EB2" w:rsidRPr="0060392F" w:rsidRDefault="00254828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 xml:space="preserve">акты сдачи - приемки могут быть подписаны </w:t>
      </w:r>
      <w:r w:rsidR="00CE73F8" w:rsidRPr="0060392F">
        <w:t>з</w:t>
      </w:r>
      <w:r w:rsidR="00771EB2" w:rsidRPr="0060392F">
        <w:t>аказчиком при условии выполнения подрядчиком требований по СЭМ.</w:t>
      </w:r>
    </w:p>
    <w:p w:rsidR="00254828" w:rsidRPr="0060392F" w:rsidRDefault="00254828" w:rsidP="00771EB2">
      <w:pPr>
        <w:suppressAutoHyphens/>
        <w:jc w:val="both"/>
        <w:outlineLvl w:val="0"/>
      </w:pPr>
    </w:p>
    <w:p w:rsidR="00254828" w:rsidRPr="0060392F" w:rsidRDefault="00186105" w:rsidP="00771EB2">
      <w:pPr>
        <w:suppressAutoHyphens/>
        <w:jc w:val="both"/>
        <w:outlineLvl w:val="0"/>
      </w:pPr>
      <w:r w:rsidRPr="0060392F">
        <w:rPr>
          <w:b/>
        </w:rPr>
        <w:t>5.</w:t>
      </w:r>
      <w:r w:rsidR="00771EB2" w:rsidRPr="0060392F">
        <w:rPr>
          <w:b/>
        </w:rPr>
        <w:t>2.2. Специальные требования</w:t>
      </w:r>
      <w:r w:rsidR="00690363" w:rsidRPr="0060392F">
        <w:t>.</w:t>
      </w:r>
    </w:p>
    <w:p w:rsidR="00771EB2" w:rsidRPr="0060392F" w:rsidRDefault="00073869" w:rsidP="00771EB2">
      <w:pPr>
        <w:suppressAutoHyphens/>
        <w:jc w:val="both"/>
        <w:outlineLvl w:val="0"/>
      </w:pPr>
      <w:r w:rsidRPr="0060392F">
        <w:lastRenderedPageBreak/>
        <w:t xml:space="preserve">- </w:t>
      </w:r>
      <w:r w:rsidR="005273CF" w:rsidRPr="0060392F">
        <w:t>предпочтительно</w:t>
      </w:r>
      <w:r w:rsidR="00771EB2" w:rsidRPr="0060392F">
        <w:t xml:space="preserve">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32069B" w:rsidRPr="0060392F" w:rsidRDefault="0032069B" w:rsidP="00771EB2">
      <w:pPr>
        <w:suppressAutoHyphens/>
        <w:jc w:val="both"/>
        <w:outlineLvl w:val="0"/>
      </w:pPr>
      <w:r w:rsidRPr="0060392F">
        <w:t xml:space="preserve">- иметь постоянно-действующий производственный участок на территории предприятия </w:t>
      </w:r>
      <w:r w:rsidR="00C05395" w:rsidRPr="0060392F">
        <w:t>з</w:t>
      </w:r>
      <w:r w:rsidRPr="0060392F">
        <w:t>аказчика, укомплектованный персоналом требуемой квалификации, имеющий в своем распоряжении необходимый инструмент и приспособл</w:t>
      </w:r>
      <w:r w:rsidR="00751ECD" w:rsidRPr="0060392F">
        <w:t>ения для выполнения работ;</w:t>
      </w:r>
    </w:p>
    <w:p w:rsidR="0032069B" w:rsidRPr="0060392F" w:rsidRDefault="0032069B" w:rsidP="0032069B">
      <w:pPr>
        <w:suppressAutoHyphens/>
        <w:jc w:val="both"/>
        <w:outlineLvl w:val="0"/>
      </w:pPr>
      <w:r w:rsidRPr="0060392F">
        <w:t xml:space="preserve">- иметь собственное подразделение технического и технологического надзора, обеспечивающее постоянный контроль за проектной документацией, оборудованием, материалами, соблюдением технологии работ по </w:t>
      </w:r>
      <w:r w:rsidR="00751ECD" w:rsidRPr="0060392F">
        <w:t>д</w:t>
      </w:r>
      <w:r w:rsidRPr="0060392F">
        <w:t>оговору;</w:t>
      </w:r>
    </w:p>
    <w:p w:rsidR="00771EB2" w:rsidRPr="003C03B0" w:rsidRDefault="00073869" w:rsidP="00771EB2">
      <w:pPr>
        <w:suppressAutoHyphens/>
        <w:jc w:val="both"/>
        <w:outlineLvl w:val="0"/>
      </w:pPr>
      <w:r w:rsidRPr="003C03B0">
        <w:t xml:space="preserve">- </w:t>
      </w:r>
      <w:r w:rsidR="00771EB2" w:rsidRPr="003C03B0"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</w:t>
      </w:r>
      <w:r w:rsidR="00254828" w:rsidRPr="003C03B0">
        <w:t>;</w:t>
      </w:r>
    </w:p>
    <w:p w:rsidR="0032069B" w:rsidRPr="0060392F" w:rsidRDefault="0032069B" w:rsidP="0032069B">
      <w:pPr>
        <w:ind w:left="40" w:right="40"/>
        <w:jc w:val="both"/>
        <w:rPr>
          <w:iCs/>
        </w:rPr>
      </w:pPr>
      <w:r w:rsidRPr="0060392F">
        <w:rPr>
          <w:iCs/>
        </w:rPr>
        <w:t xml:space="preserve">- иметь успешный опыт в реализации для </w:t>
      </w:r>
      <w:r w:rsidR="00CE73F8" w:rsidRPr="0060392F">
        <w:rPr>
          <w:iCs/>
        </w:rPr>
        <w:t>з</w:t>
      </w:r>
      <w:r w:rsidRPr="0060392F">
        <w:rPr>
          <w:iCs/>
        </w:rPr>
        <w:t>аказчика в течение 24 месяцев, предшествующих пр</w:t>
      </w:r>
      <w:r w:rsidRPr="0060392F">
        <w:rPr>
          <w:iCs/>
        </w:rPr>
        <w:t>о</w:t>
      </w:r>
      <w:r w:rsidRPr="0060392F">
        <w:rPr>
          <w:iCs/>
        </w:rPr>
        <w:t>цедуре закупки, договоров, по характеру, сложности и объёму выполненных работ (услуг) соп</w:t>
      </w:r>
      <w:r w:rsidRPr="0060392F">
        <w:rPr>
          <w:iCs/>
        </w:rPr>
        <w:t>о</w:t>
      </w:r>
      <w:r w:rsidRPr="0060392F">
        <w:rPr>
          <w:iCs/>
        </w:rPr>
        <w:t>ставимых с предлагаемым договором;</w:t>
      </w:r>
    </w:p>
    <w:p w:rsidR="00771EB2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="00771EB2" w:rsidRPr="0060392F">
        <w:t>энергообъектов</w:t>
      </w:r>
      <w:proofErr w:type="spellEnd"/>
      <w:r w:rsidR="00771EB2" w:rsidRPr="0060392F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32B2E" w:rsidRPr="0060392F" w:rsidRDefault="00332B2E" w:rsidP="00771EB2">
      <w:pPr>
        <w:suppressAutoHyphens/>
        <w:jc w:val="both"/>
        <w:outlineLvl w:val="0"/>
      </w:pPr>
      <w:r>
        <w:t xml:space="preserve">- персонал должен быть обеспечен </w:t>
      </w:r>
      <w:r w:rsidRPr="00332B2E">
        <w:t>однотипной спецодеждой с логотипом организации</w:t>
      </w:r>
      <w:r>
        <w:t>, специальной обувью и другими средствами индивидуальной защиты в соответствии с типовыми отраслевыми нормами</w:t>
      </w:r>
    </w:p>
    <w:p w:rsidR="00771EB2" w:rsidRPr="003C03B0" w:rsidRDefault="00073869" w:rsidP="00771EB2">
      <w:pPr>
        <w:suppressAutoHyphens/>
        <w:jc w:val="both"/>
        <w:outlineLvl w:val="0"/>
      </w:pPr>
      <w:r w:rsidRPr="003C03B0">
        <w:t xml:space="preserve">- </w:t>
      </w:r>
      <w:r w:rsidR="00771EB2" w:rsidRPr="003C03B0">
        <w:t>у персонала, осуществляющего ремонт электротехнического оборудования (в том числе, оборудования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771EB2" w:rsidRPr="003C03B0" w:rsidRDefault="00073869" w:rsidP="00771EB2">
      <w:pPr>
        <w:suppressAutoHyphens/>
        <w:jc w:val="both"/>
        <w:outlineLvl w:val="0"/>
      </w:pPr>
      <w:r w:rsidRPr="003C03B0">
        <w:t xml:space="preserve">- </w:t>
      </w:r>
      <w:r w:rsidR="00771EB2" w:rsidRPr="003C03B0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 аттестованных сварщиков;</w:t>
      </w:r>
    </w:p>
    <w:p w:rsidR="00771EB2" w:rsidRPr="003C03B0" w:rsidRDefault="00073869" w:rsidP="00771EB2">
      <w:pPr>
        <w:suppressAutoHyphens/>
        <w:jc w:val="both"/>
        <w:outlineLvl w:val="0"/>
      </w:pPr>
      <w:r w:rsidRPr="003C03B0">
        <w:t xml:space="preserve">- </w:t>
      </w:r>
      <w:r w:rsidR="00771EB2" w:rsidRPr="003C03B0">
        <w:t>исключить применение асбестсодержащих материалов при проведении работ по ремонту оборудования электростанций;</w:t>
      </w:r>
    </w:p>
    <w:p w:rsidR="006C6F28" w:rsidRPr="003C03B0" w:rsidRDefault="00254828" w:rsidP="00771EB2">
      <w:pPr>
        <w:suppressAutoHyphens/>
        <w:jc w:val="both"/>
        <w:outlineLvl w:val="0"/>
      </w:pPr>
      <w:r w:rsidRPr="003C03B0">
        <w:t>- п</w:t>
      </w:r>
      <w:r w:rsidR="006C6F28" w:rsidRPr="003C03B0">
        <w:t>ри выполн</w:t>
      </w:r>
      <w:r w:rsidR="00CF0DA3" w:rsidRPr="003C03B0">
        <w:t xml:space="preserve">ении теплоизоляционных работ </w:t>
      </w:r>
      <w:r w:rsidR="006C6F28" w:rsidRPr="003C03B0">
        <w:t>подрядчик обязан использовать материалы, не содержащие асбест. Тип используемых теплоизоляционных материалов должен быть предвари</w:t>
      </w:r>
      <w:r w:rsidR="00751ECD" w:rsidRPr="003C03B0">
        <w:t xml:space="preserve">тельно согласован с </w:t>
      </w:r>
      <w:r w:rsidR="00C05395" w:rsidRPr="003C03B0">
        <w:t>з</w:t>
      </w:r>
      <w:r w:rsidR="00751ECD" w:rsidRPr="003C03B0">
        <w:t>аказчиком;</w:t>
      </w:r>
    </w:p>
    <w:p w:rsidR="00771EB2" w:rsidRPr="003C03B0" w:rsidRDefault="00073869" w:rsidP="00771EB2">
      <w:pPr>
        <w:suppressAutoHyphens/>
        <w:jc w:val="both"/>
        <w:outlineLvl w:val="0"/>
      </w:pPr>
      <w:r w:rsidRPr="003C03B0">
        <w:t xml:space="preserve">- </w:t>
      </w:r>
      <w:r w:rsidR="00771EB2" w:rsidRPr="003C03B0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771EB2" w:rsidRPr="003C03B0" w:rsidRDefault="00073869" w:rsidP="00771EB2">
      <w:pPr>
        <w:suppressAutoHyphens/>
        <w:jc w:val="both"/>
        <w:outlineLvl w:val="0"/>
      </w:pPr>
      <w:r w:rsidRPr="003C03B0">
        <w:t xml:space="preserve">- </w:t>
      </w:r>
      <w:r w:rsidR="00771EB2" w:rsidRPr="003C03B0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771EB2" w:rsidRPr="003C03B0" w:rsidRDefault="00073869" w:rsidP="00771EB2">
      <w:pPr>
        <w:suppressAutoHyphens/>
        <w:jc w:val="both"/>
        <w:outlineLvl w:val="0"/>
      </w:pPr>
      <w:r w:rsidRPr="003C03B0">
        <w:t xml:space="preserve">- </w:t>
      </w:r>
      <w:r w:rsidR="00771EB2" w:rsidRPr="003C03B0">
        <w:t>знать технологию ремонта и особенности ремонтируемого оборудования;</w:t>
      </w:r>
    </w:p>
    <w:p w:rsidR="00771EB2" w:rsidRPr="003C03B0" w:rsidRDefault="00073869" w:rsidP="00771EB2">
      <w:pPr>
        <w:suppressAutoHyphens/>
        <w:jc w:val="both"/>
        <w:outlineLvl w:val="0"/>
      </w:pPr>
      <w:r w:rsidRPr="003C03B0">
        <w:t xml:space="preserve">- </w:t>
      </w:r>
      <w:r w:rsidR="00771EB2" w:rsidRPr="003C03B0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771EB2" w:rsidRPr="003C03B0" w:rsidRDefault="00073869" w:rsidP="00771EB2">
      <w:pPr>
        <w:suppressAutoHyphens/>
        <w:jc w:val="both"/>
        <w:outlineLvl w:val="0"/>
      </w:pPr>
      <w:r w:rsidRPr="003C03B0">
        <w:t xml:space="preserve">- </w:t>
      </w:r>
      <w:r w:rsidR="00771EB2" w:rsidRPr="003C03B0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 w:rsidR="00751ECD" w:rsidRPr="003C03B0">
        <w:t>дования при осуществлении работ;</w:t>
      </w:r>
    </w:p>
    <w:p w:rsidR="00771EB2" w:rsidRPr="003C03B0" w:rsidRDefault="00073869" w:rsidP="00771EB2">
      <w:pPr>
        <w:suppressAutoHyphens/>
        <w:jc w:val="both"/>
        <w:outlineLvl w:val="0"/>
      </w:pPr>
      <w:r w:rsidRPr="003C03B0">
        <w:t xml:space="preserve">- </w:t>
      </w:r>
      <w:r w:rsidR="00771EB2" w:rsidRPr="003C03B0">
        <w:t>предпочтительно иметь сертификаты в соответствии со стандартами ISO;</w:t>
      </w:r>
    </w:p>
    <w:p w:rsidR="00771EB2" w:rsidRPr="003C03B0" w:rsidRDefault="00CF0DA3" w:rsidP="00771EB2">
      <w:pPr>
        <w:suppressAutoHyphens/>
        <w:jc w:val="both"/>
        <w:outlineLvl w:val="0"/>
      </w:pPr>
      <w:r w:rsidRPr="003C03B0">
        <w:lastRenderedPageBreak/>
        <w:t xml:space="preserve">- </w:t>
      </w:r>
      <w:r w:rsidR="00771EB2" w:rsidRPr="003C03B0">
        <w:t>иметь все необходимые для ремонта инструменты и специальные приспособления;</w:t>
      </w:r>
    </w:p>
    <w:p w:rsidR="00771EB2" w:rsidRPr="003C03B0" w:rsidRDefault="00073869" w:rsidP="00771EB2">
      <w:pPr>
        <w:suppressAutoHyphens/>
        <w:jc w:val="both"/>
        <w:outlineLvl w:val="0"/>
      </w:pPr>
      <w:r w:rsidRPr="003C03B0">
        <w:t xml:space="preserve">- </w:t>
      </w:r>
      <w:r w:rsidR="00771EB2" w:rsidRPr="003C03B0">
        <w:t>иметь возможность выполнения работ по ремонту в заводских условиях;</w:t>
      </w:r>
    </w:p>
    <w:p w:rsidR="00771EB2" w:rsidRPr="003C03B0" w:rsidRDefault="00073869" w:rsidP="00771EB2">
      <w:pPr>
        <w:suppressAutoHyphens/>
        <w:jc w:val="both"/>
        <w:outlineLvl w:val="0"/>
      </w:pPr>
      <w:r w:rsidRPr="003C03B0">
        <w:t xml:space="preserve">- </w:t>
      </w:r>
      <w:r w:rsidR="00771EB2" w:rsidRPr="003C03B0">
        <w:t>самостоятельно выполнять устройство лесов и подмостей;</w:t>
      </w:r>
    </w:p>
    <w:p w:rsidR="00771EB2" w:rsidRPr="003C03B0" w:rsidRDefault="00073869" w:rsidP="00771EB2">
      <w:pPr>
        <w:suppressAutoHyphens/>
        <w:jc w:val="both"/>
        <w:outlineLvl w:val="0"/>
      </w:pPr>
      <w:r w:rsidRPr="003C03B0">
        <w:t xml:space="preserve">- </w:t>
      </w:r>
      <w:r w:rsidR="00771EB2" w:rsidRPr="003C03B0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771EB2" w:rsidRPr="003C03B0" w:rsidRDefault="00073869" w:rsidP="00771EB2">
      <w:pPr>
        <w:suppressAutoHyphens/>
        <w:jc w:val="both"/>
        <w:outlineLvl w:val="0"/>
      </w:pPr>
      <w:r w:rsidRPr="003C03B0">
        <w:t xml:space="preserve">- </w:t>
      </w:r>
      <w:r w:rsidR="00771EB2" w:rsidRPr="003C03B0">
        <w:t xml:space="preserve">самостоятельно выполнять транспортное обеспечение ремонтных работ: перевозку необходимых материалов, в том числе материалов со складов </w:t>
      </w:r>
      <w:r w:rsidR="00C05395" w:rsidRPr="003C03B0">
        <w:t>з</w:t>
      </w:r>
      <w:r w:rsidR="00771EB2" w:rsidRPr="003C03B0">
        <w:t>аказчика, на объекты ремонта; вывоз мусора, образовавшегося в ходе выполнения работ, на площадки временного хранения;</w:t>
      </w:r>
    </w:p>
    <w:p w:rsidR="00771EB2" w:rsidRPr="003C03B0" w:rsidRDefault="00073869" w:rsidP="00771EB2">
      <w:pPr>
        <w:suppressAutoHyphens/>
        <w:jc w:val="both"/>
        <w:outlineLvl w:val="0"/>
      </w:pPr>
      <w:r w:rsidRPr="003C03B0">
        <w:t xml:space="preserve">- </w:t>
      </w:r>
      <w:r w:rsidR="00771EB2" w:rsidRPr="003C03B0">
        <w:t xml:space="preserve">организовать своевременное оформление и ведение ремонтной, исполнительной документации, </w:t>
      </w:r>
      <w:r w:rsidRPr="003C03B0">
        <w:t xml:space="preserve">- </w:t>
      </w:r>
      <w:r w:rsidR="00771EB2" w:rsidRPr="003C03B0">
        <w:t>составление при необходимости ППР, актов на скрытые работы</w:t>
      </w:r>
      <w:r w:rsidR="00B24BED">
        <w:t xml:space="preserve"> (Приложение А к ТЗ)</w:t>
      </w:r>
      <w:r w:rsidR="00771EB2" w:rsidRPr="003C03B0">
        <w:t>;</w:t>
      </w:r>
    </w:p>
    <w:p w:rsidR="00374EC2" w:rsidRPr="0060392F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>обеспечить выполнение работ в соответствии</w:t>
      </w:r>
      <w:r w:rsidRPr="0060392F">
        <w:t xml:space="preserve"> с согласованным графиком работ;</w:t>
      </w:r>
    </w:p>
    <w:p w:rsidR="00A47FE9" w:rsidRPr="00A47FE9" w:rsidRDefault="006106D6" w:rsidP="00A47FE9">
      <w:pPr>
        <w:widowControl w:val="0"/>
        <w:jc w:val="both"/>
        <w:rPr>
          <w:rFonts w:eastAsia="Calibri"/>
          <w:snapToGrid w:val="0"/>
          <w:lang w:eastAsia="en-US"/>
        </w:rPr>
      </w:pPr>
      <w:r w:rsidRPr="00D60B04">
        <w:t xml:space="preserve">- </w:t>
      </w:r>
      <w:r w:rsidR="00A47FE9" w:rsidRPr="00D60B04">
        <w:t xml:space="preserve">предоставлять сметно-договорную документацию в бумажном (в 2-х экз.) и </w:t>
      </w:r>
      <w:r w:rsidR="0016556A" w:rsidRPr="00D60B04">
        <w:t xml:space="preserve">в </w:t>
      </w:r>
      <w:r w:rsidR="00A47FE9" w:rsidRPr="00D60B04">
        <w:t>электронном вид</w:t>
      </w:r>
      <w:r w:rsidR="0016556A" w:rsidRPr="00D60B04">
        <w:t>е</w:t>
      </w:r>
      <w:r w:rsidR="00A47FE9" w:rsidRPr="00D60B04">
        <w:t xml:space="preserve"> в формате </w:t>
      </w:r>
      <w:r w:rsidR="00A47FE9" w:rsidRPr="00D60B04">
        <w:rPr>
          <w:lang w:val="en-US"/>
        </w:rPr>
        <w:t>Excel</w:t>
      </w:r>
      <w:r w:rsidR="00A47FE9" w:rsidRPr="00D60B04">
        <w:t xml:space="preserve">, а также </w:t>
      </w:r>
      <w:r w:rsidR="0016556A" w:rsidRPr="00D60B04">
        <w:t xml:space="preserve">в </w:t>
      </w:r>
      <w:r w:rsidR="00A47FE9" w:rsidRPr="00D60B04">
        <w:t>формат</w:t>
      </w:r>
      <w:r w:rsidR="0016556A" w:rsidRPr="00D60B04">
        <w:t>е</w:t>
      </w:r>
      <w:r w:rsidR="00A47FE9" w:rsidRPr="00D60B04">
        <w:t xml:space="preserve"> сметных программ </w:t>
      </w:r>
      <w:r w:rsidR="00A47FE9" w:rsidRPr="00D60B04">
        <w:rPr>
          <w:i/>
        </w:rPr>
        <w:t>A0</w:t>
      </w:r>
      <w:r w:rsidR="0016556A" w:rsidRPr="00D60B04">
        <w:rPr>
          <w:i/>
        </w:rPr>
        <w:t xml:space="preserve"> или</w:t>
      </w:r>
      <w:r w:rsidR="00A47FE9" w:rsidRPr="00D60B04">
        <w:rPr>
          <w:i/>
        </w:rPr>
        <w:t xml:space="preserve"> Гранд-Смета.</w:t>
      </w:r>
    </w:p>
    <w:p w:rsidR="004B7B66" w:rsidRDefault="006F43EC" w:rsidP="006F43EC">
      <w:pPr>
        <w:suppressAutoHyphens/>
        <w:jc w:val="both"/>
        <w:outlineLvl w:val="0"/>
      </w:pPr>
      <w:r w:rsidRPr="0060392F">
        <w:rPr>
          <w:iCs/>
        </w:rPr>
        <w:t>- обладать</w:t>
      </w:r>
      <w:r w:rsidRPr="0060392F">
        <w:t xml:space="preserve"> следующими ресурсами </w:t>
      </w:r>
      <w:r w:rsidR="007D79F7" w:rsidRPr="0060392F">
        <w:t>и</w:t>
      </w:r>
      <w:r w:rsidR="00254828" w:rsidRPr="0060392F">
        <w:t xml:space="preserve"> опыто</w:t>
      </w:r>
      <w:r w:rsidR="007D79F7" w:rsidRPr="0060392F">
        <w:t>м и опытом</w:t>
      </w:r>
      <w:r w:rsidRPr="0060392F">
        <w:t xml:space="preserve"> для выполнения ремонтных работ:</w:t>
      </w:r>
    </w:p>
    <w:p w:rsidR="00D60B04" w:rsidRPr="0060392F" w:rsidRDefault="00D60B04" w:rsidP="00D60B04">
      <w:pPr>
        <w:suppressAutoHyphens/>
        <w:jc w:val="right"/>
      </w:pPr>
      <w:r w:rsidRPr="00165703">
        <w:rPr>
          <w:i/>
        </w:rPr>
        <w:t xml:space="preserve">Таблица № </w:t>
      </w:r>
      <w:r>
        <w:rPr>
          <w:i/>
        </w:rPr>
        <w:t>3</w:t>
      </w: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2268"/>
        <w:gridCol w:w="2835"/>
        <w:gridCol w:w="2268"/>
      </w:tblGrid>
      <w:tr w:rsidR="008A1299" w:rsidRPr="0060392F" w:rsidTr="000D14FF">
        <w:tc>
          <w:tcPr>
            <w:tcW w:w="1418" w:type="dxa"/>
            <w:shd w:val="clear" w:color="auto" w:fill="auto"/>
            <w:vAlign w:val="center"/>
          </w:tcPr>
          <w:p w:rsidR="008A1299" w:rsidRPr="0060392F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Объём работ</w:t>
            </w:r>
            <w:r w:rsidR="00751ECD" w:rsidRPr="0060392F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(тыс. руб. 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1299" w:rsidRPr="0060392F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Опыт выпо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л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нения анал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гичных</w:t>
            </w:r>
            <w:r w:rsidR="00751ECD" w:rsidRPr="0060392F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A1299" w:rsidRPr="0060392F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Объём выполнения аналогичных работ за предшествующий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1299" w:rsidRPr="0060392F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Наличие в собственности или в аренде произво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ственных мощностей для выполнения 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A1299" w:rsidRPr="0060392F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Наличие персонала</w:t>
            </w:r>
            <w:r w:rsidR="00751ECD" w:rsidRPr="0060392F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(чел.)</w:t>
            </w:r>
          </w:p>
        </w:tc>
      </w:tr>
      <w:tr w:rsidR="008A1299" w:rsidRPr="0060392F" w:rsidTr="000D14FF">
        <w:tc>
          <w:tcPr>
            <w:tcW w:w="1418" w:type="dxa"/>
            <w:shd w:val="clear" w:color="auto" w:fill="auto"/>
            <w:vAlign w:val="center"/>
          </w:tcPr>
          <w:p w:rsidR="008A1299" w:rsidRPr="0060392F" w:rsidRDefault="008A1299" w:rsidP="008D479E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1</w:t>
            </w:r>
            <w:r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 ~ 10</w:t>
            </w:r>
            <w:r w:rsidR="008D479E"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8A1299" w:rsidRPr="0060392F" w:rsidRDefault="008A1299" w:rsidP="008A1299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20 % от цены</w:t>
            </w:r>
          </w:p>
          <w:p w:rsidR="008A1299" w:rsidRPr="0060392F" w:rsidRDefault="008A1299" w:rsidP="008A1299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более 30</w:t>
            </w:r>
          </w:p>
        </w:tc>
      </w:tr>
      <w:tr w:rsidR="008A1299" w:rsidRPr="0060392F" w:rsidTr="000D14FF">
        <w:tc>
          <w:tcPr>
            <w:tcW w:w="1418" w:type="dxa"/>
            <w:shd w:val="clear" w:color="auto" w:fill="auto"/>
            <w:vAlign w:val="center"/>
          </w:tcPr>
          <w:p w:rsidR="008A1299" w:rsidRPr="0060392F" w:rsidRDefault="008A1299" w:rsidP="008D479E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10</w:t>
            </w:r>
            <w:r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 ~ 100</w:t>
            </w:r>
            <w:r w:rsidR="008D479E"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20 % от цены</w:t>
            </w:r>
          </w:p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более 50</w:t>
            </w:r>
          </w:p>
        </w:tc>
      </w:tr>
      <w:tr w:rsidR="008A1299" w:rsidRPr="0060392F" w:rsidTr="000D14FF">
        <w:trPr>
          <w:trHeight w:val="585"/>
        </w:trPr>
        <w:tc>
          <w:tcPr>
            <w:tcW w:w="1418" w:type="dxa"/>
            <w:shd w:val="clear" w:color="auto" w:fill="auto"/>
            <w:vAlign w:val="center"/>
          </w:tcPr>
          <w:p w:rsidR="008A1299" w:rsidRPr="0060392F" w:rsidRDefault="008A1299" w:rsidP="008D479E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более 100</w:t>
            </w:r>
            <w:r w:rsidR="008D479E"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20 % от цены</w:t>
            </w:r>
          </w:p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более 200</w:t>
            </w:r>
          </w:p>
        </w:tc>
      </w:tr>
    </w:tbl>
    <w:p w:rsidR="00BE1CBB" w:rsidRPr="0060392F" w:rsidRDefault="00BE1CBB" w:rsidP="00771EB2">
      <w:pPr>
        <w:suppressAutoHyphens/>
        <w:jc w:val="both"/>
        <w:outlineLvl w:val="0"/>
      </w:pPr>
    </w:p>
    <w:p w:rsidR="0096610A" w:rsidRPr="0060392F" w:rsidRDefault="0096610A" w:rsidP="0096610A">
      <w:pPr>
        <w:suppressAutoHyphens/>
        <w:jc w:val="both"/>
        <w:outlineLvl w:val="0"/>
        <w:rPr>
          <w:b/>
        </w:rPr>
      </w:pPr>
      <w:r w:rsidRPr="0060392F">
        <w:rPr>
          <w:b/>
        </w:rPr>
        <w:t xml:space="preserve">5.2.3 </w:t>
      </w:r>
      <w:r w:rsidR="0060392F" w:rsidRPr="0060392F">
        <w:rPr>
          <w:b/>
        </w:rPr>
        <w:t>Порядок</w:t>
      </w:r>
      <w:r w:rsidRPr="0060392F">
        <w:rPr>
          <w:b/>
        </w:rPr>
        <w:t xml:space="preserve"> выполнени</w:t>
      </w:r>
      <w:r w:rsidR="0060392F" w:rsidRPr="0060392F">
        <w:rPr>
          <w:b/>
        </w:rPr>
        <w:t>я</w:t>
      </w:r>
      <w:r w:rsidRPr="0060392F">
        <w:rPr>
          <w:b/>
        </w:rPr>
        <w:t xml:space="preserve"> неотложных (аварийных)</w:t>
      </w:r>
      <w:r w:rsidRPr="0060392F">
        <w:rPr>
          <w:b/>
          <w:i/>
        </w:rPr>
        <w:t xml:space="preserve"> </w:t>
      </w:r>
      <w:r w:rsidRPr="0060392F">
        <w:rPr>
          <w:b/>
        </w:rPr>
        <w:t>ремонтных работ.</w:t>
      </w:r>
    </w:p>
    <w:p w:rsidR="0096610A" w:rsidRPr="0060392F" w:rsidRDefault="0096610A" w:rsidP="0096610A">
      <w:pPr>
        <w:suppressAutoHyphens/>
        <w:jc w:val="both"/>
        <w:outlineLvl w:val="0"/>
      </w:pPr>
      <w:r w:rsidRPr="0060392F">
        <w:t>- Для выполнения неотложных (аварийных) ремонтных работ заказчик направляет письменное уведомление (заявку) подрядчику на имя руководителя с просьбой организовать работу по устранению дефектов.</w:t>
      </w:r>
    </w:p>
    <w:p w:rsidR="0096610A" w:rsidRPr="0060392F" w:rsidRDefault="0096610A" w:rsidP="0096610A">
      <w:pPr>
        <w:suppressAutoHyphens/>
        <w:jc w:val="both"/>
        <w:outlineLvl w:val="0"/>
      </w:pPr>
      <w:r w:rsidRPr="0060392F">
        <w:t>- В минимально возможный срок, но не позднее 12 часов с момента получения письменного уведомления заказчика подрядчик командирует своего специалиста на Объект для согласования объемов работ по ремонту и составления расчета максимальной цены работ. Согласованную со своей стороны ведомость объема работ и расчет максимальной цены подрядчик передает заказчику. На основании данных документов заказчик дает письменное распоряжение подрядчику о выполнении работ.</w:t>
      </w:r>
    </w:p>
    <w:p w:rsidR="0096610A" w:rsidRPr="0060392F" w:rsidRDefault="0096610A" w:rsidP="0096610A">
      <w:pPr>
        <w:tabs>
          <w:tab w:val="left" w:pos="0"/>
        </w:tabs>
        <w:jc w:val="both"/>
        <w:outlineLvl w:val="0"/>
      </w:pPr>
      <w:r w:rsidRPr="0060392F">
        <w:t>- При определении стоимости неотложных (аварийных) работ, направленных на локализацию и предотвращение дальнейшего развития технологических нарушений на энергетическом оборуд</w:t>
      </w:r>
      <w:r w:rsidRPr="0060392F">
        <w:t>о</w:t>
      </w:r>
      <w:r w:rsidRPr="0060392F">
        <w:t>вании, заказчик вправе согласовать подрядчику для компенсации дополнительных затрат прим</w:t>
      </w:r>
      <w:r w:rsidRPr="0060392F">
        <w:t>е</w:t>
      </w:r>
      <w:r w:rsidRPr="0060392F">
        <w:t>нение повышающего коэффициента к стоимости нормо-часа в соответствии с действующим пр</w:t>
      </w:r>
      <w:r w:rsidRPr="0060392F">
        <w:t>и</w:t>
      </w:r>
      <w:r w:rsidRPr="0060392F">
        <w:t>казом ОАО «ТГК-1» «О порядке формирования стоимости работ…». С целью выполнения работ по ремонту оборудования в минимально возможные согласованные сроки применение повыша</w:t>
      </w:r>
      <w:r w:rsidRPr="0060392F">
        <w:t>ю</w:t>
      </w:r>
      <w:r w:rsidRPr="0060392F">
        <w:t>щего коэффициента допускается:</w:t>
      </w:r>
    </w:p>
    <w:p w:rsidR="0096610A" w:rsidRPr="0060392F" w:rsidRDefault="0096610A" w:rsidP="00A66276">
      <w:pPr>
        <w:pStyle w:val="af6"/>
        <w:numPr>
          <w:ilvl w:val="0"/>
          <w:numId w:val="4"/>
        </w:numPr>
        <w:tabs>
          <w:tab w:val="left" w:pos="0"/>
        </w:tabs>
        <w:jc w:val="both"/>
        <w:outlineLvl w:val="0"/>
      </w:pPr>
      <w:r w:rsidRPr="0060392F">
        <w:t>за готовность подрядчика к началу работ в кратчайший период;</w:t>
      </w:r>
    </w:p>
    <w:p w:rsidR="0096610A" w:rsidRPr="0060392F" w:rsidRDefault="0096610A" w:rsidP="00A66276">
      <w:pPr>
        <w:pStyle w:val="af6"/>
        <w:numPr>
          <w:ilvl w:val="0"/>
          <w:numId w:val="4"/>
        </w:numPr>
        <w:tabs>
          <w:tab w:val="left" w:pos="0"/>
        </w:tabs>
        <w:jc w:val="both"/>
        <w:outlineLvl w:val="0"/>
      </w:pPr>
      <w:r w:rsidRPr="0060392F">
        <w:t>за срочность ремонта – выполнение работ с повышенной производительностью труда;</w:t>
      </w:r>
    </w:p>
    <w:p w:rsidR="0096610A" w:rsidRPr="0060392F" w:rsidRDefault="0096610A" w:rsidP="00A66276">
      <w:pPr>
        <w:pStyle w:val="af6"/>
        <w:numPr>
          <w:ilvl w:val="0"/>
          <w:numId w:val="4"/>
        </w:numPr>
        <w:tabs>
          <w:tab w:val="left" w:pos="0"/>
        </w:tabs>
        <w:jc w:val="both"/>
        <w:outlineLvl w:val="0"/>
      </w:pPr>
      <w:r w:rsidRPr="0060392F">
        <w:t>за работу в многосменном режиме, при выполнении работ за пределами нормальной пр</w:t>
      </w:r>
      <w:r w:rsidRPr="0060392F">
        <w:t>о</w:t>
      </w:r>
      <w:r w:rsidRPr="0060392F">
        <w:t>должительности рабочего времени – при условии, что не менее 50 % рабочего времени смены приходится на вечернее или ночное время, праздничные дни.</w:t>
      </w:r>
    </w:p>
    <w:p w:rsidR="0096610A" w:rsidRPr="0060392F" w:rsidRDefault="0096610A" w:rsidP="0096610A">
      <w:pPr>
        <w:suppressAutoHyphens/>
        <w:jc w:val="both"/>
        <w:outlineLvl w:val="0"/>
      </w:pPr>
      <w:r w:rsidRPr="0060392F">
        <w:t>- После получения письменного распоряжения все специалисты подрядчика, необходимые, для выполнения неотложных</w:t>
      </w:r>
      <w:r w:rsidRPr="0060392F">
        <w:rPr>
          <w:b/>
        </w:rPr>
        <w:t xml:space="preserve"> </w:t>
      </w:r>
      <w:r w:rsidRPr="0060392F">
        <w:t>(аварийных) ремонтных работ, должны незамедлительно (но не позднее чем через 12 часов) прибыть на объект и приступить к ремонту оборудования.</w:t>
      </w:r>
    </w:p>
    <w:p w:rsidR="0096610A" w:rsidRPr="0060392F" w:rsidRDefault="0096610A" w:rsidP="0096610A">
      <w:pPr>
        <w:suppressAutoHyphens/>
        <w:jc w:val="both"/>
        <w:outlineLvl w:val="0"/>
      </w:pPr>
      <w:r w:rsidRPr="0060392F">
        <w:lastRenderedPageBreak/>
        <w:t>- В срок до 5 рабочих дней после завершения выполнения неотложных (аварийных) ремонтных работ подрядчик передает заказчику отчетные документы по ремонту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</w:p>
    <w:p w:rsidR="0096610A" w:rsidRPr="0060392F" w:rsidRDefault="0096610A" w:rsidP="0096610A">
      <w:pPr>
        <w:jc w:val="both"/>
      </w:pPr>
      <w:r w:rsidRPr="0060392F">
        <w:t>- Для организации выполнения неотложных (аварийных) ремонтных работ в структурных подра</w:t>
      </w:r>
      <w:r w:rsidRPr="0060392F">
        <w:t>з</w:t>
      </w:r>
      <w:r w:rsidRPr="0060392F">
        <w:t>делениях ОАО «ТГК-1» в нерабочее время подрядчик назначает должностное лицо, ответственное за их выполнение персоналом подрядчика. График дежурства и контактная информация о данных должностных лицах направляется в структурные подразделения ОАО «ТГК-1».</w:t>
      </w:r>
    </w:p>
    <w:p w:rsidR="0096610A" w:rsidRPr="0060392F" w:rsidRDefault="0096610A" w:rsidP="0096610A">
      <w:pPr>
        <w:jc w:val="both"/>
      </w:pPr>
      <w:r w:rsidRPr="0060392F">
        <w:t>- Ответственный дежурный обязан организовать работу по устранению дефектов.</w:t>
      </w:r>
    </w:p>
    <w:p w:rsidR="00EC79FE" w:rsidRPr="0060392F" w:rsidRDefault="0096610A" w:rsidP="0096610A">
      <w:pPr>
        <w:suppressAutoHyphens/>
        <w:jc w:val="both"/>
        <w:outlineLvl w:val="0"/>
      </w:pPr>
      <w:r w:rsidRPr="0060392F">
        <w:t xml:space="preserve">- В целях повышения устойчивости </w:t>
      </w:r>
      <w:proofErr w:type="spellStart"/>
      <w:r w:rsidRPr="0060392F">
        <w:t>энерго</w:t>
      </w:r>
      <w:proofErr w:type="spellEnd"/>
      <w:r w:rsidRPr="0060392F">
        <w:t>, обеспечения надёжности работы гидроэлектростанций ОАО «ТГК-1» для выполнения неотложных (аварийных) ремонтных работ в нерабочие и праздничные дни подрядчик обязан предусмотреть организацию дежурных бригад для круглосуточного дежурства, обеспечив при необходимости ремонтный персонал дополнительной спецтехникой.</w:t>
      </w:r>
    </w:p>
    <w:p w:rsidR="00225C24" w:rsidRPr="0060392F" w:rsidRDefault="00225C24" w:rsidP="0096610A">
      <w:pPr>
        <w:suppressAutoHyphens/>
        <w:jc w:val="both"/>
        <w:outlineLvl w:val="0"/>
      </w:pPr>
    </w:p>
    <w:p w:rsidR="00771EB2" w:rsidRPr="0060392F" w:rsidRDefault="00186105" w:rsidP="00771EB2">
      <w:pPr>
        <w:suppressAutoHyphens/>
        <w:jc w:val="both"/>
        <w:outlineLvl w:val="0"/>
        <w:rPr>
          <w:b/>
        </w:rPr>
      </w:pPr>
      <w:r w:rsidRPr="0060392F">
        <w:rPr>
          <w:b/>
        </w:rPr>
        <w:t>5.2</w:t>
      </w:r>
      <w:r w:rsidR="00EC79FE" w:rsidRPr="0060392F">
        <w:rPr>
          <w:b/>
        </w:rPr>
        <w:t>.</w:t>
      </w:r>
      <w:r w:rsidRPr="0060392F">
        <w:rPr>
          <w:b/>
        </w:rPr>
        <w:t>4.</w:t>
      </w:r>
      <w:r w:rsidR="00771EB2" w:rsidRPr="0060392F">
        <w:rPr>
          <w:b/>
        </w:rPr>
        <w:t xml:space="preserve"> Требования к подрядчикам</w:t>
      </w:r>
      <w:r w:rsidR="00690363" w:rsidRPr="0060392F">
        <w:rPr>
          <w:b/>
        </w:rPr>
        <w:t xml:space="preserve"> при привлечении субподрядчиков.</w:t>
      </w:r>
    </w:p>
    <w:p w:rsidR="00771EB2" w:rsidRPr="0060392F" w:rsidRDefault="00E25BC1" w:rsidP="00FC3330">
      <w:pPr>
        <w:suppressAutoHyphens/>
        <w:ind w:firstLine="708"/>
        <w:jc w:val="both"/>
        <w:outlineLvl w:val="0"/>
      </w:pPr>
      <w:r w:rsidRPr="0060392F">
        <w:t>П</w:t>
      </w:r>
      <w:r w:rsidR="00771EB2" w:rsidRPr="0060392F">
        <w:t xml:space="preserve">ри планирующемся привлечении для выполнения работ </w:t>
      </w:r>
      <w:r w:rsidR="00CE73F8" w:rsidRPr="0060392F">
        <w:t>с</w:t>
      </w:r>
      <w:r w:rsidR="00771EB2" w:rsidRPr="0060392F">
        <w:t xml:space="preserve">убподрядчиков </w:t>
      </w:r>
      <w:r w:rsidR="00CE73F8" w:rsidRPr="0060392F">
        <w:t>п</w:t>
      </w:r>
      <w:r w:rsidR="00771EB2" w:rsidRPr="0060392F">
        <w:t>одрядчик должен иметь свидетельство СРО на исполнение функций генерального подрядчика с указанием на какие виды работ</w:t>
      </w:r>
      <w:r w:rsidR="00FC3330" w:rsidRPr="0060392F">
        <w:t xml:space="preserve"> </w:t>
      </w:r>
      <w:r w:rsidR="00771EB2" w:rsidRPr="0060392F">
        <w:t>(строитель</w:t>
      </w:r>
      <w:r w:rsidR="00FC3330" w:rsidRPr="0060392F">
        <w:t>ные, проектные, изыскательские).</w:t>
      </w:r>
    </w:p>
    <w:p w:rsidR="00D23422" w:rsidRPr="0060392F" w:rsidRDefault="00771EB2" w:rsidP="00FC3330">
      <w:pPr>
        <w:suppressAutoHyphens/>
        <w:ind w:firstLine="708"/>
        <w:jc w:val="both"/>
        <w:outlineLvl w:val="0"/>
      </w:pPr>
      <w:r w:rsidRPr="0060392F">
        <w:t xml:space="preserve">Подрядчик обязан включить в свою заявку на участие в конкурентной процедуре подробные сведения обо всех </w:t>
      </w:r>
      <w:r w:rsidR="00CE73F8" w:rsidRPr="0060392F">
        <w:t>с</w:t>
      </w:r>
      <w:r w:rsidRPr="0060392F">
        <w:t xml:space="preserve">убподрядчиках, которых он предполагает </w:t>
      </w:r>
      <w:r w:rsidR="00FC3330" w:rsidRPr="0060392F">
        <w:t>привлечь</w:t>
      </w:r>
      <w:r w:rsidRPr="0060392F">
        <w:t xml:space="preserve"> для выполнения работ</w:t>
      </w:r>
      <w:r w:rsidR="00FC3330" w:rsidRPr="0060392F">
        <w:t xml:space="preserve"> в 2014 году</w:t>
      </w:r>
      <w:r w:rsidR="00E25BC1" w:rsidRPr="0060392F">
        <w:t>. На каждые последующие годы</w:t>
      </w:r>
      <w:r w:rsidR="00D23422" w:rsidRPr="0060392F">
        <w:t>,</w:t>
      </w:r>
      <w:r w:rsidR="00E25BC1" w:rsidRPr="0060392F">
        <w:t xml:space="preserve"> </w:t>
      </w:r>
      <w:r w:rsidR="00D23422" w:rsidRPr="0060392F">
        <w:t xml:space="preserve">не позднее, чем за </w:t>
      </w:r>
      <w:r w:rsidR="002C1616" w:rsidRPr="0060392F">
        <w:t>3</w:t>
      </w:r>
      <w:r w:rsidR="00D23422" w:rsidRPr="0060392F">
        <w:t xml:space="preserve"> месяца до начала планируемого года </w:t>
      </w:r>
      <w:r w:rsidR="00CE73F8" w:rsidRPr="0060392F">
        <w:t>п</w:t>
      </w:r>
      <w:r w:rsidR="00D23422" w:rsidRPr="0060392F">
        <w:t>одрядчик обязан соглас</w:t>
      </w:r>
      <w:r w:rsidR="003F2D26" w:rsidRPr="0060392F">
        <w:t xml:space="preserve">овать с </w:t>
      </w:r>
      <w:r w:rsidR="00CE73F8" w:rsidRPr="0060392F">
        <w:t>з</w:t>
      </w:r>
      <w:r w:rsidR="003F2D26" w:rsidRPr="0060392F">
        <w:t xml:space="preserve">аказчиком </w:t>
      </w:r>
      <w:r w:rsidR="00CE73F8" w:rsidRPr="0060392F">
        <w:t>с</w:t>
      </w:r>
      <w:r w:rsidR="003F2D26" w:rsidRPr="0060392F">
        <w:t>убподрядные организации</w:t>
      </w:r>
      <w:r w:rsidR="00D23422" w:rsidRPr="0060392F">
        <w:t>, пл</w:t>
      </w:r>
      <w:r w:rsidR="003F2D26" w:rsidRPr="0060392F">
        <w:t>анируемые</w:t>
      </w:r>
      <w:r w:rsidR="00D23422" w:rsidRPr="0060392F">
        <w:t xml:space="preserve"> для привлечения выполне</w:t>
      </w:r>
      <w:r w:rsidR="003F2D26" w:rsidRPr="0060392F">
        <w:t>н</w:t>
      </w:r>
      <w:r w:rsidR="00D23422" w:rsidRPr="0060392F">
        <w:t>ия ремонта.</w:t>
      </w:r>
    </w:p>
    <w:p w:rsidR="00771EB2" w:rsidRPr="0060392F" w:rsidRDefault="00771EB2" w:rsidP="00FC3330">
      <w:pPr>
        <w:suppressAutoHyphens/>
        <w:ind w:firstLine="708"/>
        <w:jc w:val="both"/>
        <w:outlineLvl w:val="0"/>
      </w:pPr>
      <w:r w:rsidRPr="0060392F">
        <w:t xml:space="preserve">Подрядчик обязан прикладывать к своей заявке письменное согласие </w:t>
      </w:r>
      <w:r w:rsidR="00CE73F8" w:rsidRPr="0060392F">
        <w:t>с</w:t>
      </w:r>
      <w:r w:rsidRPr="0060392F">
        <w:t>убподрядчиков на в</w:t>
      </w:r>
      <w:r w:rsidR="00FC3330" w:rsidRPr="0060392F">
        <w:t>ыполнение планируемых ими работ.</w:t>
      </w:r>
    </w:p>
    <w:p w:rsidR="00771EB2" w:rsidRPr="0060392F" w:rsidRDefault="00771EB2" w:rsidP="00FC3330">
      <w:pPr>
        <w:suppressAutoHyphens/>
        <w:ind w:firstLine="708"/>
        <w:jc w:val="both"/>
        <w:outlineLvl w:val="0"/>
      </w:pPr>
      <w:r w:rsidRPr="0060392F">
        <w:t xml:space="preserve">Подрядчик должен обеспечить соответствие любого предложенного </w:t>
      </w:r>
      <w:r w:rsidR="00CE73F8" w:rsidRPr="0060392F">
        <w:t>с</w:t>
      </w:r>
      <w:r w:rsidRPr="0060392F">
        <w:t>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771EB2" w:rsidRPr="0060392F" w:rsidRDefault="00AA3ABE" w:rsidP="00FC3330">
      <w:pPr>
        <w:suppressAutoHyphens/>
        <w:ind w:firstLine="708"/>
        <w:jc w:val="both"/>
        <w:outlineLvl w:val="0"/>
      </w:pPr>
      <w:r w:rsidRPr="0060392F">
        <w:t>Заказчик</w:t>
      </w:r>
      <w:r w:rsidR="00771EB2" w:rsidRPr="0060392F">
        <w:t xml:space="preserve"> оставляет за собой право отклонить любого из предложенных </w:t>
      </w:r>
      <w:r w:rsidR="00CE73F8" w:rsidRPr="0060392F">
        <w:t>с</w:t>
      </w:r>
      <w:r w:rsidR="00771EB2" w:rsidRPr="0060392F">
        <w:t>убподрядчиков.</w:t>
      </w:r>
    </w:p>
    <w:bookmarkEnd w:id="1"/>
    <w:bookmarkEnd w:id="2"/>
    <w:bookmarkEnd w:id="3"/>
    <w:bookmarkEnd w:id="4"/>
    <w:bookmarkEnd w:id="5"/>
    <w:p w:rsidR="00020F99" w:rsidRPr="0060392F" w:rsidRDefault="00020F99" w:rsidP="00020F99">
      <w:pPr>
        <w:suppressAutoHyphens/>
        <w:ind w:firstLine="708"/>
        <w:jc w:val="both"/>
      </w:pPr>
      <w:r w:rsidRPr="0060392F">
        <w:t xml:space="preserve">Подрядчик обязан координировать работу всех </w:t>
      </w:r>
      <w:r w:rsidR="00CE73F8" w:rsidRPr="0060392F">
        <w:t>с</w:t>
      </w:r>
      <w:r w:rsidRPr="0060392F">
        <w:t>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5A4DB8" w:rsidRPr="0060392F" w:rsidRDefault="005A4DB8" w:rsidP="005A4DB8">
      <w:pPr>
        <w:suppressAutoHyphens/>
        <w:ind w:firstLine="708"/>
        <w:jc w:val="both"/>
      </w:pPr>
      <w:r w:rsidRPr="0060392F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20F99" w:rsidRPr="0060392F" w:rsidRDefault="00020F99" w:rsidP="00020F99">
      <w:pPr>
        <w:suppressAutoHyphens/>
        <w:ind w:firstLine="708"/>
        <w:jc w:val="both"/>
      </w:pPr>
      <w:r w:rsidRPr="0060392F">
        <w:t xml:space="preserve">При планирующемся привлечении для выполнения работ нескольких </w:t>
      </w:r>
      <w:r w:rsidR="00CE73F8" w:rsidRPr="0060392F">
        <w:t>с</w:t>
      </w:r>
      <w:r w:rsidRPr="0060392F">
        <w:t xml:space="preserve">убподрядчиков (поставщиков), </w:t>
      </w:r>
      <w:r w:rsidR="00CE73F8" w:rsidRPr="0060392F">
        <w:t>п</w:t>
      </w:r>
      <w:r w:rsidRPr="0060392F">
        <w:t>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3A3F14" w:rsidRPr="0060392F" w:rsidRDefault="003A3F14" w:rsidP="00F269F3">
      <w:pPr>
        <w:suppressAutoHyphens/>
        <w:jc w:val="both"/>
      </w:pPr>
    </w:p>
    <w:p w:rsidR="005574F2" w:rsidRPr="0060392F" w:rsidRDefault="005574F2" w:rsidP="005574F2">
      <w:pPr>
        <w:suppressAutoHyphens/>
        <w:jc w:val="both"/>
        <w:outlineLvl w:val="0"/>
        <w:rPr>
          <w:b/>
        </w:rPr>
      </w:pPr>
      <w:r w:rsidRPr="0060392F">
        <w:rPr>
          <w:b/>
        </w:rPr>
        <w:t>5.3. Требования по защите конфиденциальной информации:</w:t>
      </w:r>
    </w:p>
    <w:p w:rsidR="005574F2" w:rsidRPr="003C03B0" w:rsidRDefault="003C03B0" w:rsidP="005574F2">
      <w:pPr>
        <w:suppressAutoHyphens/>
        <w:ind w:firstLine="708"/>
        <w:jc w:val="both"/>
      </w:pPr>
      <w:r w:rsidRPr="003C03B0">
        <w:t>Не требуется</w:t>
      </w:r>
    </w:p>
    <w:p w:rsidR="00225C24" w:rsidRDefault="00225C24" w:rsidP="005574F2">
      <w:pPr>
        <w:suppressAutoHyphens/>
        <w:ind w:firstLine="708"/>
        <w:jc w:val="both"/>
        <w:rPr>
          <w:i/>
        </w:rPr>
      </w:pPr>
    </w:p>
    <w:p w:rsidR="00C9259B" w:rsidRPr="0060392F" w:rsidRDefault="00186105" w:rsidP="00C9259B">
      <w:pPr>
        <w:suppressAutoHyphens/>
        <w:jc w:val="both"/>
        <w:rPr>
          <w:b/>
        </w:rPr>
      </w:pPr>
      <w:r w:rsidRPr="0060392F">
        <w:rPr>
          <w:b/>
        </w:rPr>
        <w:t>6</w:t>
      </w:r>
      <w:r w:rsidR="00690363" w:rsidRPr="0060392F">
        <w:rPr>
          <w:b/>
        </w:rPr>
        <w:t>. Запасные части и материалы.</w:t>
      </w:r>
    </w:p>
    <w:p w:rsidR="00C9259B" w:rsidRDefault="00186105" w:rsidP="00C9259B">
      <w:pPr>
        <w:suppressAutoHyphens/>
        <w:jc w:val="both"/>
        <w:rPr>
          <w:b/>
        </w:rPr>
      </w:pPr>
      <w:r w:rsidRPr="0060392F">
        <w:rPr>
          <w:b/>
        </w:rPr>
        <w:t>6.</w:t>
      </w:r>
      <w:r w:rsidR="00C9259B" w:rsidRPr="0060392F">
        <w:rPr>
          <w:b/>
        </w:rPr>
        <w:t>1. Запасны</w:t>
      </w:r>
      <w:r w:rsidRPr="0060392F">
        <w:rPr>
          <w:b/>
        </w:rPr>
        <w:t>е части и материалы</w:t>
      </w:r>
      <w:r w:rsidR="00690363" w:rsidRPr="0060392F">
        <w:rPr>
          <w:b/>
        </w:rPr>
        <w:t>,</w:t>
      </w:r>
      <w:r w:rsidRPr="0060392F">
        <w:rPr>
          <w:b/>
        </w:rPr>
        <w:t xml:space="preserve"> поставляемые</w:t>
      </w:r>
      <w:r w:rsidR="00C9259B" w:rsidRPr="0060392F">
        <w:rPr>
          <w:b/>
        </w:rPr>
        <w:t xml:space="preserve"> </w:t>
      </w:r>
      <w:r w:rsidR="005A4DB8" w:rsidRPr="0060392F">
        <w:rPr>
          <w:b/>
        </w:rPr>
        <w:t>з</w:t>
      </w:r>
      <w:r w:rsidR="00C9259B" w:rsidRPr="0060392F">
        <w:rPr>
          <w:b/>
        </w:rPr>
        <w:t>аказчиком</w:t>
      </w:r>
      <w:r w:rsidR="00B24BED">
        <w:rPr>
          <w:b/>
        </w:rPr>
        <w:t xml:space="preserve"> в 2014 г</w:t>
      </w:r>
      <w:r w:rsidR="00C9259B" w:rsidRPr="0060392F">
        <w:rPr>
          <w:b/>
        </w:rPr>
        <w:t>.</w:t>
      </w:r>
    </w:p>
    <w:p w:rsidR="00D60B04" w:rsidRPr="0060392F" w:rsidRDefault="00D60B04" w:rsidP="00D60B04">
      <w:pPr>
        <w:suppressAutoHyphens/>
        <w:jc w:val="right"/>
        <w:rPr>
          <w:b/>
        </w:rPr>
      </w:pPr>
      <w:r w:rsidRPr="00165703">
        <w:rPr>
          <w:i/>
        </w:rPr>
        <w:t xml:space="preserve">Таблица № </w:t>
      </w:r>
      <w:r>
        <w:rPr>
          <w:i/>
        </w:rPr>
        <w:t>4</w:t>
      </w:r>
    </w:p>
    <w:tbl>
      <w:tblPr>
        <w:tblW w:w="10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8"/>
        <w:gridCol w:w="2551"/>
        <w:gridCol w:w="3399"/>
        <w:gridCol w:w="1275"/>
        <w:gridCol w:w="2125"/>
      </w:tblGrid>
      <w:tr w:rsidR="00C9259B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C9259B" w:rsidRPr="0060392F" w:rsidRDefault="00C9259B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№ п/п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9259B" w:rsidRPr="0060392F" w:rsidRDefault="00C9259B" w:rsidP="002D1453">
            <w:pPr>
              <w:suppressAutoHyphens/>
              <w:rPr>
                <w:color w:val="000000"/>
              </w:rPr>
            </w:pPr>
            <w:r w:rsidRPr="0060392F">
              <w:rPr>
                <w:color w:val="000000"/>
              </w:rPr>
              <w:t>Номенклатурный номер</w:t>
            </w:r>
          </w:p>
        </w:tc>
        <w:tc>
          <w:tcPr>
            <w:tcW w:w="3399" w:type="dxa"/>
            <w:shd w:val="clear" w:color="auto" w:fill="auto"/>
            <w:vAlign w:val="center"/>
          </w:tcPr>
          <w:p w:rsidR="00C9259B" w:rsidRPr="0060392F" w:rsidRDefault="00C9259B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Наименование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9259B" w:rsidRPr="0060392F" w:rsidRDefault="00C9259B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Единица измерения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9259B" w:rsidRPr="0060392F" w:rsidRDefault="00C9259B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Количество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9050D9" w:rsidRDefault="00904581" w:rsidP="002D1453">
            <w:pPr>
              <w:rPr>
                <w:color w:val="000000"/>
              </w:rPr>
            </w:pPr>
            <w:r w:rsidRPr="009050D9">
              <w:rPr>
                <w:color w:val="000000"/>
              </w:rPr>
              <w:t>171900432420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rPr>
                <w:color w:val="000000"/>
              </w:rPr>
            </w:pPr>
            <w:proofErr w:type="spellStart"/>
            <w:r w:rsidRPr="009050D9">
              <w:rPr>
                <w:color w:val="000000"/>
              </w:rPr>
              <w:t>Клингерсил</w:t>
            </w:r>
            <w:proofErr w:type="spellEnd"/>
            <w:r w:rsidRPr="009050D9">
              <w:rPr>
                <w:color w:val="000000"/>
              </w:rPr>
              <w:t xml:space="preserve"> С 4324 1500х2000х2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r w:rsidRPr="009050D9">
              <w:rPr>
                <w:color w:val="000000"/>
              </w:rPr>
              <w:t>лист</w:t>
            </w:r>
          </w:p>
        </w:tc>
        <w:tc>
          <w:tcPr>
            <w:tcW w:w="2125" w:type="dxa"/>
            <w:shd w:val="clear" w:color="auto" w:fill="auto"/>
            <w:noWrap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Pr="009050D9">
              <w:rPr>
                <w:color w:val="000000"/>
              </w:rPr>
              <w:t>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9050D9" w:rsidRDefault="00904581" w:rsidP="002D1453">
            <w:pPr>
              <w:rPr>
                <w:color w:val="000000"/>
              </w:rPr>
            </w:pPr>
            <w:r w:rsidRPr="009050D9">
              <w:rPr>
                <w:color w:val="000000"/>
              </w:rPr>
              <w:t>171900443070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rPr>
                <w:color w:val="000000"/>
              </w:rPr>
            </w:pPr>
            <w:proofErr w:type="spellStart"/>
            <w:r w:rsidRPr="009050D9">
              <w:rPr>
                <w:color w:val="000000"/>
              </w:rPr>
              <w:t>Клингерсил</w:t>
            </w:r>
            <w:proofErr w:type="spellEnd"/>
            <w:r w:rsidRPr="009050D9">
              <w:rPr>
                <w:color w:val="000000"/>
              </w:rPr>
              <w:t xml:space="preserve"> С 4430 1500х2000х1,5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r w:rsidRPr="009050D9">
              <w:rPr>
                <w:color w:val="000000"/>
              </w:rPr>
              <w:t>лист</w:t>
            </w:r>
          </w:p>
        </w:tc>
        <w:tc>
          <w:tcPr>
            <w:tcW w:w="2125" w:type="dxa"/>
            <w:shd w:val="clear" w:color="auto" w:fill="auto"/>
            <w:noWrap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9050D9">
              <w:rPr>
                <w:color w:val="000000"/>
              </w:rPr>
              <w:t>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9050D9" w:rsidRDefault="00904581" w:rsidP="002D1453">
            <w:pPr>
              <w:rPr>
                <w:color w:val="000000"/>
              </w:rPr>
            </w:pPr>
            <w:r w:rsidRPr="009050D9">
              <w:rPr>
                <w:color w:val="000000"/>
              </w:rPr>
              <w:t>174000001040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rPr>
                <w:color w:val="000000"/>
              </w:rPr>
            </w:pPr>
            <w:r w:rsidRPr="009050D9">
              <w:rPr>
                <w:color w:val="000000"/>
              </w:rPr>
              <w:t>Кольцо КГФ-Г-104х72х16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proofErr w:type="spellStart"/>
            <w:r w:rsidRPr="009050D9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r w:rsidRPr="009050D9">
              <w:rPr>
                <w:color w:val="000000"/>
              </w:rPr>
              <w:t>265,000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9050D9" w:rsidRDefault="00904581" w:rsidP="002D1453">
            <w:pPr>
              <w:rPr>
                <w:color w:val="000000"/>
              </w:rPr>
            </w:pPr>
            <w:r w:rsidRPr="009050D9">
              <w:rPr>
                <w:color w:val="000000"/>
              </w:rPr>
              <w:t>174000001200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rPr>
                <w:color w:val="000000"/>
              </w:rPr>
            </w:pPr>
            <w:r w:rsidRPr="009050D9">
              <w:rPr>
                <w:color w:val="000000"/>
              </w:rPr>
              <w:t>Кольцо КГФ-Г-120х100х15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proofErr w:type="spellStart"/>
            <w:r w:rsidRPr="009050D9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r w:rsidRPr="009050D9">
              <w:rPr>
                <w:color w:val="000000"/>
              </w:rPr>
              <w:t>200,000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9050D9" w:rsidRDefault="00904581" w:rsidP="002D1453">
            <w:pPr>
              <w:rPr>
                <w:color w:val="000000"/>
              </w:rPr>
            </w:pPr>
            <w:r w:rsidRPr="009050D9">
              <w:rPr>
                <w:color w:val="000000"/>
              </w:rPr>
              <w:t>174000001450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rPr>
                <w:color w:val="000000"/>
              </w:rPr>
            </w:pPr>
            <w:r w:rsidRPr="009050D9">
              <w:rPr>
                <w:color w:val="000000"/>
              </w:rPr>
              <w:t>Кольцо КГФ-Г-ПО 145*115*15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proofErr w:type="spellStart"/>
            <w:r w:rsidRPr="009050D9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r w:rsidRPr="009050D9">
              <w:rPr>
                <w:color w:val="000000"/>
              </w:rPr>
              <w:t>195,000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9050D9" w:rsidRDefault="00904581" w:rsidP="002D1453">
            <w:pPr>
              <w:rPr>
                <w:color w:val="000000"/>
              </w:rPr>
            </w:pPr>
            <w:r w:rsidRPr="009050D9">
              <w:rPr>
                <w:color w:val="000000"/>
              </w:rPr>
              <w:t>174000001520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rPr>
                <w:color w:val="000000"/>
              </w:rPr>
            </w:pPr>
            <w:r w:rsidRPr="009050D9">
              <w:rPr>
                <w:color w:val="000000"/>
              </w:rPr>
              <w:t>Кольцо КГФ-Г-ПО 250*210*20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proofErr w:type="spellStart"/>
            <w:r w:rsidRPr="009050D9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r w:rsidRPr="009050D9">
              <w:rPr>
                <w:color w:val="000000"/>
              </w:rPr>
              <w:t>80,000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9050D9" w:rsidRDefault="00904581" w:rsidP="002D1453">
            <w:pPr>
              <w:rPr>
                <w:color w:val="000000"/>
              </w:rPr>
            </w:pPr>
            <w:r w:rsidRPr="009050D9">
              <w:rPr>
                <w:color w:val="000000"/>
              </w:rPr>
              <w:t>174000001530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rPr>
                <w:color w:val="000000"/>
              </w:rPr>
            </w:pPr>
            <w:r w:rsidRPr="009050D9">
              <w:rPr>
                <w:color w:val="000000"/>
              </w:rPr>
              <w:t>Кольцо КГФ-Г-ПО 300*270*15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proofErr w:type="spellStart"/>
            <w:r w:rsidRPr="009050D9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r w:rsidRPr="009050D9">
              <w:rPr>
                <w:color w:val="000000"/>
              </w:rPr>
              <w:t>95,000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9050D9" w:rsidRDefault="00904581" w:rsidP="002D1453">
            <w:pPr>
              <w:rPr>
                <w:color w:val="000000"/>
              </w:rPr>
            </w:pPr>
            <w:r w:rsidRPr="009050D9">
              <w:rPr>
                <w:color w:val="000000"/>
              </w:rPr>
              <w:t>174000001560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rPr>
                <w:color w:val="000000"/>
              </w:rPr>
            </w:pPr>
            <w:r w:rsidRPr="009050D9">
              <w:rPr>
                <w:color w:val="000000"/>
              </w:rPr>
              <w:t>Кольцо КГФ-Г-ПО 360*305*25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proofErr w:type="spellStart"/>
            <w:r w:rsidRPr="009050D9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r w:rsidRPr="009050D9">
              <w:rPr>
                <w:color w:val="000000"/>
              </w:rPr>
              <w:t>100,000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9050D9" w:rsidRDefault="00904581" w:rsidP="002D1453">
            <w:pPr>
              <w:rPr>
                <w:color w:val="000000"/>
              </w:rPr>
            </w:pPr>
            <w:r w:rsidRPr="009050D9">
              <w:rPr>
                <w:color w:val="000000"/>
              </w:rPr>
              <w:t>174000003220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rPr>
                <w:color w:val="000000"/>
              </w:rPr>
            </w:pPr>
            <w:r w:rsidRPr="009050D9">
              <w:rPr>
                <w:color w:val="000000"/>
              </w:rPr>
              <w:t>Кольцо КГФ-Г-32х20х6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proofErr w:type="spellStart"/>
            <w:r w:rsidRPr="009050D9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r w:rsidRPr="009050D9">
              <w:rPr>
                <w:color w:val="000000"/>
              </w:rPr>
              <w:t>400,000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9050D9" w:rsidRDefault="00904581" w:rsidP="002D1453">
            <w:pPr>
              <w:rPr>
                <w:color w:val="000000"/>
              </w:rPr>
            </w:pPr>
            <w:r w:rsidRPr="009050D9">
              <w:rPr>
                <w:color w:val="000000"/>
              </w:rPr>
              <w:t>174000004000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rPr>
                <w:color w:val="000000"/>
              </w:rPr>
            </w:pPr>
            <w:r w:rsidRPr="009050D9">
              <w:rPr>
                <w:color w:val="000000"/>
              </w:rPr>
              <w:t>Кольцо КГФ-Г-О 400х340х30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proofErr w:type="spellStart"/>
            <w:r w:rsidRPr="009050D9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r w:rsidRPr="009050D9">
              <w:rPr>
                <w:color w:val="000000"/>
              </w:rPr>
              <w:t>96,000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9050D9" w:rsidRDefault="00904581" w:rsidP="002D1453">
            <w:pPr>
              <w:rPr>
                <w:color w:val="000000"/>
              </w:rPr>
            </w:pPr>
            <w:r w:rsidRPr="009050D9">
              <w:rPr>
                <w:color w:val="000000"/>
              </w:rPr>
              <w:t>174000004200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rPr>
                <w:color w:val="000000"/>
              </w:rPr>
            </w:pPr>
            <w:r w:rsidRPr="009050D9">
              <w:rPr>
                <w:color w:val="000000"/>
              </w:rPr>
              <w:t>Кольцо КГФ-Г-42х26х8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proofErr w:type="spellStart"/>
            <w:r w:rsidRPr="009050D9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r w:rsidRPr="009050D9">
              <w:rPr>
                <w:color w:val="000000"/>
              </w:rPr>
              <w:t>200,000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9050D9" w:rsidRDefault="00904581" w:rsidP="002D1453">
            <w:pPr>
              <w:rPr>
                <w:color w:val="000000"/>
              </w:rPr>
            </w:pPr>
            <w:r w:rsidRPr="009050D9">
              <w:rPr>
                <w:color w:val="000000"/>
              </w:rPr>
              <w:t>174000006000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rPr>
                <w:color w:val="000000"/>
              </w:rPr>
            </w:pPr>
            <w:r w:rsidRPr="009050D9">
              <w:rPr>
                <w:color w:val="000000"/>
              </w:rPr>
              <w:t>Кольцо КГФ-Г-60х40х10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proofErr w:type="spellStart"/>
            <w:r w:rsidRPr="009050D9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r w:rsidRPr="009050D9">
              <w:rPr>
                <w:color w:val="000000"/>
              </w:rPr>
              <w:t>360,000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9050D9" w:rsidRDefault="00904581" w:rsidP="002D1453">
            <w:pPr>
              <w:rPr>
                <w:color w:val="000000"/>
              </w:rPr>
            </w:pPr>
            <w:r w:rsidRPr="009050D9">
              <w:rPr>
                <w:color w:val="000000"/>
              </w:rPr>
              <w:t>174000006200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rPr>
                <w:color w:val="000000"/>
              </w:rPr>
            </w:pPr>
            <w:r w:rsidRPr="009050D9">
              <w:rPr>
                <w:color w:val="000000"/>
              </w:rPr>
              <w:t>Кольцо КГФ-Г-62х36х13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proofErr w:type="spellStart"/>
            <w:r w:rsidRPr="009050D9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r w:rsidRPr="009050D9">
              <w:rPr>
                <w:color w:val="000000"/>
              </w:rPr>
              <w:t>190,000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9050D9" w:rsidRDefault="00904581" w:rsidP="002D1453">
            <w:pPr>
              <w:rPr>
                <w:color w:val="000000"/>
              </w:rPr>
            </w:pPr>
            <w:r w:rsidRPr="009050D9">
              <w:rPr>
                <w:color w:val="000000"/>
              </w:rPr>
              <w:t>174000006420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rPr>
                <w:color w:val="000000"/>
              </w:rPr>
            </w:pPr>
            <w:r w:rsidRPr="009050D9">
              <w:rPr>
                <w:color w:val="000000"/>
              </w:rPr>
              <w:t>Кольцо КГФ-Г-С-64х44х10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proofErr w:type="spellStart"/>
            <w:r w:rsidRPr="009050D9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r w:rsidRPr="009050D9">
              <w:rPr>
                <w:color w:val="000000"/>
              </w:rPr>
              <w:t>330,000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9050D9" w:rsidRDefault="00904581" w:rsidP="002D1453">
            <w:pPr>
              <w:rPr>
                <w:color w:val="000000"/>
              </w:rPr>
            </w:pPr>
            <w:r w:rsidRPr="009050D9">
              <w:rPr>
                <w:color w:val="000000"/>
              </w:rPr>
              <w:t>174000006800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rPr>
                <w:color w:val="000000"/>
              </w:rPr>
            </w:pPr>
            <w:r w:rsidRPr="009050D9">
              <w:rPr>
                <w:color w:val="000000"/>
              </w:rPr>
              <w:t>Кольцо КГФ-Г 68х48х10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proofErr w:type="spellStart"/>
            <w:r w:rsidRPr="009050D9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r w:rsidRPr="009050D9">
              <w:rPr>
                <w:color w:val="000000"/>
              </w:rPr>
              <w:t>180,000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9050D9" w:rsidRDefault="00904581" w:rsidP="002D1453">
            <w:pPr>
              <w:rPr>
                <w:color w:val="000000"/>
              </w:rPr>
            </w:pPr>
            <w:r w:rsidRPr="009050D9">
              <w:rPr>
                <w:color w:val="000000"/>
              </w:rPr>
              <w:t>174000007010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rPr>
                <w:color w:val="000000"/>
              </w:rPr>
            </w:pPr>
            <w:r w:rsidRPr="009050D9">
              <w:rPr>
                <w:color w:val="000000"/>
              </w:rPr>
              <w:t>Кольцо КГФ-Г-78х52х13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proofErr w:type="spellStart"/>
            <w:r w:rsidRPr="009050D9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r w:rsidRPr="009050D9">
              <w:rPr>
                <w:color w:val="000000"/>
              </w:rPr>
              <w:t>290,000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9050D9" w:rsidRDefault="00904581" w:rsidP="002D1453">
            <w:pPr>
              <w:rPr>
                <w:color w:val="000000"/>
              </w:rPr>
            </w:pPr>
            <w:r w:rsidRPr="009050D9">
              <w:rPr>
                <w:color w:val="000000"/>
              </w:rPr>
              <w:t>174000007020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rPr>
                <w:color w:val="000000"/>
              </w:rPr>
            </w:pPr>
            <w:r w:rsidRPr="009050D9">
              <w:rPr>
                <w:color w:val="000000"/>
              </w:rPr>
              <w:t>Кольцо КГФ-Г-70х48х10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proofErr w:type="spellStart"/>
            <w:r w:rsidRPr="009050D9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r w:rsidRPr="009050D9">
              <w:rPr>
                <w:color w:val="000000"/>
              </w:rPr>
              <w:t>200,000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9050D9" w:rsidRDefault="00904581" w:rsidP="002D1453">
            <w:pPr>
              <w:rPr>
                <w:color w:val="000000"/>
              </w:rPr>
            </w:pPr>
            <w:r w:rsidRPr="009050D9">
              <w:rPr>
                <w:color w:val="000000"/>
              </w:rPr>
              <w:t>174000008600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rPr>
                <w:color w:val="000000"/>
              </w:rPr>
            </w:pPr>
            <w:r w:rsidRPr="009050D9">
              <w:rPr>
                <w:color w:val="000000"/>
              </w:rPr>
              <w:t>Кольцо КГФ-Г-86х60х13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proofErr w:type="spellStart"/>
            <w:r w:rsidRPr="009050D9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904581" w:rsidRPr="009050D9" w:rsidRDefault="00904581" w:rsidP="00EC4826">
            <w:pPr>
              <w:jc w:val="center"/>
              <w:rPr>
                <w:color w:val="000000"/>
              </w:rPr>
            </w:pPr>
            <w:r w:rsidRPr="009050D9">
              <w:rPr>
                <w:color w:val="000000"/>
              </w:rPr>
              <w:t>258,000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A741F1" w:rsidRDefault="00904581" w:rsidP="002D1453">
            <w:pPr>
              <w:rPr>
                <w:color w:val="000000"/>
              </w:rPr>
            </w:pPr>
            <w:r w:rsidRPr="00A741F1">
              <w:rPr>
                <w:color w:val="000000"/>
              </w:rPr>
              <w:t>014010201700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rPr>
                <w:color w:val="000000"/>
              </w:rPr>
            </w:pPr>
            <w:r w:rsidRPr="00A741F1">
              <w:rPr>
                <w:color w:val="000000"/>
              </w:rPr>
              <w:t>Графитная смазка СКА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кг</w:t>
            </w:r>
          </w:p>
        </w:tc>
        <w:tc>
          <w:tcPr>
            <w:tcW w:w="2125" w:type="dxa"/>
            <w:shd w:val="clear" w:color="auto" w:fill="auto"/>
            <w:noWrap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50,000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A741F1" w:rsidRDefault="00904581" w:rsidP="002D1453">
            <w:pPr>
              <w:rPr>
                <w:color w:val="000000"/>
              </w:rPr>
            </w:pPr>
            <w:r w:rsidRPr="00A741F1">
              <w:rPr>
                <w:color w:val="000000"/>
              </w:rPr>
              <w:t>014010301000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rPr>
                <w:color w:val="000000"/>
              </w:rPr>
            </w:pPr>
            <w:r w:rsidRPr="00A741F1">
              <w:rPr>
                <w:color w:val="000000"/>
              </w:rPr>
              <w:t>Смазка "Литол-24"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кг</w:t>
            </w:r>
          </w:p>
        </w:tc>
        <w:tc>
          <w:tcPr>
            <w:tcW w:w="2125" w:type="dxa"/>
            <w:shd w:val="clear" w:color="auto" w:fill="auto"/>
            <w:noWrap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50,000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A741F1" w:rsidRDefault="00904581" w:rsidP="002D1453">
            <w:pPr>
              <w:rPr>
                <w:color w:val="000000"/>
              </w:rPr>
            </w:pPr>
            <w:r w:rsidRPr="00A741F1">
              <w:rPr>
                <w:color w:val="000000"/>
              </w:rPr>
              <w:t>014010406000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rPr>
                <w:color w:val="000000"/>
              </w:rPr>
            </w:pPr>
            <w:r w:rsidRPr="00A741F1">
              <w:rPr>
                <w:color w:val="000000"/>
              </w:rPr>
              <w:t>Арматол-238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кг</w:t>
            </w:r>
          </w:p>
        </w:tc>
        <w:tc>
          <w:tcPr>
            <w:tcW w:w="2125" w:type="dxa"/>
            <w:shd w:val="clear" w:color="auto" w:fill="auto"/>
            <w:noWrap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30,000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A741F1" w:rsidRDefault="00904581" w:rsidP="002D1453">
            <w:pPr>
              <w:rPr>
                <w:color w:val="000000"/>
              </w:rPr>
            </w:pPr>
            <w:r w:rsidRPr="00A741F1">
              <w:rPr>
                <w:color w:val="000000"/>
              </w:rPr>
              <w:t>171900432430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rPr>
                <w:color w:val="000000"/>
              </w:rPr>
            </w:pPr>
            <w:proofErr w:type="spellStart"/>
            <w:r w:rsidRPr="00A741F1">
              <w:rPr>
                <w:color w:val="000000"/>
              </w:rPr>
              <w:t>Клингерсил</w:t>
            </w:r>
            <w:proofErr w:type="spellEnd"/>
            <w:r w:rsidRPr="00A741F1">
              <w:rPr>
                <w:color w:val="000000"/>
              </w:rPr>
              <w:t xml:space="preserve"> С 4324 1500х2000х3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лист</w:t>
            </w:r>
          </w:p>
        </w:tc>
        <w:tc>
          <w:tcPr>
            <w:tcW w:w="2125" w:type="dxa"/>
            <w:shd w:val="clear" w:color="auto" w:fill="auto"/>
            <w:noWrap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15,000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A741F1" w:rsidRDefault="00904581" w:rsidP="002D1453">
            <w:pPr>
              <w:rPr>
                <w:color w:val="000000"/>
              </w:rPr>
            </w:pPr>
            <w:r w:rsidRPr="00A741F1">
              <w:rPr>
                <w:color w:val="000000"/>
              </w:rPr>
              <w:t>171900443010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rPr>
                <w:color w:val="000000"/>
              </w:rPr>
            </w:pPr>
            <w:proofErr w:type="spellStart"/>
            <w:r w:rsidRPr="00A741F1">
              <w:rPr>
                <w:color w:val="000000"/>
              </w:rPr>
              <w:t>Клингерсил</w:t>
            </w:r>
            <w:proofErr w:type="spellEnd"/>
            <w:r w:rsidRPr="00A741F1">
              <w:rPr>
                <w:color w:val="000000"/>
              </w:rPr>
              <w:t xml:space="preserve"> С 4430 1500х1000х1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лист</w:t>
            </w:r>
          </w:p>
        </w:tc>
        <w:tc>
          <w:tcPr>
            <w:tcW w:w="2125" w:type="dxa"/>
            <w:shd w:val="clear" w:color="auto" w:fill="auto"/>
            <w:noWrap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1,000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A741F1" w:rsidRDefault="00904581" w:rsidP="002D1453">
            <w:pPr>
              <w:rPr>
                <w:color w:val="000000"/>
              </w:rPr>
            </w:pPr>
            <w:r w:rsidRPr="00A741F1">
              <w:rPr>
                <w:color w:val="000000"/>
              </w:rPr>
              <w:t>171900443030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rPr>
                <w:color w:val="000000"/>
              </w:rPr>
            </w:pPr>
            <w:proofErr w:type="spellStart"/>
            <w:r w:rsidRPr="00A741F1">
              <w:rPr>
                <w:color w:val="000000"/>
              </w:rPr>
              <w:t>Клингерсил</w:t>
            </w:r>
            <w:proofErr w:type="spellEnd"/>
            <w:r w:rsidRPr="00A741F1">
              <w:rPr>
                <w:color w:val="000000"/>
              </w:rPr>
              <w:t xml:space="preserve"> С 4430 1500х2000х3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лист</w:t>
            </w:r>
          </w:p>
        </w:tc>
        <w:tc>
          <w:tcPr>
            <w:tcW w:w="2125" w:type="dxa"/>
            <w:shd w:val="clear" w:color="auto" w:fill="auto"/>
            <w:noWrap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15,000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A741F1" w:rsidRDefault="00904581" w:rsidP="002D1453">
            <w:pPr>
              <w:rPr>
                <w:color w:val="000000"/>
              </w:rPr>
            </w:pPr>
            <w:r w:rsidRPr="00A741F1">
              <w:rPr>
                <w:color w:val="000000"/>
              </w:rPr>
              <w:t>174000001550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rPr>
                <w:color w:val="000000"/>
              </w:rPr>
            </w:pPr>
            <w:r w:rsidRPr="00A741F1">
              <w:rPr>
                <w:color w:val="000000"/>
              </w:rPr>
              <w:t>Кольцо КГФ-Г-ПО 200*170*15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proofErr w:type="spellStart"/>
            <w:r w:rsidRPr="00A741F1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50,000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A741F1" w:rsidRDefault="00904581" w:rsidP="002D1453">
            <w:pPr>
              <w:rPr>
                <w:color w:val="000000"/>
              </w:rPr>
            </w:pPr>
            <w:r w:rsidRPr="00A741F1">
              <w:rPr>
                <w:color w:val="000000"/>
              </w:rPr>
              <w:t>174000001660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rPr>
                <w:color w:val="000000"/>
              </w:rPr>
            </w:pPr>
            <w:r w:rsidRPr="00A741F1">
              <w:rPr>
                <w:color w:val="000000"/>
              </w:rPr>
              <w:t>Кольцо КГФ-Г  170*145*15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proofErr w:type="spellStart"/>
            <w:r w:rsidRPr="00A741F1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40,000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A741F1" w:rsidRDefault="00904581" w:rsidP="002D1453">
            <w:pPr>
              <w:rPr>
                <w:color w:val="000000"/>
              </w:rPr>
            </w:pPr>
            <w:r w:rsidRPr="00A741F1">
              <w:rPr>
                <w:color w:val="000000"/>
              </w:rPr>
              <w:t>174000002400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rPr>
                <w:color w:val="000000"/>
              </w:rPr>
            </w:pPr>
            <w:r w:rsidRPr="00A741F1">
              <w:rPr>
                <w:color w:val="000000"/>
              </w:rPr>
              <w:t>Кольцо КГФ-Г-24х14х5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proofErr w:type="spellStart"/>
            <w:r w:rsidRPr="00A741F1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500,000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A741F1" w:rsidRDefault="00904581" w:rsidP="002D1453">
            <w:pPr>
              <w:rPr>
                <w:color w:val="000000"/>
              </w:rPr>
            </w:pPr>
            <w:r w:rsidRPr="00A741F1">
              <w:rPr>
                <w:color w:val="000000"/>
              </w:rPr>
              <w:t>174000003000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rPr>
                <w:color w:val="000000"/>
              </w:rPr>
            </w:pPr>
            <w:r w:rsidRPr="00A741F1">
              <w:rPr>
                <w:color w:val="000000"/>
              </w:rPr>
              <w:t>Кольцо КГФ-Г-30х18х6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proofErr w:type="spellStart"/>
            <w:r w:rsidRPr="00A741F1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400,000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A741F1" w:rsidRDefault="00904581" w:rsidP="002D1453">
            <w:pPr>
              <w:rPr>
                <w:color w:val="000000"/>
              </w:rPr>
            </w:pPr>
            <w:r w:rsidRPr="00A741F1">
              <w:rPr>
                <w:color w:val="000000"/>
              </w:rPr>
              <w:t>174000003050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rPr>
                <w:color w:val="000000"/>
              </w:rPr>
            </w:pPr>
            <w:r w:rsidRPr="00A741F1">
              <w:rPr>
                <w:color w:val="000000"/>
              </w:rPr>
              <w:t>Кольцо КГФ-Г-36х24х6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proofErr w:type="spellStart"/>
            <w:r w:rsidRPr="00A741F1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300,000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A741F1" w:rsidRDefault="00904581" w:rsidP="002D1453">
            <w:pPr>
              <w:rPr>
                <w:color w:val="000000"/>
              </w:rPr>
            </w:pPr>
            <w:r w:rsidRPr="00A741F1">
              <w:rPr>
                <w:color w:val="000000"/>
              </w:rPr>
              <w:t>174000003210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rPr>
                <w:color w:val="000000"/>
              </w:rPr>
            </w:pPr>
            <w:r w:rsidRPr="00A741F1">
              <w:rPr>
                <w:color w:val="000000"/>
              </w:rPr>
              <w:t>Кольцо КГФ-Г 320х270х25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proofErr w:type="spellStart"/>
            <w:r w:rsidRPr="00A741F1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30,000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A741F1" w:rsidRDefault="00904581" w:rsidP="002D1453">
            <w:pPr>
              <w:rPr>
                <w:color w:val="000000"/>
              </w:rPr>
            </w:pPr>
            <w:r w:rsidRPr="00A741F1">
              <w:rPr>
                <w:color w:val="000000"/>
              </w:rPr>
              <w:t>174000005200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rPr>
                <w:color w:val="000000"/>
              </w:rPr>
            </w:pPr>
            <w:r w:rsidRPr="00A741F1">
              <w:rPr>
                <w:color w:val="000000"/>
              </w:rPr>
              <w:t>Кольцо КГФ-Г-52х36х8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proofErr w:type="spellStart"/>
            <w:r w:rsidRPr="00A741F1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200,000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A741F1" w:rsidRDefault="00904581" w:rsidP="002D1453">
            <w:pPr>
              <w:rPr>
                <w:color w:val="000000"/>
              </w:rPr>
            </w:pPr>
            <w:r w:rsidRPr="00A741F1">
              <w:rPr>
                <w:color w:val="000000"/>
              </w:rPr>
              <w:t>174000005600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rPr>
                <w:color w:val="000000"/>
              </w:rPr>
            </w:pPr>
            <w:r w:rsidRPr="00A741F1">
              <w:rPr>
                <w:color w:val="000000"/>
              </w:rPr>
              <w:t>Кольцо КГФ-Г-56х36х10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proofErr w:type="spellStart"/>
            <w:r w:rsidRPr="00A741F1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200,000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A741F1" w:rsidRDefault="00904581" w:rsidP="002D1453">
            <w:pPr>
              <w:rPr>
                <w:color w:val="000000"/>
              </w:rPr>
            </w:pPr>
            <w:r w:rsidRPr="00A741F1">
              <w:rPr>
                <w:color w:val="000000"/>
              </w:rPr>
              <w:t>175000001030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rPr>
                <w:color w:val="000000"/>
              </w:rPr>
            </w:pPr>
            <w:r w:rsidRPr="00A741F1">
              <w:rPr>
                <w:color w:val="000000"/>
              </w:rPr>
              <w:t>Комплект К-03Ш-2х4-52х36х48 КГФ-Г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комплект</w:t>
            </w:r>
          </w:p>
        </w:tc>
        <w:tc>
          <w:tcPr>
            <w:tcW w:w="2125" w:type="dxa"/>
            <w:shd w:val="clear" w:color="auto" w:fill="auto"/>
            <w:noWrap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10,000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A741F1" w:rsidRDefault="00904581" w:rsidP="002D1453">
            <w:pPr>
              <w:rPr>
                <w:color w:val="000000"/>
              </w:rPr>
            </w:pPr>
            <w:r w:rsidRPr="00A741F1">
              <w:rPr>
                <w:color w:val="000000"/>
              </w:rPr>
              <w:t>175000001040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rPr>
                <w:color w:val="000000"/>
              </w:rPr>
            </w:pPr>
            <w:r w:rsidRPr="00A741F1">
              <w:rPr>
                <w:color w:val="000000"/>
              </w:rPr>
              <w:t>Комплект К-03Ш-2х4-56х36х60 КГФ-Г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комплект</w:t>
            </w:r>
          </w:p>
        </w:tc>
        <w:tc>
          <w:tcPr>
            <w:tcW w:w="2125" w:type="dxa"/>
            <w:shd w:val="clear" w:color="auto" w:fill="auto"/>
            <w:noWrap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10,000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A741F1" w:rsidRDefault="00904581" w:rsidP="002D1453">
            <w:pPr>
              <w:rPr>
                <w:color w:val="000000"/>
              </w:rPr>
            </w:pPr>
            <w:r w:rsidRPr="00A741F1">
              <w:rPr>
                <w:color w:val="000000"/>
              </w:rPr>
              <w:t>175000001050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rPr>
                <w:color w:val="000000"/>
              </w:rPr>
            </w:pPr>
            <w:r w:rsidRPr="00A741F1">
              <w:rPr>
                <w:color w:val="000000"/>
              </w:rPr>
              <w:t>Комплект К-03Ш-2х4-64х44х60 КГФ-Г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комплект</w:t>
            </w:r>
          </w:p>
        </w:tc>
        <w:tc>
          <w:tcPr>
            <w:tcW w:w="2125" w:type="dxa"/>
            <w:shd w:val="clear" w:color="auto" w:fill="auto"/>
            <w:noWrap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10,000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A741F1" w:rsidRDefault="00904581" w:rsidP="002D1453">
            <w:pPr>
              <w:rPr>
                <w:color w:val="000000"/>
              </w:rPr>
            </w:pPr>
            <w:r w:rsidRPr="00A741F1">
              <w:rPr>
                <w:color w:val="000000"/>
              </w:rPr>
              <w:t>175000001060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rPr>
                <w:color w:val="000000"/>
              </w:rPr>
            </w:pPr>
            <w:r w:rsidRPr="00A741F1">
              <w:rPr>
                <w:color w:val="000000"/>
              </w:rPr>
              <w:t>Комплект К-03Ш-2х4-78х52х78 КГФ-Г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комплект</w:t>
            </w:r>
          </w:p>
        </w:tc>
        <w:tc>
          <w:tcPr>
            <w:tcW w:w="2125" w:type="dxa"/>
            <w:shd w:val="clear" w:color="auto" w:fill="auto"/>
            <w:noWrap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10,000</w:t>
            </w:r>
          </w:p>
        </w:tc>
      </w:tr>
      <w:tr w:rsidR="00904581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904581" w:rsidRPr="00A5052D" w:rsidRDefault="00904581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904581" w:rsidRPr="00A741F1" w:rsidRDefault="00904581" w:rsidP="002D1453">
            <w:pPr>
              <w:rPr>
                <w:color w:val="000000"/>
              </w:rPr>
            </w:pPr>
            <w:r w:rsidRPr="00A741F1">
              <w:rPr>
                <w:color w:val="000000"/>
              </w:rPr>
              <w:t>175000001070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rPr>
                <w:color w:val="000000"/>
              </w:rPr>
            </w:pPr>
            <w:r w:rsidRPr="00A741F1">
              <w:rPr>
                <w:color w:val="000000"/>
              </w:rPr>
              <w:t>Комплект К-03Ш-2х4-104х72х96 КГФ-Г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комплект</w:t>
            </w:r>
          </w:p>
        </w:tc>
        <w:tc>
          <w:tcPr>
            <w:tcW w:w="2125" w:type="dxa"/>
            <w:shd w:val="clear" w:color="auto" w:fill="auto"/>
            <w:noWrap/>
          </w:tcPr>
          <w:p w:rsidR="00904581" w:rsidRPr="00A741F1" w:rsidRDefault="00904581" w:rsidP="00EC4826">
            <w:pPr>
              <w:jc w:val="center"/>
              <w:rPr>
                <w:color w:val="000000"/>
              </w:rPr>
            </w:pPr>
            <w:r w:rsidRPr="00A741F1">
              <w:rPr>
                <w:color w:val="000000"/>
              </w:rPr>
              <w:t>10,000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99258F" w:rsidRDefault="002D1453" w:rsidP="002D1453">
            <w:pPr>
              <w:rPr>
                <w:color w:val="000000"/>
              </w:rPr>
            </w:pPr>
            <w:r w:rsidRPr="0099258F">
              <w:rPr>
                <w:color w:val="000000"/>
              </w:rPr>
              <w:t>472250101000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99258F" w:rsidRDefault="002D1453" w:rsidP="00EC4826">
            <w:pPr>
              <w:rPr>
                <w:color w:val="000000"/>
              </w:rPr>
            </w:pPr>
            <w:r w:rsidRPr="0099258F">
              <w:rPr>
                <w:color w:val="000000"/>
              </w:rPr>
              <w:t>Колесо рабочее В-6833 насоса СЭ 5000-70-6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99258F" w:rsidRDefault="002D1453" w:rsidP="00EC4826">
            <w:pPr>
              <w:jc w:val="center"/>
              <w:rPr>
                <w:color w:val="000000"/>
              </w:rPr>
            </w:pPr>
            <w:proofErr w:type="spellStart"/>
            <w:r w:rsidRPr="0099258F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  <w:vAlign w:val="center"/>
          </w:tcPr>
          <w:p w:rsidR="002D1453" w:rsidRPr="0099258F" w:rsidRDefault="002D1453" w:rsidP="00EC4826">
            <w:pPr>
              <w:jc w:val="center"/>
            </w:pPr>
            <w:r w:rsidRPr="0099258F">
              <w:t>1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99258F" w:rsidRDefault="002D1453" w:rsidP="002D1453">
            <w:pPr>
              <w:rPr>
                <w:color w:val="000000"/>
              </w:rPr>
            </w:pPr>
            <w:r w:rsidRPr="0099258F">
              <w:rPr>
                <w:color w:val="000000"/>
              </w:rPr>
              <w:t>472250201000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99258F" w:rsidRDefault="002D1453" w:rsidP="00EC4826">
            <w:pPr>
              <w:rPr>
                <w:color w:val="000000"/>
              </w:rPr>
            </w:pPr>
            <w:r w:rsidRPr="0099258F">
              <w:rPr>
                <w:color w:val="000000"/>
              </w:rPr>
              <w:t>Вал Н19.10.40.01 насоса СЭ 5000-70-6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99258F" w:rsidRDefault="002D1453" w:rsidP="00EC4826">
            <w:pPr>
              <w:jc w:val="center"/>
              <w:rPr>
                <w:color w:val="000000"/>
              </w:rPr>
            </w:pPr>
            <w:proofErr w:type="spellStart"/>
            <w:r w:rsidRPr="0099258F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2D1453" w:rsidRPr="0099258F" w:rsidRDefault="002D1453" w:rsidP="00EC4826">
            <w:pPr>
              <w:jc w:val="center"/>
            </w:pPr>
            <w:r w:rsidRPr="0099258F">
              <w:t>1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99258F" w:rsidRDefault="002D1453" w:rsidP="002D1453">
            <w:pPr>
              <w:rPr>
                <w:color w:val="000000"/>
              </w:rPr>
            </w:pPr>
            <w:r w:rsidRPr="0099258F">
              <w:rPr>
                <w:color w:val="000000"/>
              </w:rPr>
              <w:t>472250501000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99258F" w:rsidRDefault="002D1453" w:rsidP="00EC4826">
            <w:pPr>
              <w:rPr>
                <w:color w:val="000000"/>
              </w:rPr>
            </w:pPr>
            <w:r w:rsidRPr="0099258F">
              <w:rPr>
                <w:color w:val="000000"/>
              </w:rPr>
              <w:t>Кольцо уплотнительное Н19.30.20.03 СЭ 5000-70-6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99258F" w:rsidRDefault="002D1453" w:rsidP="00EC4826">
            <w:pPr>
              <w:jc w:val="center"/>
              <w:rPr>
                <w:color w:val="000000"/>
              </w:rPr>
            </w:pPr>
            <w:proofErr w:type="spellStart"/>
            <w:r w:rsidRPr="0099258F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2D1453" w:rsidRPr="0099258F" w:rsidRDefault="002D1453" w:rsidP="00EC48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99258F" w:rsidRDefault="002D1453" w:rsidP="002D1453">
            <w:pPr>
              <w:rPr>
                <w:color w:val="000000"/>
              </w:rPr>
            </w:pPr>
            <w:r w:rsidRPr="0099258F">
              <w:rPr>
                <w:color w:val="000000"/>
              </w:rPr>
              <w:t>472260101010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99258F" w:rsidRDefault="002D1453" w:rsidP="00EC4826">
            <w:pPr>
              <w:rPr>
                <w:color w:val="000000"/>
              </w:rPr>
            </w:pPr>
            <w:r w:rsidRPr="0099258F">
              <w:rPr>
                <w:color w:val="000000"/>
              </w:rPr>
              <w:t>Колесо рабочее Н19.09.31.10 СЭ 5000-160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99258F" w:rsidRDefault="002D1453" w:rsidP="00EC4826">
            <w:pPr>
              <w:jc w:val="center"/>
              <w:rPr>
                <w:color w:val="000000"/>
              </w:rPr>
            </w:pPr>
            <w:proofErr w:type="spellStart"/>
            <w:r w:rsidRPr="0099258F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2D1453" w:rsidRPr="0099258F" w:rsidRDefault="002D1453" w:rsidP="00EC4826">
            <w:pPr>
              <w:jc w:val="center"/>
              <w:rPr>
                <w:color w:val="000000"/>
              </w:rPr>
            </w:pPr>
            <w:r w:rsidRPr="0099258F">
              <w:rPr>
                <w:color w:val="000000"/>
              </w:rPr>
              <w:t>1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99258F" w:rsidRDefault="002D1453" w:rsidP="002D1453">
            <w:pPr>
              <w:rPr>
                <w:color w:val="000000"/>
              </w:rPr>
            </w:pPr>
            <w:r w:rsidRPr="0099258F">
              <w:rPr>
                <w:color w:val="000000"/>
              </w:rPr>
              <w:t>472260501000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99258F" w:rsidRDefault="002D1453" w:rsidP="00EC4826">
            <w:pPr>
              <w:rPr>
                <w:color w:val="000000"/>
              </w:rPr>
            </w:pPr>
            <w:r w:rsidRPr="0099258F">
              <w:rPr>
                <w:color w:val="000000"/>
              </w:rPr>
              <w:t>Вал Н19.09.32.01.СЭ 5000-160.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99258F" w:rsidRDefault="002D1453" w:rsidP="00EC4826">
            <w:pPr>
              <w:jc w:val="center"/>
              <w:rPr>
                <w:color w:val="000000"/>
              </w:rPr>
            </w:pPr>
            <w:proofErr w:type="spellStart"/>
            <w:r w:rsidRPr="0099258F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2D1453" w:rsidRPr="0099258F" w:rsidRDefault="002D1453" w:rsidP="00EC4826">
            <w:pPr>
              <w:jc w:val="center"/>
              <w:rPr>
                <w:color w:val="000000"/>
              </w:rPr>
            </w:pPr>
            <w:r w:rsidRPr="0099258F">
              <w:rPr>
                <w:color w:val="000000"/>
              </w:rPr>
              <w:t>1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99258F" w:rsidRDefault="002D1453" w:rsidP="002D1453">
            <w:pPr>
              <w:rPr>
                <w:color w:val="000000"/>
              </w:rPr>
            </w:pPr>
            <w:r w:rsidRPr="0099258F">
              <w:rPr>
                <w:color w:val="000000"/>
              </w:rPr>
              <w:t>472260701000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99258F" w:rsidRDefault="002D1453" w:rsidP="00EC4826">
            <w:pPr>
              <w:rPr>
                <w:color w:val="000000"/>
              </w:rPr>
            </w:pPr>
            <w:r w:rsidRPr="0099258F">
              <w:rPr>
                <w:color w:val="000000"/>
              </w:rPr>
              <w:t>Кольцо уплотнительное Н19.09.20.03 СЭ5000-160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99258F" w:rsidRDefault="002D1453" w:rsidP="00EC4826">
            <w:pPr>
              <w:jc w:val="center"/>
              <w:rPr>
                <w:color w:val="000000"/>
              </w:rPr>
            </w:pPr>
            <w:proofErr w:type="spellStart"/>
            <w:r w:rsidRPr="0099258F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2D1453" w:rsidRPr="0099258F" w:rsidRDefault="002D1453" w:rsidP="00EC48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250F0B" w:rsidRDefault="002D1453" w:rsidP="002D1453">
            <w:pPr>
              <w:rPr>
                <w:color w:val="000000"/>
              </w:rPr>
            </w:pPr>
            <w:r w:rsidRPr="00250F0B">
              <w:rPr>
                <w:color w:val="000000"/>
              </w:rPr>
              <w:t>171600105200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rPr>
                <w:color w:val="000000"/>
              </w:rPr>
            </w:pPr>
            <w:r w:rsidRPr="00250F0B">
              <w:rPr>
                <w:color w:val="000000"/>
              </w:rPr>
              <w:t>Набивка МС 105 кв. 16мм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r w:rsidRPr="00250F0B">
              <w:rPr>
                <w:color w:val="000000"/>
              </w:rPr>
              <w:t>кг</w:t>
            </w:r>
          </w:p>
        </w:tc>
        <w:tc>
          <w:tcPr>
            <w:tcW w:w="212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r w:rsidRPr="00250F0B">
              <w:rPr>
                <w:color w:val="000000"/>
              </w:rPr>
              <w:t>20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250F0B" w:rsidRDefault="002D1453" w:rsidP="002D1453">
            <w:pPr>
              <w:rPr>
                <w:color w:val="000000"/>
              </w:rPr>
            </w:pPr>
            <w:r w:rsidRPr="00250F0B">
              <w:rPr>
                <w:color w:val="000000"/>
              </w:rPr>
              <w:t>171600105300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rPr>
                <w:color w:val="000000"/>
              </w:rPr>
            </w:pPr>
            <w:r w:rsidRPr="00250F0B">
              <w:rPr>
                <w:color w:val="000000"/>
              </w:rPr>
              <w:t>Набивка МС 105 кв. 19мм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r w:rsidRPr="00250F0B">
              <w:rPr>
                <w:color w:val="000000"/>
              </w:rPr>
              <w:t>кг</w:t>
            </w:r>
          </w:p>
        </w:tc>
        <w:tc>
          <w:tcPr>
            <w:tcW w:w="212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r w:rsidRPr="00250F0B">
              <w:rPr>
                <w:color w:val="000000"/>
              </w:rPr>
              <w:t>10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250F0B" w:rsidRDefault="002D1453" w:rsidP="002D1453">
            <w:pPr>
              <w:rPr>
                <w:color w:val="000000"/>
              </w:rPr>
            </w:pPr>
            <w:r w:rsidRPr="00250F0B">
              <w:rPr>
                <w:color w:val="000000"/>
              </w:rPr>
              <w:t>472250201000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rPr>
                <w:color w:val="000000"/>
              </w:rPr>
            </w:pPr>
            <w:r w:rsidRPr="00250F0B">
              <w:rPr>
                <w:color w:val="000000"/>
              </w:rPr>
              <w:t>Вал Н19.10.40.01 насоса СЭ 5000-70-6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proofErr w:type="spellStart"/>
            <w:r w:rsidRPr="00250F0B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r w:rsidRPr="00250F0B">
              <w:rPr>
                <w:color w:val="000000"/>
              </w:rPr>
              <w:t>2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250F0B" w:rsidRDefault="002D1453" w:rsidP="002D1453">
            <w:pPr>
              <w:rPr>
                <w:color w:val="000000"/>
              </w:rPr>
            </w:pPr>
            <w:r w:rsidRPr="00250F0B">
              <w:rPr>
                <w:color w:val="000000"/>
              </w:rPr>
              <w:t>472250301000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rPr>
                <w:color w:val="000000"/>
              </w:rPr>
            </w:pPr>
            <w:r w:rsidRPr="00250F0B">
              <w:rPr>
                <w:color w:val="000000"/>
              </w:rPr>
              <w:t>Кольцо уплотнительное В-13497 СЭ 5000-70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proofErr w:type="spellStart"/>
            <w:r w:rsidRPr="00250F0B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r w:rsidRPr="00250F0B">
              <w:rPr>
                <w:color w:val="000000"/>
              </w:rPr>
              <w:t>2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250F0B" w:rsidRDefault="002D1453" w:rsidP="002D1453">
            <w:pPr>
              <w:rPr>
                <w:color w:val="000000"/>
              </w:rPr>
            </w:pPr>
            <w:r w:rsidRPr="00250F0B">
              <w:rPr>
                <w:color w:val="000000"/>
              </w:rPr>
              <w:t>472250301110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rPr>
                <w:color w:val="000000"/>
              </w:rPr>
            </w:pPr>
            <w:r w:rsidRPr="00250F0B">
              <w:rPr>
                <w:color w:val="000000"/>
              </w:rPr>
              <w:t>Запасные части для торцовых уплотнений ТУСЭ 5000.70.01.000 СЭ 5000-70 (</w:t>
            </w:r>
            <w:proofErr w:type="spellStart"/>
            <w:r w:rsidRPr="00250F0B">
              <w:rPr>
                <w:color w:val="000000"/>
              </w:rPr>
              <w:t>Юнион</w:t>
            </w:r>
            <w:proofErr w:type="spellEnd"/>
            <w:r w:rsidRPr="00250F0B">
              <w:rPr>
                <w:color w:val="000000"/>
              </w:rPr>
              <w:t>).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proofErr w:type="spellStart"/>
            <w:r w:rsidRPr="00250F0B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r w:rsidRPr="00250F0B">
              <w:rPr>
                <w:color w:val="000000"/>
              </w:rPr>
              <w:t>2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250F0B" w:rsidRDefault="002D1453" w:rsidP="002D1453">
            <w:pPr>
              <w:rPr>
                <w:color w:val="000000"/>
              </w:rPr>
            </w:pPr>
            <w:r w:rsidRPr="00250F0B">
              <w:rPr>
                <w:color w:val="000000"/>
              </w:rPr>
              <w:t>472250401100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rPr>
                <w:color w:val="000000"/>
              </w:rPr>
            </w:pPr>
            <w:r w:rsidRPr="00250F0B">
              <w:rPr>
                <w:color w:val="000000"/>
              </w:rPr>
              <w:t>Муфта пластинчатая СЭ 5000-70-6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proofErr w:type="spellStart"/>
            <w:r w:rsidRPr="00250F0B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r w:rsidRPr="00250F0B">
              <w:rPr>
                <w:color w:val="000000"/>
              </w:rPr>
              <w:t>4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250F0B" w:rsidRDefault="002D1453" w:rsidP="002D1453">
            <w:pPr>
              <w:rPr>
                <w:color w:val="000000"/>
              </w:rPr>
            </w:pPr>
            <w:r w:rsidRPr="00250F0B">
              <w:rPr>
                <w:color w:val="000000"/>
              </w:rPr>
              <w:t>472260101000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rPr>
                <w:color w:val="000000"/>
              </w:rPr>
            </w:pPr>
            <w:r w:rsidRPr="00250F0B">
              <w:rPr>
                <w:color w:val="000000"/>
              </w:rPr>
              <w:t>Колесо рабочее Н19.09.31.10-01 СЭ 5000-160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proofErr w:type="spellStart"/>
            <w:r w:rsidRPr="00250F0B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r w:rsidRPr="00250F0B">
              <w:rPr>
                <w:color w:val="000000"/>
              </w:rPr>
              <w:t>1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250F0B" w:rsidRDefault="002D1453" w:rsidP="002D1453">
            <w:pPr>
              <w:rPr>
                <w:color w:val="000000"/>
              </w:rPr>
            </w:pPr>
            <w:r w:rsidRPr="00250F0B">
              <w:rPr>
                <w:color w:val="000000"/>
              </w:rPr>
              <w:t>472260101010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rPr>
                <w:color w:val="000000"/>
              </w:rPr>
            </w:pPr>
            <w:r w:rsidRPr="00250F0B">
              <w:rPr>
                <w:color w:val="000000"/>
              </w:rPr>
              <w:t>Колесо рабочее Н19.09.31.10 СЭ 5000-160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proofErr w:type="spellStart"/>
            <w:r w:rsidRPr="00250F0B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r w:rsidRPr="00250F0B">
              <w:rPr>
                <w:color w:val="000000"/>
              </w:rPr>
              <w:t>5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250F0B" w:rsidRDefault="002D1453" w:rsidP="002D1453">
            <w:pPr>
              <w:rPr>
                <w:color w:val="000000"/>
              </w:rPr>
            </w:pPr>
            <w:r w:rsidRPr="00250F0B">
              <w:rPr>
                <w:color w:val="000000"/>
              </w:rPr>
              <w:t>472260101200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rPr>
                <w:color w:val="000000"/>
              </w:rPr>
            </w:pPr>
            <w:r w:rsidRPr="00250F0B">
              <w:rPr>
                <w:color w:val="000000"/>
              </w:rPr>
              <w:t>Вкладыш У01.151.00-01СБ насоса СЭ 5000-160-10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proofErr w:type="spellStart"/>
            <w:r w:rsidRPr="00250F0B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r w:rsidRPr="00250F0B">
              <w:rPr>
                <w:color w:val="000000"/>
              </w:rPr>
              <w:t>1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250F0B" w:rsidRDefault="002D1453" w:rsidP="002D1453">
            <w:pPr>
              <w:rPr>
                <w:color w:val="000000"/>
              </w:rPr>
            </w:pPr>
            <w:r w:rsidRPr="00250F0B">
              <w:rPr>
                <w:color w:val="000000"/>
              </w:rPr>
              <w:t>472260401100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rPr>
                <w:color w:val="000000"/>
              </w:rPr>
            </w:pPr>
            <w:r w:rsidRPr="00250F0B">
              <w:rPr>
                <w:color w:val="000000"/>
              </w:rPr>
              <w:t xml:space="preserve">Уплотнение торцевое. СЭ 5000-160 </w:t>
            </w:r>
            <w:proofErr w:type="spellStart"/>
            <w:r w:rsidRPr="00250F0B">
              <w:rPr>
                <w:color w:val="000000"/>
              </w:rPr>
              <w:t>Юнион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proofErr w:type="spellStart"/>
            <w:r w:rsidRPr="00250F0B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r w:rsidRPr="00250F0B">
              <w:rPr>
                <w:color w:val="000000"/>
              </w:rPr>
              <w:t>2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250F0B" w:rsidRDefault="002D1453" w:rsidP="002D1453">
            <w:pPr>
              <w:rPr>
                <w:color w:val="000000"/>
              </w:rPr>
            </w:pPr>
            <w:r w:rsidRPr="00250F0B">
              <w:rPr>
                <w:color w:val="000000"/>
              </w:rPr>
              <w:t>472260401110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rPr>
                <w:color w:val="000000"/>
              </w:rPr>
            </w:pPr>
            <w:r w:rsidRPr="00250F0B">
              <w:rPr>
                <w:color w:val="000000"/>
              </w:rPr>
              <w:t xml:space="preserve">Запасные части для торцовых уплотнений ТУСЭ 5000.01.00.000 СЭ 5000-160 </w:t>
            </w:r>
            <w:proofErr w:type="spellStart"/>
            <w:r w:rsidRPr="00250F0B">
              <w:rPr>
                <w:color w:val="000000"/>
              </w:rPr>
              <w:t>Юнион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proofErr w:type="spellStart"/>
            <w:r w:rsidRPr="00250F0B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r w:rsidRPr="00250F0B">
              <w:rPr>
                <w:color w:val="000000"/>
              </w:rPr>
              <w:t>4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250F0B" w:rsidRDefault="002D1453" w:rsidP="002D1453">
            <w:pPr>
              <w:rPr>
                <w:color w:val="000000"/>
              </w:rPr>
            </w:pPr>
            <w:r w:rsidRPr="00250F0B">
              <w:rPr>
                <w:color w:val="000000"/>
              </w:rPr>
              <w:t>472260501000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rPr>
                <w:color w:val="000000"/>
              </w:rPr>
            </w:pPr>
            <w:r w:rsidRPr="00250F0B">
              <w:rPr>
                <w:color w:val="000000"/>
              </w:rPr>
              <w:t>Вал Н19.09.32.01.СЭ 5000-160.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proofErr w:type="spellStart"/>
            <w:r w:rsidRPr="00250F0B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r w:rsidRPr="00250F0B">
              <w:rPr>
                <w:color w:val="000000"/>
              </w:rPr>
              <w:t>2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250F0B" w:rsidRDefault="002D1453" w:rsidP="002D1453">
            <w:pPr>
              <w:rPr>
                <w:color w:val="000000"/>
              </w:rPr>
            </w:pPr>
            <w:r w:rsidRPr="00250F0B">
              <w:rPr>
                <w:color w:val="000000"/>
              </w:rPr>
              <w:t>472260601110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rPr>
                <w:color w:val="000000"/>
              </w:rPr>
            </w:pPr>
            <w:r w:rsidRPr="00250F0B">
              <w:rPr>
                <w:color w:val="000000"/>
              </w:rPr>
              <w:t>Муфта пластинчатая 1651.00.00.000ПС насоса СЭ 5000-160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proofErr w:type="spellStart"/>
            <w:r w:rsidRPr="00250F0B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r w:rsidRPr="00250F0B">
              <w:rPr>
                <w:color w:val="000000"/>
              </w:rPr>
              <w:t>2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250F0B" w:rsidRDefault="002D1453" w:rsidP="002D1453">
            <w:pPr>
              <w:rPr>
                <w:color w:val="000000"/>
              </w:rPr>
            </w:pPr>
            <w:r w:rsidRPr="00250F0B">
              <w:rPr>
                <w:color w:val="000000"/>
              </w:rPr>
              <w:t>472260701000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rPr>
                <w:color w:val="000000"/>
              </w:rPr>
            </w:pPr>
            <w:r w:rsidRPr="00250F0B">
              <w:rPr>
                <w:color w:val="000000"/>
              </w:rPr>
              <w:t>Кольцо уплотнительное Н19.09.20.03 СЭ5000-160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proofErr w:type="spellStart"/>
            <w:r w:rsidRPr="00250F0B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</w:pPr>
            <w:r w:rsidRPr="00250F0B">
              <w:rPr>
                <w:color w:val="000000"/>
              </w:rPr>
              <w:t>2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250F0B" w:rsidRDefault="002D1453" w:rsidP="002D1453">
            <w:pPr>
              <w:rPr>
                <w:color w:val="000000"/>
              </w:rPr>
            </w:pPr>
            <w:r w:rsidRPr="00250F0B">
              <w:rPr>
                <w:color w:val="000000"/>
              </w:rPr>
              <w:t>710000022200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rPr>
                <w:color w:val="000000"/>
              </w:rPr>
            </w:pPr>
            <w:r w:rsidRPr="00250F0B">
              <w:rPr>
                <w:color w:val="000000"/>
              </w:rPr>
              <w:t>Подшипник 36318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proofErr w:type="spellStart"/>
            <w:r w:rsidRPr="00250F0B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2D1453" w:rsidRPr="00250F0B" w:rsidRDefault="002D1453" w:rsidP="00EC4826">
            <w:pPr>
              <w:jc w:val="center"/>
            </w:pPr>
            <w:r w:rsidRPr="00250F0B">
              <w:rPr>
                <w:color w:val="000000"/>
              </w:rPr>
              <w:t>10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250F0B" w:rsidRDefault="002D1453" w:rsidP="002D1453">
            <w:pPr>
              <w:rPr>
                <w:color w:val="000000"/>
              </w:rPr>
            </w:pPr>
            <w:r w:rsidRPr="00250F0B">
              <w:rPr>
                <w:color w:val="000000"/>
              </w:rPr>
              <w:t>713180000010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rPr>
                <w:color w:val="000000"/>
              </w:rPr>
            </w:pPr>
            <w:r w:rsidRPr="00250F0B">
              <w:rPr>
                <w:color w:val="000000"/>
              </w:rPr>
              <w:t>Подшипник  318 /6318/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250F0B" w:rsidRDefault="002D1453" w:rsidP="00EC4826">
            <w:pPr>
              <w:jc w:val="center"/>
              <w:rPr>
                <w:color w:val="000000"/>
              </w:rPr>
            </w:pPr>
            <w:proofErr w:type="spellStart"/>
            <w:r w:rsidRPr="00250F0B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</w:tcPr>
          <w:p w:rsidR="002D1453" w:rsidRPr="00250F0B" w:rsidRDefault="002D1453" w:rsidP="00EC4826">
            <w:pPr>
              <w:jc w:val="center"/>
            </w:pPr>
            <w:r w:rsidRPr="00250F0B">
              <w:rPr>
                <w:color w:val="000000"/>
              </w:rPr>
              <w:t>10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A06E26" w:rsidRDefault="002D1453" w:rsidP="002D1453">
            <w:pPr>
              <w:rPr>
                <w:color w:val="000000"/>
              </w:rPr>
            </w:pPr>
            <w:r w:rsidRPr="00A06E26">
              <w:rPr>
                <w:color w:val="000000"/>
              </w:rPr>
              <w:t>021010501031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A06E26" w:rsidRDefault="002D1453" w:rsidP="00EC4826">
            <w:pPr>
              <w:rPr>
                <w:color w:val="000000"/>
              </w:rPr>
            </w:pPr>
            <w:r w:rsidRPr="00A06E26">
              <w:rPr>
                <w:color w:val="000000"/>
              </w:rPr>
              <w:t>Кислород /в баллоне 40 лит/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A06E26" w:rsidRDefault="002D1453" w:rsidP="00EC4826">
            <w:pPr>
              <w:jc w:val="center"/>
              <w:rPr>
                <w:color w:val="000000"/>
              </w:rPr>
            </w:pPr>
            <w:proofErr w:type="spellStart"/>
            <w:r w:rsidRPr="00A06E26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  <w:vAlign w:val="center"/>
          </w:tcPr>
          <w:p w:rsidR="002D1453" w:rsidRPr="00A25403" w:rsidRDefault="002D1453" w:rsidP="00EC4826">
            <w:pPr>
              <w:jc w:val="center"/>
            </w:pPr>
            <w:r>
              <w:t>40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A06E26" w:rsidRDefault="002D1453" w:rsidP="002D1453">
            <w:pPr>
              <w:rPr>
                <w:color w:val="000000"/>
              </w:rPr>
            </w:pPr>
            <w:r w:rsidRPr="00A06E26">
              <w:rPr>
                <w:color w:val="000000"/>
              </w:rPr>
              <w:t>021010701030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A06E26" w:rsidRDefault="002D1453" w:rsidP="00EC4826">
            <w:pPr>
              <w:rPr>
                <w:color w:val="000000"/>
              </w:rPr>
            </w:pPr>
            <w:r w:rsidRPr="00A06E26">
              <w:rPr>
                <w:color w:val="000000"/>
              </w:rPr>
              <w:t>Пропан /в баллоне 50 лит/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A06E26" w:rsidRDefault="002D1453" w:rsidP="00EC4826">
            <w:pPr>
              <w:jc w:val="center"/>
              <w:rPr>
                <w:color w:val="000000"/>
              </w:rPr>
            </w:pPr>
            <w:proofErr w:type="spellStart"/>
            <w:r w:rsidRPr="00A06E26">
              <w:rPr>
                <w:color w:val="000000"/>
              </w:rPr>
              <w:t>шт</w:t>
            </w:r>
            <w:proofErr w:type="spellEnd"/>
          </w:p>
        </w:tc>
        <w:tc>
          <w:tcPr>
            <w:tcW w:w="2125" w:type="dxa"/>
            <w:shd w:val="clear" w:color="auto" w:fill="auto"/>
            <w:noWrap/>
            <w:vAlign w:val="center"/>
          </w:tcPr>
          <w:p w:rsidR="002D1453" w:rsidRPr="00A25403" w:rsidRDefault="002D1453" w:rsidP="00EC4826">
            <w:pPr>
              <w:jc w:val="center"/>
            </w:pPr>
            <w:r>
              <w:t>10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A06E26" w:rsidRDefault="002D1453" w:rsidP="002D1453">
            <w:pPr>
              <w:rPr>
                <w:color w:val="000000"/>
              </w:rPr>
            </w:pPr>
            <w:r w:rsidRPr="00A06E26">
              <w:rPr>
                <w:color w:val="000000"/>
              </w:rPr>
              <w:t>241020103000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A06E26" w:rsidRDefault="002D1453" w:rsidP="00EC4826">
            <w:pPr>
              <w:rPr>
                <w:color w:val="000000"/>
              </w:rPr>
            </w:pPr>
            <w:r w:rsidRPr="00A06E26">
              <w:rPr>
                <w:color w:val="000000"/>
              </w:rPr>
              <w:t>Электроды УОНИ 13/55 Д3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A06E26" w:rsidRDefault="002D1453" w:rsidP="00EC4826">
            <w:pPr>
              <w:jc w:val="center"/>
              <w:rPr>
                <w:color w:val="000000"/>
              </w:rPr>
            </w:pPr>
            <w:r w:rsidRPr="00A06E26">
              <w:rPr>
                <w:color w:val="000000"/>
              </w:rPr>
              <w:t>т</w:t>
            </w:r>
          </w:p>
        </w:tc>
        <w:tc>
          <w:tcPr>
            <w:tcW w:w="2125" w:type="dxa"/>
            <w:shd w:val="clear" w:color="auto" w:fill="auto"/>
            <w:noWrap/>
            <w:vAlign w:val="center"/>
          </w:tcPr>
          <w:p w:rsidR="002D1453" w:rsidRPr="00A25403" w:rsidRDefault="002D1453" w:rsidP="00EC4826">
            <w:pPr>
              <w:jc w:val="center"/>
            </w:pPr>
            <w:r>
              <w:t>0.05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A06E26" w:rsidRDefault="002D1453" w:rsidP="002D1453">
            <w:pPr>
              <w:rPr>
                <w:color w:val="000000"/>
              </w:rPr>
            </w:pPr>
            <w:r w:rsidRPr="00A06E26">
              <w:rPr>
                <w:color w:val="000000"/>
              </w:rPr>
              <w:t>241020104000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A06E26" w:rsidRDefault="002D1453" w:rsidP="00EC4826">
            <w:pPr>
              <w:rPr>
                <w:color w:val="000000"/>
              </w:rPr>
            </w:pPr>
            <w:r w:rsidRPr="00A06E26">
              <w:rPr>
                <w:color w:val="000000"/>
              </w:rPr>
              <w:t>Электроды УОНИ 13/55 Д4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A06E26" w:rsidRDefault="002D1453" w:rsidP="00EC4826">
            <w:pPr>
              <w:jc w:val="center"/>
              <w:rPr>
                <w:color w:val="000000"/>
              </w:rPr>
            </w:pPr>
            <w:r w:rsidRPr="00A06E26">
              <w:rPr>
                <w:color w:val="000000"/>
              </w:rPr>
              <w:t>т</w:t>
            </w:r>
          </w:p>
        </w:tc>
        <w:tc>
          <w:tcPr>
            <w:tcW w:w="2125" w:type="dxa"/>
            <w:shd w:val="clear" w:color="auto" w:fill="auto"/>
            <w:noWrap/>
            <w:vAlign w:val="center"/>
          </w:tcPr>
          <w:p w:rsidR="002D1453" w:rsidRPr="00A25403" w:rsidRDefault="002D1453" w:rsidP="00EC4826">
            <w:pPr>
              <w:jc w:val="center"/>
            </w:pPr>
            <w:r>
              <w:t>0.04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A06E26" w:rsidRDefault="002D1453" w:rsidP="002D1453">
            <w:pPr>
              <w:rPr>
                <w:color w:val="000000"/>
              </w:rPr>
            </w:pPr>
            <w:r w:rsidRPr="00A06E26">
              <w:rPr>
                <w:color w:val="000000"/>
              </w:rPr>
              <w:t>241020202500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A06E26" w:rsidRDefault="002D1453" w:rsidP="00EC4826">
            <w:pPr>
              <w:rPr>
                <w:color w:val="000000"/>
              </w:rPr>
            </w:pPr>
            <w:r w:rsidRPr="00A06E26">
              <w:rPr>
                <w:color w:val="000000"/>
              </w:rPr>
              <w:t>Электроды ЦУ-5 Д2.5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A06E26" w:rsidRDefault="002D1453" w:rsidP="00EC4826">
            <w:pPr>
              <w:jc w:val="center"/>
              <w:rPr>
                <w:color w:val="000000"/>
              </w:rPr>
            </w:pPr>
            <w:r w:rsidRPr="00A06E26">
              <w:rPr>
                <w:color w:val="000000"/>
              </w:rPr>
              <w:t>т</w:t>
            </w:r>
          </w:p>
        </w:tc>
        <w:tc>
          <w:tcPr>
            <w:tcW w:w="2125" w:type="dxa"/>
            <w:shd w:val="clear" w:color="auto" w:fill="auto"/>
            <w:noWrap/>
            <w:vAlign w:val="center"/>
          </w:tcPr>
          <w:p w:rsidR="002D1453" w:rsidRPr="00A25403" w:rsidRDefault="002D1453" w:rsidP="00EC4826">
            <w:pPr>
              <w:jc w:val="center"/>
            </w:pPr>
            <w:r>
              <w:t>0.02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A06E26" w:rsidRDefault="002D1453" w:rsidP="002D1453">
            <w:pPr>
              <w:rPr>
                <w:color w:val="000000"/>
              </w:rPr>
            </w:pPr>
            <w:r w:rsidRPr="00A06E26">
              <w:rPr>
                <w:color w:val="000000"/>
              </w:rPr>
              <w:t>241040103000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A06E26" w:rsidRDefault="002D1453" w:rsidP="00EC4826">
            <w:pPr>
              <w:rPr>
                <w:color w:val="000000"/>
              </w:rPr>
            </w:pPr>
            <w:r w:rsidRPr="00A06E26">
              <w:rPr>
                <w:color w:val="000000"/>
              </w:rPr>
              <w:t>Электроды ТМЛ-3У Д3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A06E26" w:rsidRDefault="002D1453" w:rsidP="00EC4826">
            <w:pPr>
              <w:jc w:val="center"/>
              <w:rPr>
                <w:color w:val="000000"/>
              </w:rPr>
            </w:pPr>
            <w:r w:rsidRPr="00A06E26">
              <w:rPr>
                <w:color w:val="000000"/>
              </w:rPr>
              <w:t>т</w:t>
            </w:r>
          </w:p>
        </w:tc>
        <w:tc>
          <w:tcPr>
            <w:tcW w:w="2125" w:type="dxa"/>
            <w:shd w:val="clear" w:color="auto" w:fill="auto"/>
            <w:noWrap/>
            <w:vAlign w:val="center"/>
          </w:tcPr>
          <w:p w:rsidR="002D1453" w:rsidRPr="00A25403" w:rsidRDefault="002D1453" w:rsidP="00EC4826">
            <w:pPr>
              <w:jc w:val="center"/>
            </w:pPr>
            <w:r>
              <w:t>0.015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848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8"/>
              </w:num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2D1453" w:rsidRPr="00A06E26" w:rsidRDefault="002D1453" w:rsidP="002D1453">
            <w:pPr>
              <w:rPr>
                <w:color w:val="000000"/>
              </w:rPr>
            </w:pPr>
            <w:r w:rsidRPr="00A06E26">
              <w:rPr>
                <w:color w:val="000000"/>
              </w:rPr>
              <w:t>242020103000</w:t>
            </w:r>
          </w:p>
        </w:tc>
        <w:tc>
          <w:tcPr>
            <w:tcW w:w="3399" w:type="dxa"/>
            <w:shd w:val="clear" w:color="auto" w:fill="auto"/>
            <w:noWrap/>
            <w:vAlign w:val="center"/>
          </w:tcPr>
          <w:p w:rsidR="002D1453" w:rsidRPr="00A06E26" w:rsidRDefault="002D1453" w:rsidP="00EC4826">
            <w:pPr>
              <w:rPr>
                <w:color w:val="000000"/>
              </w:rPr>
            </w:pPr>
            <w:r w:rsidRPr="00A06E26">
              <w:rPr>
                <w:color w:val="000000"/>
              </w:rPr>
              <w:t>Электроды ЭА-395/9 Д3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D1453" w:rsidRPr="00A06E26" w:rsidRDefault="002D1453" w:rsidP="00EC4826">
            <w:pPr>
              <w:jc w:val="center"/>
              <w:rPr>
                <w:color w:val="000000"/>
              </w:rPr>
            </w:pPr>
            <w:r w:rsidRPr="00A06E26">
              <w:rPr>
                <w:color w:val="000000"/>
              </w:rPr>
              <w:t>т</w:t>
            </w:r>
          </w:p>
        </w:tc>
        <w:tc>
          <w:tcPr>
            <w:tcW w:w="2125" w:type="dxa"/>
            <w:shd w:val="clear" w:color="auto" w:fill="auto"/>
            <w:noWrap/>
            <w:vAlign w:val="center"/>
          </w:tcPr>
          <w:p w:rsidR="002D1453" w:rsidRPr="00A25403" w:rsidRDefault="002D1453" w:rsidP="00EC4826">
            <w:pPr>
              <w:jc w:val="center"/>
            </w:pPr>
            <w:r>
              <w:t>0.02</w:t>
            </w:r>
          </w:p>
        </w:tc>
      </w:tr>
    </w:tbl>
    <w:p w:rsidR="00C9259B" w:rsidRPr="0060392F" w:rsidRDefault="00C9259B" w:rsidP="00C9259B">
      <w:pPr>
        <w:suppressAutoHyphens/>
        <w:jc w:val="both"/>
      </w:pPr>
    </w:p>
    <w:p w:rsidR="00C9259B" w:rsidRDefault="00186105" w:rsidP="00C9259B">
      <w:pPr>
        <w:rPr>
          <w:b/>
        </w:rPr>
      </w:pPr>
      <w:r w:rsidRPr="0060392F">
        <w:rPr>
          <w:b/>
        </w:rPr>
        <w:t>6.</w:t>
      </w:r>
      <w:r w:rsidR="00C9259B" w:rsidRPr="0060392F">
        <w:rPr>
          <w:b/>
        </w:rPr>
        <w:t xml:space="preserve">2.Запасные части и материалы, поставку которых </w:t>
      </w:r>
      <w:r w:rsidR="007D79F7" w:rsidRPr="0060392F">
        <w:rPr>
          <w:b/>
        </w:rPr>
        <w:t xml:space="preserve">может </w:t>
      </w:r>
      <w:r w:rsidR="00C9259B" w:rsidRPr="0060392F">
        <w:rPr>
          <w:b/>
        </w:rPr>
        <w:t>производит</w:t>
      </w:r>
      <w:r w:rsidR="007D79F7" w:rsidRPr="0060392F">
        <w:rPr>
          <w:b/>
        </w:rPr>
        <w:t>ь</w:t>
      </w:r>
      <w:r w:rsidR="00C9259B" w:rsidRPr="0060392F">
        <w:rPr>
          <w:b/>
        </w:rPr>
        <w:t xml:space="preserve"> </w:t>
      </w:r>
      <w:r w:rsidR="005A4DB8" w:rsidRPr="0060392F">
        <w:rPr>
          <w:b/>
        </w:rPr>
        <w:t>п</w:t>
      </w:r>
      <w:r w:rsidR="00C9259B" w:rsidRPr="0060392F">
        <w:rPr>
          <w:b/>
        </w:rPr>
        <w:t>одрядчик</w:t>
      </w:r>
      <w:r w:rsidR="007D79F7" w:rsidRPr="0060392F">
        <w:rPr>
          <w:b/>
        </w:rPr>
        <w:t xml:space="preserve"> по согл</w:t>
      </w:r>
      <w:r w:rsidR="007D79F7" w:rsidRPr="0060392F">
        <w:rPr>
          <w:b/>
        </w:rPr>
        <w:t>а</w:t>
      </w:r>
      <w:r w:rsidR="007D79F7" w:rsidRPr="0060392F">
        <w:rPr>
          <w:b/>
        </w:rPr>
        <w:t xml:space="preserve">сованию с </w:t>
      </w:r>
      <w:r w:rsidR="005A4DB8" w:rsidRPr="0060392F">
        <w:rPr>
          <w:b/>
        </w:rPr>
        <w:t>з</w:t>
      </w:r>
      <w:r w:rsidR="007D79F7" w:rsidRPr="0060392F">
        <w:rPr>
          <w:b/>
        </w:rPr>
        <w:t>аказчиком</w:t>
      </w:r>
      <w:r w:rsidR="00B24BED">
        <w:rPr>
          <w:b/>
        </w:rPr>
        <w:t xml:space="preserve"> в 2014 г.</w:t>
      </w:r>
      <w:r w:rsidR="00A05E29" w:rsidRPr="0060392F">
        <w:rPr>
          <w:b/>
        </w:rPr>
        <w:t>.</w:t>
      </w:r>
    </w:p>
    <w:p w:rsidR="00D60B04" w:rsidRPr="0060392F" w:rsidRDefault="00D60B04" w:rsidP="00D60B04">
      <w:pPr>
        <w:suppressAutoHyphens/>
        <w:jc w:val="right"/>
        <w:rPr>
          <w:b/>
        </w:rPr>
      </w:pPr>
      <w:r w:rsidRPr="00165703">
        <w:rPr>
          <w:i/>
        </w:rPr>
        <w:t xml:space="preserve">Таблица № </w:t>
      </w:r>
      <w:r>
        <w:rPr>
          <w:i/>
        </w:rPr>
        <w:t>5</w:t>
      </w:r>
    </w:p>
    <w:tbl>
      <w:tblPr>
        <w:tblW w:w="101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0"/>
        <w:gridCol w:w="5607"/>
        <w:gridCol w:w="1320"/>
        <w:gridCol w:w="2287"/>
      </w:tblGrid>
      <w:tr w:rsidR="00A05E29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vAlign w:val="center"/>
          </w:tcPr>
          <w:p w:rsidR="00A05E29" w:rsidRPr="0060392F" w:rsidRDefault="00A05E29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№ п/п</w:t>
            </w:r>
          </w:p>
        </w:tc>
        <w:tc>
          <w:tcPr>
            <w:tcW w:w="5607" w:type="dxa"/>
            <w:shd w:val="clear" w:color="auto" w:fill="auto"/>
            <w:vAlign w:val="center"/>
          </w:tcPr>
          <w:p w:rsidR="00A05E29" w:rsidRPr="0060392F" w:rsidRDefault="00A05E29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A05E29" w:rsidRPr="0060392F" w:rsidRDefault="00A05E29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Единица измерения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A05E29" w:rsidRPr="0060392F" w:rsidRDefault="00A05E29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Количество</w:t>
            </w:r>
          </w:p>
        </w:tc>
      </w:tr>
      <w:tr w:rsidR="00EB6E97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EB6E97" w:rsidRPr="00A5052D" w:rsidRDefault="00EB6E97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EB6E97" w:rsidRDefault="00EB6E97" w:rsidP="00EB6E97">
            <w:r>
              <w:t>Эмаль ПФ 133 разных цветов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center"/>
            </w:pPr>
            <w:r>
              <w:t>кг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EB6E97" w:rsidRDefault="002D1453" w:rsidP="00EB6E97">
            <w:pPr>
              <w:jc w:val="center"/>
            </w:pPr>
            <w:r>
              <w:t>2000</w:t>
            </w:r>
          </w:p>
        </w:tc>
      </w:tr>
      <w:tr w:rsidR="00EB6E97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EB6E97" w:rsidRPr="00A5052D" w:rsidRDefault="00EB6E97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EB6E97" w:rsidRPr="00A04620" w:rsidRDefault="00EB6E97" w:rsidP="00EB6E97">
            <w:r>
              <w:t>Растворитель Р-4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B6E97" w:rsidRPr="00A04620" w:rsidRDefault="00EB6E97" w:rsidP="00EB6E97">
            <w:pPr>
              <w:jc w:val="center"/>
            </w:pPr>
            <w:r>
              <w:t>кг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EB6E97" w:rsidRDefault="00A5052D" w:rsidP="00EB6E97">
            <w:pPr>
              <w:jc w:val="center"/>
            </w:pPr>
            <w:r>
              <w:t>2000</w:t>
            </w:r>
          </w:p>
        </w:tc>
      </w:tr>
      <w:tr w:rsidR="00EB6E97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EB6E97" w:rsidRPr="00A5052D" w:rsidRDefault="00EB6E97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EB6E97" w:rsidRDefault="00EB6E97" w:rsidP="00EB6E97">
            <w:r>
              <w:t>Грунтовка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center"/>
            </w:pPr>
            <w:r>
              <w:t>кг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EB6E97" w:rsidRDefault="00396078" w:rsidP="00EB6E97">
            <w:pPr>
              <w:jc w:val="center"/>
            </w:pPr>
            <w:r>
              <w:t>546</w:t>
            </w:r>
          </w:p>
        </w:tc>
      </w:tr>
      <w:tr w:rsidR="00EB6E97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EB6E97" w:rsidRPr="00A5052D" w:rsidRDefault="00EB6E97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EB6E97" w:rsidRPr="00FF6938" w:rsidRDefault="00EB6E97" w:rsidP="00EB6E97">
            <w:pPr>
              <w:jc w:val="both"/>
            </w:pPr>
            <w:r>
              <w:t xml:space="preserve">Ветошь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center"/>
            </w:pPr>
            <w:r>
              <w:t xml:space="preserve"> кг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EB6E97" w:rsidRDefault="00396078" w:rsidP="00EB6E97">
            <w:pPr>
              <w:jc w:val="center"/>
            </w:pPr>
            <w:r>
              <w:t>150</w:t>
            </w:r>
          </w:p>
        </w:tc>
      </w:tr>
      <w:tr w:rsidR="00EB6E97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EB6E97" w:rsidRPr="00A5052D" w:rsidRDefault="00EB6E97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EB6E97" w:rsidRPr="00F578C9" w:rsidRDefault="00EB6E97" w:rsidP="00EB6E97">
            <w:pPr>
              <w:jc w:val="both"/>
            </w:pPr>
            <w:r>
              <w:t>Краска ХВ-0278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center"/>
            </w:pPr>
            <w:r>
              <w:t>кг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center"/>
            </w:pPr>
            <w:r>
              <w:t>34,32</w:t>
            </w:r>
          </w:p>
        </w:tc>
      </w:tr>
      <w:tr w:rsidR="00EB6E97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EB6E97" w:rsidRPr="00A5052D" w:rsidRDefault="00EB6E97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both"/>
            </w:pPr>
            <w:r>
              <w:t>Грунтовка ВЛ-02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center"/>
            </w:pPr>
            <w:r>
              <w:t>кг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center"/>
            </w:pPr>
            <w:r>
              <w:t>21,6</w:t>
            </w:r>
          </w:p>
        </w:tc>
      </w:tr>
      <w:tr w:rsidR="00EB6E97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EB6E97" w:rsidRPr="00A5052D" w:rsidRDefault="00EB6E97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EB6E97" w:rsidRPr="00FF6938" w:rsidRDefault="00EB6E97" w:rsidP="00EB6E97">
            <w:pPr>
              <w:jc w:val="both"/>
            </w:pPr>
            <w:r w:rsidRPr="00FF6938">
              <w:t>Отвердитель</w:t>
            </w:r>
            <w:r>
              <w:t xml:space="preserve"> ПЭПА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center"/>
            </w:pPr>
            <w:r>
              <w:t>кг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EB6E97" w:rsidRPr="00EE3D65" w:rsidRDefault="00EB6E97" w:rsidP="00EB6E97">
            <w:pPr>
              <w:jc w:val="center"/>
            </w:pPr>
            <w:r>
              <w:t>15,0</w:t>
            </w:r>
          </w:p>
        </w:tc>
      </w:tr>
      <w:tr w:rsidR="00EB6E97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EB6E97" w:rsidRPr="00A5052D" w:rsidRDefault="00EB6E97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both"/>
            </w:pPr>
            <w:r>
              <w:t xml:space="preserve">Круги </w:t>
            </w:r>
            <w:proofErr w:type="spellStart"/>
            <w:r>
              <w:t>зачистные</w:t>
            </w:r>
            <w:proofErr w:type="spellEnd"/>
            <w:r>
              <w:t xml:space="preserve"> лепестковые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EB6E97" w:rsidRPr="00EE3D65" w:rsidRDefault="00EB6E97" w:rsidP="00EB6E97">
            <w:pPr>
              <w:jc w:val="center"/>
            </w:pPr>
            <w:r>
              <w:t>50,0</w:t>
            </w:r>
          </w:p>
        </w:tc>
      </w:tr>
      <w:tr w:rsidR="00EB6E97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EB6E97" w:rsidRPr="00A5052D" w:rsidRDefault="00EB6E97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both"/>
            </w:pPr>
            <w:r>
              <w:t xml:space="preserve">Уайт-спирит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center"/>
            </w:pPr>
            <w:r>
              <w:t>кг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EB6E97" w:rsidRDefault="002D1453" w:rsidP="00EB6E97">
            <w:pPr>
              <w:jc w:val="center"/>
            </w:pPr>
            <w:r>
              <w:t>1620</w:t>
            </w:r>
          </w:p>
        </w:tc>
      </w:tr>
      <w:tr w:rsidR="00EB6E97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EB6E97" w:rsidRPr="00A5052D" w:rsidRDefault="00EB6E97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both"/>
            </w:pPr>
            <w:r>
              <w:t>Преобразователь ржавчины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center"/>
            </w:pPr>
            <w:r>
              <w:t>кг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EB6E97" w:rsidRDefault="00396078" w:rsidP="00EB6E97">
            <w:pPr>
              <w:jc w:val="center"/>
            </w:pPr>
            <w:r>
              <w:t>90</w:t>
            </w:r>
          </w:p>
        </w:tc>
      </w:tr>
      <w:tr w:rsidR="00EB6E97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EB6E97" w:rsidRPr="00A5052D" w:rsidRDefault="00EB6E97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both"/>
            </w:pPr>
            <w:r>
              <w:t>Эпоксидный компаунд БЭП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center"/>
            </w:pPr>
            <w:r>
              <w:t>кг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EB6E97" w:rsidRDefault="00396078" w:rsidP="00EB6E97">
            <w:pPr>
              <w:jc w:val="center"/>
            </w:pPr>
            <w:r>
              <w:t>440</w:t>
            </w:r>
          </w:p>
        </w:tc>
      </w:tr>
      <w:tr w:rsidR="00EB6E97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EB6E97" w:rsidRPr="00A5052D" w:rsidRDefault="00EB6E97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EB6E97" w:rsidRPr="001C3ADB" w:rsidRDefault="00EB6E97" w:rsidP="00EB6E97">
            <w:r>
              <w:t xml:space="preserve">Сталь листовая </w:t>
            </w:r>
            <w:r w:rsidRPr="00EB6E97">
              <w:t>3</w:t>
            </w:r>
            <w:r>
              <w:t xml:space="preserve"> мм  ст.3   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center"/>
            </w:pPr>
            <w:r>
              <w:t>т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EB6E97" w:rsidRPr="005C1931" w:rsidRDefault="00EB6E97" w:rsidP="00EB6E97">
            <w:pPr>
              <w:jc w:val="center"/>
              <w:rPr>
                <w:color w:val="FF0000"/>
              </w:rPr>
            </w:pPr>
            <w:r w:rsidRPr="00EB6E97">
              <w:t>1,3</w:t>
            </w:r>
          </w:p>
        </w:tc>
      </w:tr>
      <w:tr w:rsidR="00EB6E97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EB6E97" w:rsidRPr="00A5052D" w:rsidRDefault="00EB6E97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EB6E97" w:rsidRPr="00744E54" w:rsidRDefault="00EB6E97" w:rsidP="00EB6E97">
            <w:pPr>
              <w:jc w:val="both"/>
            </w:pPr>
            <w:r w:rsidRPr="00FF6938">
              <w:t xml:space="preserve">Электроды </w:t>
            </w:r>
            <w:r>
              <w:t>УОНИ 13/55 d= 3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center"/>
            </w:pPr>
            <w:r>
              <w:t>кг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center"/>
            </w:pPr>
            <w:r>
              <w:t xml:space="preserve">200 </w:t>
            </w:r>
          </w:p>
        </w:tc>
      </w:tr>
      <w:tr w:rsidR="00EB6E97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EB6E97" w:rsidRPr="00A5052D" w:rsidRDefault="00EB6E97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EB6E97" w:rsidRPr="00610F6F" w:rsidRDefault="00EB6E97" w:rsidP="00EB6E97">
            <w:pPr>
              <w:jc w:val="both"/>
            </w:pPr>
            <w:r>
              <w:t xml:space="preserve">Электроды УОНИ 13/55 </w:t>
            </w:r>
            <w:r>
              <w:rPr>
                <w:lang w:val="en-US"/>
              </w:rPr>
              <w:t>d</w:t>
            </w:r>
            <w:r>
              <w:t>-4мм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center"/>
            </w:pPr>
            <w:r>
              <w:t xml:space="preserve">кг 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center"/>
            </w:pPr>
            <w:r>
              <w:t>80</w:t>
            </w:r>
          </w:p>
        </w:tc>
      </w:tr>
      <w:tr w:rsidR="00EB6E97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EB6E97" w:rsidRPr="00A5052D" w:rsidRDefault="00EB6E97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both"/>
            </w:pPr>
            <w:r>
              <w:t xml:space="preserve">Круги </w:t>
            </w:r>
            <w:proofErr w:type="spellStart"/>
            <w:r>
              <w:t>зачистные</w:t>
            </w:r>
            <w:proofErr w:type="spellEnd"/>
            <w:r>
              <w:t xml:space="preserve"> лепестковые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center"/>
            </w:pPr>
            <w:r>
              <w:t>15</w:t>
            </w:r>
          </w:p>
        </w:tc>
      </w:tr>
      <w:tr w:rsidR="00EB6E97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EB6E97" w:rsidRPr="00A5052D" w:rsidRDefault="00EB6E97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both"/>
            </w:pPr>
            <w:r>
              <w:t>Круги отрезные 4х150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center"/>
            </w:pPr>
            <w:r>
              <w:t>20</w:t>
            </w:r>
          </w:p>
        </w:tc>
      </w:tr>
      <w:tr w:rsidR="00EB6E97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EB6E97" w:rsidRPr="00A5052D" w:rsidRDefault="00EB6E97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both"/>
            </w:pPr>
            <w:r>
              <w:t>Круги шлифовальные 20х150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center"/>
            </w:pPr>
            <w:r>
              <w:t>10</w:t>
            </w:r>
          </w:p>
        </w:tc>
      </w:tr>
      <w:tr w:rsidR="00EB6E97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EB6E97" w:rsidRPr="00A5052D" w:rsidRDefault="00EB6E97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EB6E97" w:rsidRPr="00FF6938" w:rsidRDefault="00EB6E97" w:rsidP="00EB6E97">
            <w:pPr>
              <w:jc w:val="both"/>
            </w:pPr>
            <w:r>
              <w:t>Гуммированная резина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B6E97" w:rsidRPr="00FF6938" w:rsidRDefault="00EB6E97" w:rsidP="00EB6E97">
            <w:pPr>
              <w:jc w:val="center"/>
            </w:pPr>
            <w:r>
              <w:t>т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EB6E97" w:rsidRPr="00FF6938" w:rsidRDefault="00EB6E97" w:rsidP="00EB6E97">
            <w:pPr>
              <w:jc w:val="center"/>
            </w:pPr>
            <w:r>
              <w:t>0,25</w:t>
            </w:r>
          </w:p>
        </w:tc>
      </w:tr>
      <w:tr w:rsidR="00EB6E97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EB6E97" w:rsidRPr="00A5052D" w:rsidRDefault="00EB6E97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both"/>
            </w:pPr>
            <w:r>
              <w:t>Клей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B6E97" w:rsidRDefault="00396078" w:rsidP="00EB6E97">
            <w:pPr>
              <w:jc w:val="center"/>
            </w:pPr>
            <w:r>
              <w:t>кг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EB6E97" w:rsidRDefault="00EB6E97" w:rsidP="00EB6E97">
            <w:pPr>
              <w:jc w:val="center"/>
            </w:pPr>
            <w:r>
              <w:t>50</w:t>
            </w:r>
          </w:p>
        </w:tc>
      </w:tr>
      <w:tr w:rsidR="00EB6E97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EB6E97" w:rsidRPr="00A5052D" w:rsidRDefault="00EB6E97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EB6E97" w:rsidRPr="00FF6938" w:rsidRDefault="00EB6E97" w:rsidP="00EB6E97">
            <w:pPr>
              <w:jc w:val="both"/>
            </w:pPr>
            <w:r>
              <w:t>Дробь металлическая колотая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B6E97" w:rsidRPr="00FF6938" w:rsidRDefault="00EB6E97" w:rsidP="00396078">
            <w:r>
              <w:t xml:space="preserve">        </w:t>
            </w:r>
            <w:r w:rsidR="00396078">
              <w:t>т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EB6E97" w:rsidRPr="00FF6938" w:rsidRDefault="00904581" w:rsidP="00EB6E97">
            <w:pPr>
              <w:jc w:val="center"/>
            </w:pPr>
            <w:r>
              <w:t>3,5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</w:tcPr>
          <w:p w:rsidR="002D1453" w:rsidRPr="00EB17E9" w:rsidRDefault="002D1453" w:rsidP="00EC4826">
            <w:r w:rsidRPr="00EB17E9">
              <w:t xml:space="preserve">Грунт-эмаль ХС- 0320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D1453" w:rsidRPr="00EB17E9" w:rsidRDefault="002D1453" w:rsidP="00EC4826">
            <w:pPr>
              <w:jc w:val="center"/>
            </w:pPr>
            <w:r w:rsidRPr="00EB17E9">
              <w:t>кг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2D1453" w:rsidRDefault="002D1453" w:rsidP="00EC4826">
            <w:pPr>
              <w:jc w:val="center"/>
            </w:pPr>
            <w:r>
              <w:t>728,3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2D1453" w:rsidRDefault="002D1453" w:rsidP="00EC4826">
            <w:r>
              <w:t>Песок кварцевый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D1453" w:rsidRDefault="002D1453" w:rsidP="00EC4826">
            <w:pPr>
              <w:jc w:val="center"/>
            </w:pPr>
            <w:r>
              <w:t>кг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2D1453" w:rsidRDefault="002D1453" w:rsidP="00EC4826">
            <w:pPr>
              <w:jc w:val="center"/>
            </w:pPr>
            <w:r>
              <w:t>843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2D1453" w:rsidRPr="00EC55EB" w:rsidRDefault="002D1453" w:rsidP="00EC4826">
            <w:r w:rsidRPr="00EC55EB">
              <w:t xml:space="preserve">Отводы 90 град. 108х5,  ст.20, ГОСТ 17375-2001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D1453" w:rsidRPr="00EC55EB" w:rsidRDefault="002D1453" w:rsidP="00EC4826">
            <w:pPr>
              <w:jc w:val="center"/>
            </w:pPr>
            <w:r w:rsidRPr="00EC55EB">
              <w:t>шт.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2D1453" w:rsidRPr="00EC55EB" w:rsidRDefault="002D1453" w:rsidP="00EC4826">
            <w:pPr>
              <w:jc w:val="center"/>
            </w:pPr>
            <w:r w:rsidRPr="00EC55EB">
              <w:t>13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2D1453" w:rsidRPr="00EC55EB" w:rsidRDefault="002D1453" w:rsidP="00EC4826">
            <w:r w:rsidRPr="00EC55EB">
              <w:t>Фланец 1-100-10 ст.20 ГОСТ 12820 -80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D1453" w:rsidRPr="00EC55EB" w:rsidRDefault="002D1453" w:rsidP="00EC4826">
            <w:pPr>
              <w:jc w:val="center"/>
            </w:pPr>
            <w:r w:rsidRPr="00EC55EB">
              <w:t>шт.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2D1453" w:rsidRPr="00EC55EB" w:rsidRDefault="002D1453" w:rsidP="00EC4826">
            <w:pPr>
              <w:jc w:val="center"/>
            </w:pPr>
            <w:r w:rsidRPr="00EC55EB">
              <w:t>2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2D1453" w:rsidRPr="00EC55EB" w:rsidRDefault="002D1453" w:rsidP="00EC4826">
            <w:r w:rsidRPr="00EC55EB">
              <w:t>Труба Д- 57х3,5 ГОСТ 8732 ст.20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D1453" w:rsidRPr="00EC55EB" w:rsidRDefault="002D1453" w:rsidP="00EC4826">
            <w:pPr>
              <w:jc w:val="center"/>
            </w:pPr>
            <w:r w:rsidRPr="00EC55EB">
              <w:t>м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2D1453" w:rsidRPr="00EC55EB" w:rsidRDefault="002D1453" w:rsidP="00EC4826">
            <w:pPr>
              <w:jc w:val="center"/>
            </w:pPr>
            <w:r w:rsidRPr="00EC55EB">
              <w:t>60,0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2D1453" w:rsidRPr="00EC55EB" w:rsidRDefault="002D1453" w:rsidP="00EC4826">
            <w:r w:rsidRPr="00EC55EB">
              <w:t xml:space="preserve">Отводы 57х4,  90 град. Ст.20, ГОСТ 17375-2001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D1453" w:rsidRPr="00EC55EB" w:rsidRDefault="002D1453" w:rsidP="00EC4826">
            <w:pPr>
              <w:jc w:val="center"/>
            </w:pPr>
            <w:proofErr w:type="spellStart"/>
            <w:r w:rsidRPr="00EC55EB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2D1453" w:rsidRPr="00EC55EB" w:rsidRDefault="002D1453" w:rsidP="00EC4826">
            <w:pPr>
              <w:jc w:val="center"/>
            </w:pPr>
            <w:r w:rsidRPr="00EC55EB">
              <w:t>6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2D1453" w:rsidRPr="00EC55EB" w:rsidRDefault="002D1453" w:rsidP="00EC4826">
            <w:r w:rsidRPr="00EC55EB">
              <w:t>Труба Д- 34х4,5 ГОСТ 8732 ст.20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D1453" w:rsidRPr="00EC55EB" w:rsidRDefault="002D1453" w:rsidP="00EC4826">
            <w:pPr>
              <w:jc w:val="center"/>
            </w:pPr>
            <w:r w:rsidRPr="00EC55EB">
              <w:t>м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2D1453" w:rsidRPr="00EC55EB" w:rsidRDefault="002D1453" w:rsidP="00EC4826">
            <w:pPr>
              <w:jc w:val="center"/>
            </w:pPr>
            <w:r w:rsidRPr="00EC55EB">
              <w:t>20,0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2D1453" w:rsidRPr="00EC55EB" w:rsidRDefault="002D1453" w:rsidP="00EC4826">
            <w:r w:rsidRPr="00EC55EB">
              <w:t>Труба Д- 159х4,5 ГОСТ 8732 ст.20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D1453" w:rsidRPr="00EC55EB" w:rsidRDefault="002D1453" w:rsidP="00EC4826">
            <w:pPr>
              <w:jc w:val="center"/>
            </w:pPr>
            <w:r w:rsidRPr="00EC55EB">
              <w:t>м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2D1453" w:rsidRPr="00EC55EB" w:rsidRDefault="002D1453" w:rsidP="00EC4826">
            <w:pPr>
              <w:jc w:val="center"/>
            </w:pPr>
            <w:r w:rsidRPr="00EC55EB">
              <w:t>70,0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2D1453" w:rsidRPr="00EC55EB" w:rsidRDefault="002D1453" w:rsidP="00EC4826">
            <w:r w:rsidRPr="00EC55EB">
              <w:t xml:space="preserve">Отводы 159х5,  90 град. Ст.20, ГОСТ 17375-2001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D1453" w:rsidRPr="00EC55EB" w:rsidRDefault="002D1453" w:rsidP="00EC4826">
            <w:pPr>
              <w:jc w:val="center"/>
            </w:pPr>
            <w:r w:rsidRPr="00EC55EB">
              <w:t>шт.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2D1453" w:rsidRPr="00EC55EB" w:rsidRDefault="002D1453" w:rsidP="00EC4826">
            <w:pPr>
              <w:jc w:val="center"/>
            </w:pPr>
            <w:r w:rsidRPr="00EC55EB">
              <w:t>7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2D1453" w:rsidRPr="00EC55EB" w:rsidRDefault="002D1453" w:rsidP="00EC4826">
            <w:r w:rsidRPr="00EC55EB">
              <w:t>Фланец 1-150-10 ст.20 ГОСТ 12820 -80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D1453" w:rsidRPr="00EC55EB" w:rsidRDefault="002D1453" w:rsidP="00EC4826">
            <w:pPr>
              <w:jc w:val="center"/>
            </w:pPr>
            <w:r w:rsidRPr="00EC55EB">
              <w:t>шт.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2D1453" w:rsidRPr="00EC55EB" w:rsidRDefault="002D1453" w:rsidP="00EC4826">
            <w:pPr>
              <w:jc w:val="center"/>
            </w:pPr>
            <w:r w:rsidRPr="00EC55EB">
              <w:t>2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2D1453" w:rsidRPr="00EC55EB" w:rsidRDefault="002D1453" w:rsidP="00EC4826">
            <w:r w:rsidRPr="00EC55EB">
              <w:t>Краска красного цвета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D1453" w:rsidRPr="00EC55EB" w:rsidRDefault="002D1453" w:rsidP="00EC4826">
            <w:pPr>
              <w:jc w:val="center"/>
            </w:pPr>
            <w:r>
              <w:t>кг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2D1453" w:rsidRPr="00EC55EB" w:rsidRDefault="002D1453" w:rsidP="00EC4826">
            <w:pPr>
              <w:jc w:val="center"/>
            </w:pPr>
            <w:r>
              <w:t>16,8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</w:tcPr>
          <w:p w:rsidR="002D1453" w:rsidRDefault="002D1453" w:rsidP="00EC4826">
            <w:pPr>
              <w:jc w:val="both"/>
            </w:pPr>
            <w:r>
              <w:t xml:space="preserve">Плиты </w:t>
            </w:r>
            <w:proofErr w:type="spellStart"/>
            <w:r>
              <w:t>минераловатные</w:t>
            </w:r>
            <w:proofErr w:type="spellEnd"/>
            <w:r>
              <w:t xml:space="preserve"> полужесткие на синтетич</w:t>
            </w:r>
            <w:r>
              <w:t>е</w:t>
            </w:r>
            <w:r>
              <w:t xml:space="preserve">ском связывающем толщиной 60  </w:t>
            </w:r>
          </w:p>
        </w:tc>
        <w:tc>
          <w:tcPr>
            <w:tcW w:w="1320" w:type="dxa"/>
            <w:shd w:val="clear" w:color="auto" w:fill="auto"/>
            <w:noWrap/>
          </w:tcPr>
          <w:p w:rsidR="002D1453" w:rsidRPr="000E09DB" w:rsidRDefault="002D1453" w:rsidP="00EC4826">
            <w:pPr>
              <w:jc w:val="center"/>
              <w:rPr>
                <w:vertAlign w:val="superscript"/>
              </w:rPr>
            </w:pPr>
            <w:r w:rsidRPr="000E09DB">
              <w:t>м</w:t>
            </w:r>
            <w:r w:rsidRPr="000E09DB">
              <w:rPr>
                <w:vertAlign w:val="superscript"/>
              </w:rPr>
              <w:t>3</w:t>
            </w:r>
          </w:p>
        </w:tc>
        <w:tc>
          <w:tcPr>
            <w:tcW w:w="2287" w:type="dxa"/>
            <w:shd w:val="clear" w:color="auto" w:fill="auto"/>
            <w:noWrap/>
          </w:tcPr>
          <w:p w:rsidR="002D1453" w:rsidRPr="00601469" w:rsidRDefault="002D1453" w:rsidP="00EC4826">
            <w:pPr>
              <w:widowControl w:val="0"/>
              <w:suppressAutoHyphens/>
              <w:jc w:val="center"/>
            </w:pPr>
            <w:r>
              <w:t>185,3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</w:tcPr>
          <w:p w:rsidR="002D1453" w:rsidRDefault="002D1453" w:rsidP="00EC4826">
            <w:pPr>
              <w:jc w:val="both"/>
            </w:pPr>
            <w:r>
              <w:t>Сталь тонколистовая оцинкованная 0,8</w:t>
            </w:r>
          </w:p>
        </w:tc>
        <w:tc>
          <w:tcPr>
            <w:tcW w:w="1320" w:type="dxa"/>
            <w:shd w:val="clear" w:color="auto" w:fill="auto"/>
            <w:noWrap/>
          </w:tcPr>
          <w:p w:rsidR="002D1453" w:rsidRPr="000E09DB" w:rsidRDefault="002D1453" w:rsidP="00EC4826">
            <w:pPr>
              <w:jc w:val="center"/>
            </w:pPr>
            <w:r w:rsidRPr="000E09DB">
              <w:t>м</w:t>
            </w:r>
            <w:r w:rsidRPr="006F6EFE">
              <w:rPr>
                <w:vertAlign w:val="superscript"/>
              </w:rPr>
              <w:t>2</w:t>
            </w:r>
          </w:p>
        </w:tc>
        <w:tc>
          <w:tcPr>
            <w:tcW w:w="2287" w:type="dxa"/>
            <w:shd w:val="clear" w:color="auto" w:fill="auto"/>
            <w:noWrap/>
          </w:tcPr>
          <w:p w:rsidR="002D1453" w:rsidRDefault="002D1453" w:rsidP="00EC4826">
            <w:pPr>
              <w:widowControl w:val="0"/>
              <w:suppressAutoHyphens/>
              <w:jc w:val="center"/>
            </w:pPr>
            <w:r>
              <w:t>3706,0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</w:tcPr>
          <w:p w:rsidR="002D1453" w:rsidRDefault="002D1453" w:rsidP="00EC4826">
            <w:pPr>
              <w:jc w:val="both"/>
            </w:pPr>
            <w:r>
              <w:t xml:space="preserve">Сетка металлическая № 20-0,5  </w:t>
            </w:r>
          </w:p>
        </w:tc>
        <w:tc>
          <w:tcPr>
            <w:tcW w:w="1320" w:type="dxa"/>
            <w:shd w:val="clear" w:color="auto" w:fill="auto"/>
            <w:noWrap/>
          </w:tcPr>
          <w:p w:rsidR="002D1453" w:rsidRPr="000E09DB" w:rsidRDefault="002D1453" w:rsidP="00EC4826">
            <w:pPr>
              <w:jc w:val="center"/>
            </w:pPr>
            <w:r w:rsidRPr="000E09DB">
              <w:t>м</w:t>
            </w:r>
            <w:r w:rsidRPr="006F6EFE">
              <w:rPr>
                <w:vertAlign w:val="superscript"/>
              </w:rPr>
              <w:t>2</w:t>
            </w:r>
          </w:p>
        </w:tc>
        <w:tc>
          <w:tcPr>
            <w:tcW w:w="2287" w:type="dxa"/>
            <w:shd w:val="clear" w:color="auto" w:fill="auto"/>
            <w:noWrap/>
          </w:tcPr>
          <w:p w:rsidR="002D1453" w:rsidRDefault="002D1453" w:rsidP="00EC4826">
            <w:pPr>
              <w:widowControl w:val="0"/>
              <w:suppressAutoHyphens/>
              <w:jc w:val="center"/>
            </w:pPr>
            <w:r>
              <w:t>3706,0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2D1453" w:rsidRDefault="002D1453" w:rsidP="00EC4826">
            <w:pPr>
              <w:jc w:val="both"/>
            </w:pPr>
            <w:r>
              <w:t>Винты самонарезающие для металла 4.0 х12-011Ц ГОСТ 10621-80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D1453" w:rsidRDefault="00A5052D" w:rsidP="00EC4826">
            <w:pPr>
              <w:jc w:val="center"/>
            </w:pPr>
            <w:r>
              <w:t>Шт.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2D1453" w:rsidRDefault="00A5052D" w:rsidP="00EC4826">
            <w:pPr>
              <w:jc w:val="center"/>
            </w:pPr>
            <w:r>
              <w:t>12000</w:t>
            </w:r>
          </w:p>
        </w:tc>
      </w:tr>
      <w:tr w:rsidR="002D1453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2D1453" w:rsidRPr="00A5052D" w:rsidRDefault="002D1453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2D1453" w:rsidRDefault="002D1453" w:rsidP="00EC4826">
            <w:pPr>
              <w:jc w:val="both"/>
            </w:pPr>
            <w:r>
              <w:t>Винты самонарезающие для металла 6.3 х51</w:t>
            </w:r>
          </w:p>
        </w:tc>
        <w:tc>
          <w:tcPr>
            <w:tcW w:w="1320" w:type="dxa"/>
            <w:shd w:val="clear" w:color="auto" w:fill="auto"/>
            <w:noWrap/>
          </w:tcPr>
          <w:p w:rsidR="002D1453" w:rsidRDefault="002D1453" w:rsidP="00EC4826">
            <w:pPr>
              <w:jc w:val="center"/>
            </w:pPr>
            <w:r>
              <w:t>Шт.</w:t>
            </w:r>
          </w:p>
        </w:tc>
        <w:tc>
          <w:tcPr>
            <w:tcW w:w="2287" w:type="dxa"/>
            <w:shd w:val="clear" w:color="auto" w:fill="auto"/>
            <w:noWrap/>
          </w:tcPr>
          <w:p w:rsidR="002D1453" w:rsidRDefault="002D1453" w:rsidP="00396078">
            <w:pPr>
              <w:ind w:left="-714" w:firstLine="714"/>
              <w:jc w:val="center"/>
            </w:pPr>
            <w:r>
              <w:t>300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A5052D" w:rsidRDefault="00A5052D" w:rsidP="00EC4826">
            <w:proofErr w:type="spellStart"/>
            <w:r w:rsidRPr="00A5052D">
              <w:t>Rockwool</w:t>
            </w:r>
            <w:proofErr w:type="spellEnd"/>
            <w:r w:rsidRPr="00A5052D">
              <w:t xml:space="preserve"> Тех </w:t>
            </w:r>
            <w:proofErr w:type="spellStart"/>
            <w:r w:rsidRPr="00A5052D">
              <w:t>Баттс</w:t>
            </w:r>
            <w:proofErr w:type="spellEnd"/>
            <w:r w:rsidRPr="00A5052D">
              <w:t xml:space="preserve"> 50 (1000х600х60)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jc w:val="center"/>
            </w:pPr>
            <w:r w:rsidRPr="00A5052D">
              <w:t>м3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A5052D" w:rsidRDefault="00A5052D" w:rsidP="00EC4826">
            <w:pPr>
              <w:jc w:val="center"/>
            </w:pPr>
            <w:r w:rsidRPr="00A5052D">
              <w:t>100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A5052D" w:rsidRDefault="00A5052D" w:rsidP="00EC4826">
            <w:r w:rsidRPr="00A5052D">
              <w:t>Листы алюминиевые АД1Н толщ=0,8мм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jc w:val="center"/>
            </w:pPr>
            <w:r w:rsidRPr="00A5052D">
              <w:t>кг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A5052D" w:rsidRDefault="00A5052D" w:rsidP="00EC4826">
            <w:pPr>
              <w:jc w:val="center"/>
            </w:pPr>
            <w:r w:rsidRPr="00A5052D">
              <w:t>400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A5052D" w:rsidRDefault="00A5052D" w:rsidP="00EC4826">
            <w:r w:rsidRPr="00A5052D">
              <w:t xml:space="preserve">Мат </w:t>
            </w:r>
            <w:proofErr w:type="spellStart"/>
            <w:r w:rsidRPr="00A5052D">
              <w:t>минватный</w:t>
            </w:r>
            <w:proofErr w:type="spellEnd"/>
            <w:r w:rsidRPr="00A5052D">
              <w:t xml:space="preserve"> </w:t>
            </w:r>
            <w:proofErr w:type="spellStart"/>
            <w:r w:rsidRPr="00A5052D">
              <w:t>Роквул</w:t>
            </w:r>
            <w:proofErr w:type="spellEnd"/>
            <w:r w:rsidRPr="00A5052D">
              <w:t xml:space="preserve"> </w:t>
            </w:r>
            <w:proofErr w:type="spellStart"/>
            <w:r w:rsidRPr="00A5052D">
              <w:t>ТехМат</w:t>
            </w:r>
            <w:proofErr w:type="spellEnd"/>
            <w:r w:rsidRPr="00A5052D">
              <w:t xml:space="preserve"> 50 5000*1000*60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jc w:val="center"/>
            </w:pPr>
            <w:r w:rsidRPr="00A5052D">
              <w:t>м3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A5052D" w:rsidRDefault="00A5052D" w:rsidP="00EC4826">
            <w:pPr>
              <w:jc w:val="center"/>
            </w:pPr>
            <w:r w:rsidRPr="00A5052D">
              <w:t>2,5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A5052D" w:rsidRDefault="00A5052D" w:rsidP="00EC4826">
            <w:r w:rsidRPr="00A5052D">
              <w:t xml:space="preserve">Маты базальтовые прошивные МТБ-43 (2000х1000х80мм)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jc w:val="center"/>
            </w:pPr>
            <w:r w:rsidRPr="00A5052D">
              <w:t>м3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A5052D" w:rsidRDefault="00A5052D" w:rsidP="00EC4826">
            <w:pPr>
              <w:jc w:val="center"/>
            </w:pPr>
            <w:r w:rsidRPr="00A5052D">
              <w:t>25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A5052D" w:rsidRDefault="00A5052D" w:rsidP="00EC4826">
            <w:r w:rsidRPr="00A5052D">
              <w:t xml:space="preserve">Маты </w:t>
            </w:r>
            <w:proofErr w:type="spellStart"/>
            <w:r w:rsidRPr="00A5052D">
              <w:t>минватные</w:t>
            </w:r>
            <w:proofErr w:type="spellEnd"/>
            <w:r w:rsidRPr="00A5052D">
              <w:t xml:space="preserve"> М3-100 в обкладке из </w:t>
            </w:r>
            <w:proofErr w:type="spellStart"/>
            <w:r w:rsidRPr="00A5052D">
              <w:t>ст</w:t>
            </w:r>
            <w:proofErr w:type="spellEnd"/>
            <w:r w:rsidRPr="00A5052D">
              <w:t>/</w:t>
            </w:r>
            <w:proofErr w:type="spellStart"/>
            <w:r w:rsidRPr="00A5052D">
              <w:t>тк</w:t>
            </w:r>
            <w:proofErr w:type="spellEnd"/>
            <w:r w:rsidRPr="00A5052D">
              <w:t xml:space="preserve"> Т-23 (4423,73*1,12)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jc w:val="center"/>
            </w:pPr>
            <w:r w:rsidRPr="00A5052D">
              <w:t>м3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A5052D" w:rsidRDefault="00A5052D" w:rsidP="00EC4826">
            <w:pPr>
              <w:jc w:val="center"/>
            </w:pPr>
            <w:r w:rsidRPr="00A5052D">
              <w:t>3,5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A5052D" w:rsidRDefault="00A5052D" w:rsidP="00EC4826">
            <w:r w:rsidRPr="00A5052D">
              <w:t>Металлопрокат оцинкован. 0,55х1250мм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jc w:val="center"/>
            </w:pPr>
            <w:r w:rsidRPr="00A5052D">
              <w:t>т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A5052D" w:rsidRDefault="00A5052D" w:rsidP="00EC4826">
            <w:pPr>
              <w:jc w:val="center"/>
            </w:pPr>
            <w:r w:rsidRPr="00A5052D">
              <w:t>1,7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A5052D" w:rsidRDefault="00A5052D" w:rsidP="00EC4826">
            <w:r w:rsidRPr="00A5052D">
              <w:t xml:space="preserve">Проволока  черная Ф 1,6 мм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jc w:val="center"/>
            </w:pPr>
            <w:r w:rsidRPr="00A5052D">
              <w:t>кг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A5052D" w:rsidRDefault="00A5052D" w:rsidP="00EC4826">
            <w:pPr>
              <w:jc w:val="center"/>
            </w:pPr>
            <w:r w:rsidRPr="00A5052D">
              <w:t>766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A5052D" w:rsidRDefault="00A5052D" w:rsidP="00EC4826">
            <w:r w:rsidRPr="00A5052D">
              <w:t xml:space="preserve">Сетка </w:t>
            </w:r>
            <w:proofErr w:type="spellStart"/>
            <w:r w:rsidRPr="00A5052D">
              <w:t>металлич</w:t>
            </w:r>
            <w:proofErr w:type="spellEnd"/>
            <w:r w:rsidRPr="00A5052D">
              <w:t>. 15*15*1,2мм одинарная плетен.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jc w:val="center"/>
            </w:pPr>
            <w:r w:rsidRPr="00A5052D">
              <w:t>м2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A5052D" w:rsidRDefault="00A5052D" w:rsidP="00EC4826">
            <w:pPr>
              <w:jc w:val="center"/>
            </w:pPr>
            <w:r w:rsidRPr="00A5052D">
              <w:t>200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A5052D" w:rsidRDefault="00A5052D" w:rsidP="00EC4826">
            <w:r w:rsidRPr="00A5052D">
              <w:t xml:space="preserve">Сетка </w:t>
            </w:r>
            <w:proofErr w:type="spellStart"/>
            <w:r w:rsidRPr="00A5052D">
              <w:t>металлич</w:t>
            </w:r>
            <w:proofErr w:type="spellEnd"/>
            <w:r w:rsidRPr="00A5052D">
              <w:t>. 20*20*1,2мм одинарная плетен.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jc w:val="center"/>
            </w:pPr>
            <w:r w:rsidRPr="00A5052D">
              <w:t>м2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A5052D" w:rsidRDefault="00A5052D" w:rsidP="00EC4826">
            <w:pPr>
              <w:jc w:val="center"/>
            </w:pPr>
            <w:r w:rsidRPr="00A5052D">
              <w:t>1500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A5052D" w:rsidRDefault="00A5052D" w:rsidP="00EC4826">
            <w:r w:rsidRPr="00A5052D">
              <w:t xml:space="preserve">Смесь </w:t>
            </w:r>
            <w:proofErr w:type="spellStart"/>
            <w:r w:rsidRPr="00A5052D">
              <w:t>теплоизол</w:t>
            </w:r>
            <w:proofErr w:type="spellEnd"/>
            <w:r w:rsidRPr="00A5052D">
              <w:t xml:space="preserve"> </w:t>
            </w:r>
            <w:proofErr w:type="spellStart"/>
            <w:r w:rsidRPr="00A5052D">
              <w:t>энергетич</w:t>
            </w:r>
            <w:proofErr w:type="spellEnd"/>
            <w:r w:rsidRPr="00A5052D">
              <w:t>. СШТЭ "</w:t>
            </w:r>
            <w:proofErr w:type="spellStart"/>
            <w:r w:rsidRPr="00A5052D">
              <w:t>БэСТ</w:t>
            </w:r>
            <w:proofErr w:type="spellEnd"/>
            <w:r w:rsidRPr="00A5052D">
              <w:t xml:space="preserve">"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jc w:val="center"/>
            </w:pPr>
            <w:r w:rsidRPr="00A5052D">
              <w:t>кг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A5052D" w:rsidRDefault="00A5052D" w:rsidP="00EC4826">
            <w:pPr>
              <w:jc w:val="center"/>
            </w:pPr>
            <w:r w:rsidRPr="00A5052D">
              <w:t>3000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</w:tcPr>
          <w:p w:rsidR="00A5052D" w:rsidRPr="00A5052D" w:rsidRDefault="00A5052D" w:rsidP="00EC4826">
            <w:r w:rsidRPr="00A5052D">
              <w:t>Круг шлифовальный 125х6.0х22</w:t>
            </w:r>
          </w:p>
        </w:tc>
        <w:tc>
          <w:tcPr>
            <w:tcW w:w="1320" w:type="dxa"/>
            <w:shd w:val="clear" w:color="auto" w:fill="auto"/>
            <w:noWrap/>
          </w:tcPr>
          <w:p w:rsidR="00A5052D" w:rsidRPr="00A5052D" w:rsidRDefault="00A5052D" w:rsidP="00EC4826">
            <w:pPr>
              <w:jc w:val="center"/>
            </w:pPr>
            <w:proofErr w:type="spellStart"/>
            <w:r w:rsidRPr="00A5052D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A5052D" w:rsidRDefault="00A5052D" w:rsidP="00EC4826">
            <w:pPr>
              <w:jc w:val="center"/>
            </w:pPr>
            <w:r w:rsidRPr="00A5052D">
              <w:t>40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</w:tcPr>
          <w:p w:rsidR="00A5052D" w:rsidRPr="00A5052D" w:rsidRDefault="00A5052D" w:rsidP="00EC4826">
            <w:r w:rsidRPr="00A5052D">
              <w:t>Сталь лист. 5.0мм г/к ГОСТ-19903</w:t>
            </w:r>
          </w:p>
        </w:tc>
        <w:tc>
          <w:tcPr>
            <w:tcW w:w="1320" w:type="dxa"/>
            <w:shd w:val="clear" w:color="auto" w:fill="auto"/>
            <w:noWrap/>
          </w:tcPr>
          <w:p w:rsidR="00A5052D" w:rsidRPr="00A5052D" w:rsidRDefault="00A5052D" w:rsidP="00EC4826">
            <w:pPr>
              <w:jc w:val="center"/>
            </w:pPr>
            <w:r w:rsidRPr="00A5052D">
              <w:t>т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A5052D" w:rsidRDefault="00A5052D" w:rsidP="00EC4826">
            <w:pPr>
              <w:jc w:val="center"/>
            </w:pPr>
            <w:r w:rsidRPr="00A5052D">
              <w:t>0.1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</w:tcPr>
          <w:p w:rsidR="00A5052D" w:rsidRPr="00A5052D" w:rsidRDefault="00A5052D" w:rsidP="00EC4826">
            <w:r w:rsidRPr="00A5052D">
              <w:t xml:space="preserve">Сталь </w:t>
            </w:r>
            <w:proofErr w:type="spellStart"/>
            <w:r w:rsidRPr="00A5052D">
              <w:t>угл</w:t>
            </w:r>
            <w:proofErr w:type="spellEnd"/>
            <w:r w:rsidRPr="00A5052D">
              <w:t>. 63х63 ГОСТ 8509-93</w:t>
            </w:r>
          </w:p>
        </w:tc>
        <w:tc>
          <w:tcPr>
            <w:tcW w:w="1320" w:type="dxa"/>
            <w:shd w:val="clear" w:color="auto" w:fill="auto"/>
            <w:noWrap/>
          </w:tcPr>
          <w:p w:rsidR="00A5052D" w:rsidRPr="00A5052D" w:rsidRDefault="00A5052D" w:rsidP="00EC4826">
            <w:pPr>
              <w:jc w:val="center"/>
            </w:pPr>
            <w:r w:rsidRPr="00A5052D">
              <w:t>т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A5052D" w:rsidRDefault="00A5052D" w:rsidP="00EC4826">
            <w:pPr>
              <w:jc w:val="center"/>
            </w:pPr>
            <w:r w:rsidRPr="00A5052D">
              <w:t>0.5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</w:tcPr>
          <w:p w:rsidR="00A5052D" w:rsidRPr="0018760A" w:rsidRDefault="00A5052D" w:rsidP="00EC4826">
            <w:r w:rsidRPr="0018760A">
              <w:t>Швеллер N12 ГОСТ 8240-89</w:t>
            </w:r>
          </w:p>
        </w:tc>
        <w:tc>
          <w:tcPr>
            <w:tcW w:w="1320" w:type="dxa"/>
            <w:shd w:val="clear" w:color="auto" w:fill="auto"/>
            <w:noWrap/>
          </w:tcPr>
          <w:p w:rsidR="00A5052D" w:rsidRPr="0018760A" w:rsidRDefault="00A5052D" w:rsidP="00EC4826">
            <w:pPr>
              <w:jc w:val="center"/>
            </w:pPr>
            <w:r w:rsidRPr="0018760A">
              <w:t>т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226C18" w:rsidRDefault="00A5052D" w:rsidP="00EC4826">
            <w:pPr>
              <w:jc w:val="center"/>
            </w:pPr>
            <w:r>
              <w:t>1.0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</w:tcPr>
          <w:p w:rsidR="00A5052D" w:rsidRPr="0018760A" w:rsidRDefault="00A5052D" w:rsidP="00EC4826">
            <w:r w:rsidRPr="0018760A">
              <w:t>Сталь круг Д 20 ГОСТ 2590-88</w:t>
            </w:r>
          </w:p>
        </w:tc>
        <w:tc>
          <w:tcPr>
            <w:tcW w:w="1320" w:type="dxa"/>
            <w:shd w:val="clear" w:color="auto" w:fill="auto"/>
            <w:noWrap/>
          </w:tcPr>
          <w:p w:rsidR="00A5052D" w:rsidRPr="0018760A" w:rsidRDefault="00A5052D" w:rsidP="00EC4826">
            <w:pPr>
              <w:jc w:val="center"/>
            </w:pPr>
            <w:r w:rsidRPr="0018760A">
              <w:t>т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226C18" w:rsidRDefault="00A5052D" w:rsidP="00EC4826">
            <w:pPr>
              <w:jc w:val="center"/>
            </w:pPr>
            <w:r>
              <w:t>0.2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</w:tcPr>
          <w:p w:rsidR="00A5052D" w:rsidRPr="0018760A" w:rsidRDefault="00A5052D" w:rsidP="00EC4826">
            <w:r w:rsidRPr="0018760A">
              <w:t xml:space="preserve">Доска обрезная 50 </w:t>
            </w:r>
            <w:proofErr w:type="spellStart"/>
            <w:r w:rsidRPr="0018760A">
              <w:t>мм.хв.породы</w:t>
            </w:r>
            <w:proofErr w:type="spellEnd"/>
            <w:r w:rsidRPr="0018760A">
              <w:t>. 1 сорт</w:t>
            </w:r>
          </w:p>
        </w:tc>
        <w:tc>
          <w:tcPr>
            <w:tcW w:w="1320" w:type="dxa"/>
            <w:shd w:val="clear" w:color="auto" w:fill="auto"/>
            <w:noWrap/>
          </w:tcPr>
          <w:p w:rsidR="00A5052D" w:rsidRPr="0018760A" w:rsidRDefault="00A5052D" w:rsidP="00EC4826">
            <w:pPr>
              <w:jc w:val="center"/>
              <w:rPr>
                <w:vertAlign w:val="superscript"/>
              </w:rPr>
            </w:pPr>
            <w:r w:rsidRPr="0018760A">
              <w:t>м</w:t>
            </w:r>
            <w:r w:rsidRPr="0018760A">
              <w:rPr>
                <w:vertAlign w:val="superscript"/>
              </w:rPr>
              <w:t>3</w:t>
            </w:r>
          </w:p>
        </w:tc>
        <w:tc>
          <w:tcPr>
            <w:tcW w:w="2287" w:type="dxa"/>
            <w:shd w:val="clear" w:color="auto" w:fill="auto"/>
            <w:noWrap/>
          </w:tcPr>
          <w:p w:rsidR="00A5052D" w:rsidRPr="0018760A" w:rsidRDefault="00A5052D" w:rsidP="00EC4826">
            <w:pPr>
              <w:jc w:val="center"/>
            </w:pPr>
            <w:r>
              <w:t>4</w:t>
            </w:r>
            <w:r w:rsidRPr="0018760A">
              <w:t>.0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E15F97" w:rsidRDefault="00A5052D" w:rsidP="00EC4826">
            <w:r>
              <w:t xml:space="preserve">Мат </w:t>
            </w:r>
            <w:proofErr w:type="spellStart"/>
            <w:r>
              <w:t>минватный</w:t>
            </w:r>
            <w:proofErr w:type="spellEnd"/>
            <w:r>
              <w:t xml:space="preserve"> </w:t>
            </w:r>
            <w:r w:rsidRPr="00E15F97">
              <w:rPr>
                <w:lang w:val="en-US"/>
              </w:rPr>
              <w:t>Rockwool</w:t>
            </w:r>
            <w:r>
              <w:t xml:space="preserve"> </w:t>
            </w:r>
            <w:r w:rsidRPr="00E15F97">
              <w:t xml:space="preserve">ТЕХ МАТ-4500.1000.60 в обкладке из </w:t>
            </w:r>
            <w:proofErr w:type="spellStart"/>
            <w:r w:rsidRPr="00E15F97">
              <w:t>ст</w:t>
            </w:r>
            <w:proofErr w:type="spellEnd"/>
            <w:r w:rsidRPr="00E15F97">
              <w:t>/</w:t>
            </w:r>
            <w:proofErr w:type="spellStart"/>
            <w:r w:rsidRPr="00E15F97">
              <w:t>тк</w:t>
            </w:r>
            <w:proofErr w:type="spellEnd"/>
            <w:r w:rsidRPr="00E15F97">
              <w:t xml:space="preserve"> Т-13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18760A" w:rsidRDefault="00A5052D" w:rsidP="00EC4826">
            <w:pPr>
              <w:jc w:val="center"/>
            </w:pPr>
            <w:r w:rsidRPr="0018760A">
              <w:t>м</w:t>
            </w:r>
            <w:r w:rsidRPr="0018760A">
              <w:rPr>
                <w:vertAlign w:val="superscript"/>
              </w:rPr>
              <w:t>3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226C18" w:rsidRDefault="00A5052D" w:rsidP="00EC4826">
            <w:pPr>
              <w:jc w:val="center"/>
            </w:pPr>
            <w:r>
              <w:t>56.4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18760A" w:rsidRDefault="00A5052D" w:rsidP="00EC4826">
            <w:proofErr w:type="spellStart"/>
            <w:r>
              <w:t>Проволка</w:t>
            </w:r>
            <w:proofErr w:type="spellEnd"/>
            <w:r>
              <w:t xml:space="preserve"> черная </w:t>
            </w:r>
            <w:r w:rsidRPr="00E15F97">
              <w:rPr>
                <w:sz w:val="18"/>
                <w:szCs w:val="18"/>
              </w:rPr>
              <w:t>Ø</w:t>
            </w:r>
            <w:r>
              <w:rPr>
                <w:sz w:val="20"/>
                <w:szCs w:val="20"/>
              </w:rPr>
              <w:t xml:space="preserve"> </w:t>
            </w:r>
            <w:r w:rsidRPr="00E15F97">
              <w:t>1.6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18760A" w:rsidRDefault="00A5052D" w:rsidP="00EC4826">
            <w:pPr>
              <w:jc w:val="center"/>
            </w:pPr>
            <w:r>
              <w:t>кг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226C18" w:rsidRDefault="00A5052D" w:rsidP="00EC4826">
            <w:pPr>
              <w:jc w:val="center"/>
            </w:pPr>
            <w:r>
              <w:t>140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18760A" w:rsidRDefault="00A5052D" w:rsidP="00EC4826">
            <w:r>
              <w:t>Сетка металлическая 15х15х1.2мм. одинарная пл</w:t>
            </w:r>
            <w:r>
              <w:t>е</w:t>
            </w:r>
            <w:r>
              <w:t>тенная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E15F97" w:rsidRDefault="00A5052D" w:rsidP="00EC4826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226C18" w:rsidRDefault="00A5052D" w:rsidP="00EC4826">
            <w:pPr>
              <w:jc w:val="center"/>
            </w:pPr>
            <w:r>
              <w:t>240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18760A" w:rsidRDefault="00A5052D" w:rsidP="00EC4826">
            <w:r>
              <w:t>Перлит вспученный фракция 1.25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18760A" w:rsidRDefault="00A5052D" w:rsidP="00EC4826">
            <w:pPr>
              <w:jc w:val="center"/>
            </w:pPr>
            <w:r>
              <w:t>кг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226C18" w:rsidRDefault="00A5052D" w:rsidP="00EC4826">
            <w:pPr>
              <w:jc w:val="center"/>
            </w:pPr>
            <w:r>
              <w:t>35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18760A" w:rsidRDefault="00A5052D" w:rsidP="00EC4826">
            <w:r>
              <w:t>Цемент М-400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18760A" w:rsidRDefault="00A5052D" w:rsidP="00EC4826">
            <w:pPr>
              <w:jc w:val="center"/>
            </w:pPr>
            <w:r>
              <w:t>кг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226C18" w:rsidRDefault="00A5052D" w:rsidP="00EC4826">
            <w:pPr>
              <w:jc w:val="center"/>
            </w:pPr>
            <w:r>
              <w:t>25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226C18" w:rsidRDefault="00A5052D" w:rsidP="00EC4826">
            <w:r>
              <w:t>Металлопрокат оцинкованный 0.55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226C18" w:rsidRDefault="00A5052D" w:rsidP="00EC4826">
            <w:pPr>
              <w:jc w:val="center"/>
            </w:pPr>
            <w:r>
              <w:t>т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226C18" w:rsidRDefault="00A5052D" w:rsidP="00EC4826">
            <w:pPr>
              <w:jc w:val="center"/>
            </w:pPr>
            <w:r>
              <w:t>1.65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226C18" w:rsidRDefault="00A5052D" w:rsidP="00EC4826">
            <w:proofErr w:type="spellStart"/>
            <w:r>
              <w:t>Саморез</w:t>
            </w:r>
            <w:proofErr w:type="spellEnd"/>
            <w:r>
              <w:t xml:space="preserve"> 4.2х19, полусфера со сверлом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226C18" w:rsidRDefault="00A5052D" w:rsidP="00EC482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226C18" w:rsidRDefault="00A5052D" w:rsidP="00EC4826">
            <w:pPr>
              <w:jc w:val="center"/>
            </w:pPr>
            <w:r>
              <w:t>3 000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1E4117" w:rsidRDefault="00A5052D" w:rsidP="00EC4826">
            <w:r w:rsidRPr="001E4117">
              <w:t>Электроды Ок 92.18. д=5.0</w:t>
            </w:r>
          </w:p>
        </w:tc>
        <w:tc>
          <w:tcPr>
            <w:tcW w:w="1320" w:type="dxa"/>
            <w:shd w:val="clear" w:color="auto" w:fill="auto"/>
            <w:noWrap/>
          </w:tcPr>
          <w:p w:rsidR="00A5052D" w:rsidRPr="001E4117" w:rsidRDefault="00A5052D" w:rsidP="00EC4826">
            <w:pPr>
              <w:jc w:val="center"/>
            </w:pPr>
            <w:r w:rsidRPr="001E4117">
              <w:t>кг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1E4117" w:rsidRDefault="00A5052D" w:rsidP="00EC4826">
            <w:pPr>
              <w:jc w:val="center"/>
            </w:pPr>
            <w:r>
              <w:t>4</w:t>
            </w:r>
            <w:r w:rsidRPr="001E4117">
              <w:t>0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1E4117" w:rsidRDefault="00A5052D" w:rsidP="00EC4826">
            <w:r w:rsidRPr="001E4117">
              <w:t xml:space="preserve">Материал </w:t>
            </w:r>
            <w:proofErr w:type="spellStart"/>
            <w:r w:rsidRPr="001E4117">
              <w:t>Бельзона</w:t>
            </w:r>
            <w:proofErr w:type="spellEnd"/>
            <w:r w:rsidRPr="001E4117">
              <w:t xml:space="preserve"> 1121</w:t>
            </w:r>
          </w:p>
        </w:tc>
        <w:tc>
          <w:tcPr>
            <w:tcW w:w="1320" w:type="dxa"/>
            <w:shd w:val="clear" w:color="auto" w:fill="auto"/>
            <w:noWrap/>
          </w:tcPr>
          <w:p w:rsidR="00A5052D" w:rsidRPr="001E4117" w:rsidRDefault="00A5052D" w:rsidP="00EC4826">
            <w:pPr>
              <w:jc w:val="center"/>
            </w:pPr>
            <w:r w:rsidRPr="001E4117">
              <w:t>кг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1E4117" w:rsidRDefault="00A5052D" w:rsidP="00EC4826">
            <w:pPr>
              <w:jc w:val="center"/>
            </w:pPr>
            <w:r w:rsidRPr="001E4117">
              <w:t>2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1E4117" w:rsidRDefault="00A5052D" w:rsidP="00EC4826">
            <w:r w:rsidRPr="001E4117">
              <w:t xml:space="preserve">Материал </w:t>
            </w:r>
            <w:proofErr w:type="spellStart"/>
            <w:r w:rsidRPr="001E4117">
              <w:t>Бельзона</w:t>
            </w:r>
            <w:proofErr w:type="spellEnd"/>
            <w:r w:rsidRPr="001E4117">
              <w:t xml:space="preserve"> 1321</w:t>
            </w:r>
          </w:p>
        </w:tc>
        <w:tc>
          <w:tcPr>
            <w:tcW w:w="1320" w:type="dxa"/>
            <w:shd w:val="clear" w:color="auto" w:fill="auto"/>
            <w:noWrap/>
          </w:tcPr>
          <w:p w:rsidR="00A5052D" w:rsidRPr="001E4117" w:rsidRDefault="00A5052D" w:rsidP="00EC4826">
            <w:pPr>
              <w:jc w:val="center"/>
            </w:pPr>
            <w:r w:rsidRPr="001E4117">
              <w:t>кг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1E4117" w:rsidRDefault="00A5052D" w:rsidP="00EC4826">
            <w:pPr>
              <w:jc w:val="center"/>
            </w:pPr>
            <w:r w:rsidRPr="001E4117">
              <w:t>4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Круг отрезной 230х2,5х22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proofErr w:type="spellStart"/>
            <w:r w:rsidRPr="009B763E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90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Круг шлифовальные 230х6,0х22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proofErr w:type="spellStart"/>
            <w:r w:rsidRPr="009B763E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60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Доска 50мм б/у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м3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2,5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proofErr w:type="spellStart"/>
            <w:r w:rsidRPr="00661984">
              <w:t>Паронит</w:t>
            </w:r>
            <w:proofErr w:type="spellEnd"/>
            <w:r w:rsidRPr="00661984">
              <w:t xml:space="preserve"> ПОН-3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кг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50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лист 12х18н10т 6мм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т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0,6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Сталь листовая 16мм гост-19903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т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2,6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Сталь листовая 10мм гост 19903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т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0,1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Уголок 50х50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т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0,165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Швеллер 16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т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0,25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>
              <w:t>Т</w:t>
            </w:r>
            <w:r w:rsidRPr="009B763E">
              <w:t>рубы стальные бесшовные горячекатаные по ГОСТ 8732-87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 xml:space="preserve">труба </w:t>
            </w:r>
            <w:r w:rsidRPr="00661984">
              <w:rPr>
                <w:rFonts w:ascii="Calibri" w:hAnsi="Calibri"/>
              </w:rPr>
              <w:t>Ø 159х6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т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1,6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труба Ø 89х4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т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0,04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труба Ø 57х4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т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0,011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труба Ø 273х8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т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0,55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труба Ø 219х8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т</w:t>
            </w: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0,05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>
              <w:t xml:space="preserve">Отводы </w:t>
            </w:r>
            <w:r w:rsidRPr="009B763E">
              <w:t>ст.20 ГОСТ 17375-2001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отвод Ø 219х8 90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proofErr w:type="spellStart"/>
            <w:r w:rsidRPr="009B763E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1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отвод Ø 273х9 90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proofErr w:type="spellStart"/>
            <w:r w:rsidRPr="009B763E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3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отвод Ø 273х9 45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proofErr w:type="spellStart"/>
            <w:r w:rsidRPr="009B763E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1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отвод Ø 57х5 90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proofErr w:type="spellStart"/>
            <w:r w:rsidRPr="009B763E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2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отвод Ø 89х6 90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proofErr w:type="spellStart"/>
            <w:r w:rsidRPr="009B763E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3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отвод Ø 159х7 90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proofErr w:type="spellStart"/>
            <w:r w:rsidRPr="009B763E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12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отвод Ø 159х7 45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proofErr w:type="spellStart"/>
            <w:r w:rsidRPr="009B763E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2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задвижка клиновая 31с39нж Ду50 Ру25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proofErr w:type="spellStart"/>
            <w:r w:rsidRPr="009B763E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3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задвижка клиновая 31с39нж Ду80 Ру25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proofErr w:type="spellStart"/>
            <w:r w:rsidRPr="009B763E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3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задвижка клиновая 31с39нж Ду150 Ру25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proofErr w:type="spellStart"/>
            <w:r w:rsidRPr="009B763E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4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задвижка клиновая 31с39нж Ду200 Ру25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proofErr w:type="spellStart"/>
            <w:r w:rsidRPr="009B763E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1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задвижка клиновая 31с39нж Ду300 Ру25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proofErr w:type="spellStart"/>
            <w:r w:rsidRPr="009B763E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1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 xml:space="preserve">кран шаровой </w:t>
            </w:r>
            <w:proofErr w:type="spellStart"/>
            <w:r w:rsidRPr="00661984">
              <w:t>Naval</w:t>
            </w:r>
            <w:proofErr w:type="spellEnd"/>
            <w:r w:rsidRPr="00661984">
              <w:t xml:space="preserve"> 274405 Ду20РУ 25 п/привар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proofErr w:type="spellStart"/>
            <w:r w:rsidRPr="009B763E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4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регулирующий клапан Ду400 Ру25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proofErr w:type="spellStart"/>
            <w:r w:rsidRPr="009B763E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1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proofErr w:type="spellStart"/>
            <w:r w:rsidRPr="00661984">
              <w:t>регулируюший</w:t>
            </w:r>
            <w:proofErr w:type="spellEnd"/>
            <w:r w:rsidRPr="00661984">
              <w:t xml:space="preserve"> клапан Ду400 РУ16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proofErr w:type="spellStart"/>
            <w:r w:rsidRPr="009B763E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1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фланцы ду50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proofErr w:type="spellStart"/>
            <w:r w:rsidRPr="009B763E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6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фланцы ду80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proofErr w:type="spellStart"/>
            <w:r w:rsidRPr="009B763E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6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фланцы ду150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proofErr w:type="spellStart"/>
            <w:r w:rsidRPr="009B763E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8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фланцы ду200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proofErr w:type="spellStart"/>
            <w:r w:rsidRPr="009B763E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2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фланцы ду300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proofErr w:type="spellStart"/>
            <w:r w:rsidRPr="009B763E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2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болт м16х70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proofErr w:type="spellStart"/>
            <w:r w:rsidRPr="009B763E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4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болт м16х90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proofErr w:type="spellStart"/>
            <w:r w:rsidRPr="009B763E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8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болт м16х110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proofErr w:type="spellStart"/>
            <w:r w:rsidRPr="009B763E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12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болт м18х120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proofErr w:type="spellStart"/>
            <w:r w:rsidRPr="009B763E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12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  <w:vAlign w:val="center"/>
          </w:tcPr>
          <w:p w:rsidR="00A5052D" w:rsidRPr="00661984" w:rsidRDefault="00A5052D" w:rsidP="00EC4826">
            <w:r w:rsidRPr="00661984">
              <w:t>болт м18х150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proofErr w:type="spellStart"/>
            <w:r w:rsidRPr="009B763E">
              <w:t>шт</w:t>
            </w:r>
            <w:proofErr w:type="spellEnd"/>
          </w:p>
        </w:tc>
        <w:tc>
          <w:tcPr>
            <w:tcW w:w="2287" w:type="dxa"/>
            <w:shd w:val="clear" w:color="auto" w:fill="auto"/>
            <w:noWrap/>
            <w:vAlign w:val="center"/>
          </w:tcPr>
          <w:p w:rsidR="00A5052D" w:rsidRPr="009B763E" w:rsidRDefault="00A5052D" w:rsidP="00EC4826">
            <w:pPr>
              <w:jc w:val="center"/>
            </w:pPr>
            <w:r w:rsidRPr="009B763E">
              <w:t>16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</w:tcPr>
          <w:p w:rsidR="00A5052D" w:rsidRPr="00661984" w:rsidRDefault="00A5052D" w:rsidP="00EC4826">
            <w:pPr>
              <w:rPr>
                <w:iCs/>
              </w:rPr>
            </w:pPr>
            <w:r>
              <w:rPr>
                <w:iCs/>
              </w:rPr>
              <w:t>г</w:t>
            </w:r>
            <w:r w:rsidRPr="00661984">
              <w:rPr>
                <w:iCs/>
              </w:rPr>
              <w:t>айка М16</w:t>
            </w:r>
          </w:p>
        </w:tc>
        <w:tc>
          <w:tcPr>
            <w:tcW w:w="1320" w:type="dxa"/>
            <w:shd w:val="clear" w:color="auto" w:fill="auto"/>
            <w:noWrap/>
          </w:tcPr>
          <w:p w:rsidR="00A5052D" w:rsidRPr="009B763E" w:rsidRDefault="00A5052D" w:rsidP="00EC4826">
            <w:pPr>
              <w:jc w:val="center"/>
              <w:rPr>
                <w:iCs/>
              </w:rPr>
            </w:pPr>
            <w:r w:rsidRPr="009B763E">
              <w:rPr>
                <w:iCs/>
              </w:rPr>
              <w:t>шт.</w:t>
            </w:r>
          </w:p>
        </w:tc>
        <w:tc>
          <w:tcPr>
            <w:tcW w:w="2287" w:type="dxa"/>
            <w:shd w:val="clear" w:color="auto" w:fill="auto"/>
            <w:noWrap/>
          </w:tcPr>
          <w:p w:rsidR="00A5052D" w:rsidRPr="009B763E" w:rsidRDefault="00A5052D" w:rsidP="00EC4826">
            <w:pPr>
              <w:jc w:val="center"/>
              <w:rPr>
                <w:iCs/>
              </w:rPr>
            </w:pPr>
            <w:r w:rsidRPr="009B763E">
              <w:rPr>
                <w:iCs/>
              </w:rPr>
              <w:t>24</w:t>
            </w:r>
          </w:p>
        </w:tc>
      </w:tr>
      <w:tr w:rsidR="00A5052D" w:rsidRPr="0060392F" w:rsidTr="000D14FF">
        <w:trPr>
          <w:trHeight w:val="20"/>
          <w:jc w:val="center"/>
        </w:trPr>
        <w:tc>
          <w:tcPr>
            <w:tcW w:w="970" w:type="dxa"/>
            <w:shd w:val="clear" w:color="auto" w:fill="auto"/>
            <w:noWrap/>
            <w:vAlign w:val="center"/>
          </w:tcPr>
          <w:p w:rsidR="00A5052D" w:rsidRPr="00A5052D" w:rsidRDefault="00A5052D" w:rsidP="00A5052D">
            <w:pPr>
              <w:pStyle w:val="af6"/>
              <w:numPr>
                <w:ilvl w:val="0"/>
                <w:numId w:val="29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5607" w:type="dxa"/>
            <w:shd w:val="clear" w:color="auto" w:fill="auto"/>
            <w:noWrap/>
          </w:tcPr>
          <w:p w:rsidR="00A5052D" w:rsidRPr="00661984" w:rsidRDefault="00A5052D" w:rsidP="00EC4826">
            <w:pPr>
              <w:rPr>
                <w:iCs/>
              </w:rPr>
            </w:pPr>
            <w:r>
              <w:rPr>
                <w:iCs/>
              </w:rPr>
              <w:t>г</w:t>
            </w:r>
            <w:r w:rsidRPr="00661984">
              <w:rPr>
                <w:iCs/>
              </w:rPr>
              <w:t>айка М18</w:t>
            </w:r>
          </w:p>
        </w:tc>
        <w:tc>
          <w:tcPr>
            <w:tcW w:w="1320" w:type="dxa"/>
            <w:shd w:val="clear" w:color="auto" w:fill="auto"/>
            <w:noWrap/>
          </w:tcPr>
          <w:p w:rsidR="00A5052D" w:rsidRPr="009B763E" w:rsidRDefault="00A5052D" w:rsidP="00EC4826">
            <w:pPr>
              <w:jc w:val="center"/>
              <w:rPr>
                <w:iCs/>
              </w:rPr>
            </w:pPr>
            <w:r w:rsidRPr="009B763E">
              <w:rPr>
                <w:iCs/>
              </w:rPr>
              <w:t>шт.</w:t>
            </w:r>
          </w:p>
        </w:tc>
        <w:tc>
          <w:tcPr>
            <w:tcW w:w="2287" w:type="dxa"/>
            <w:shd w:val="clear" w:color="auto" w:fill="auto"/>
            <w:noWrap/>
          </w:tcPr>
          <w:p w:rsidR="00A5052D" w:rsidRPr="009B763E" w:rsidRDefault="00A5052D" w:rsidP="00EC4826">
            <w:pPr>
              <w:jc w:val="center"/>
              <w:rPr>
                <w:iCs/>
              </w:rPr>
            </w:pPr>
            <w:r w:rsidRPr="009B763E">
              <w:rPr>
                <w:iCs/>
              </w:rPr>
              <w:t>28</w:t>
            </w:r>
          </w:p>
        </w:tc>
      </w:tr>
    </w:tbl>
    <w:p w:rsidR="00A05E29" w:rsidRPr="0060392F" w:rsidRDefault="00A05E29" w:rsidP="00C9259B"/>
    <w:p w:rsidR="00A05E29" w:rsidRPr="0060392F" w:rsidRDefault="00A04BE0" w:rsidP="00FC6D0A">
      <w:pPr>
        <w:pStyle w:val="ab"/>
        <w:tabs>
          <w:tab w:val="clear" w:pos="4677"/>
          <w:tab w:val="clear" w:pos="9355"/>
        </w:tabs>
        <w:jc w:val="both"/>
        <w:rPr>
          <w:i/>
          <w:color w:val="FF0000"/>
        </w:rPr>
      </w:pPr>
      <w:r w:rsidRPr="0060392F">
        <w:rPr>
          <w:bCs/>
          <w:i/>
          <w:color w:val="FF0000"/>
        </w:rPr>
        <w:tab/>
      </w:r>
    </w:p>
    <w:p w:rsidR="00C9259B" w:rsidRPr="0060392F" w:rsidRDefault="006C6F28" w:rsidP="00A05E29">
      <w:pPr>
        <w:ind w:firstLine="708"/>
        <w:jc w:val="both"/>
      </w:pPr>
      <w:r w:rsidRPr="0060392F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="00C9259B" w:rsidRPr="0060392F">
        <w:t xml:space="preserve"> Подрядчик должен указывать в сметной док</w:t>
      </w:r>
      <w:r w:rsidR="00C9259B" w:rsidRPr="0060392F">
        <w:t>у</w:t>
      </w:r>
      <w:r w:rsidR="00C9259B" w:rsidRPr="0060392F">
        <w:t>ментации отдельной строкой общую планируемую стоимость материалов, а так же при оформл</w:t>
      </w:r>
      <w:r w:rsidR="00C9259B" w:rsidRPr="0060392F">
        <w:t>е</w:t>
      </w:r>
      <w:r w:rsidR="00C9259B" w:rsidRPr="0060392F">
        <w:t>нии документов о выполненных работах (актов, форм КС-2, КС-3 и т.п.) должна быть указана их фактическая стоимость (без НДС).</w:t>
      </w:r>
    </w:p>
    <w:p w:rsidR="00020F99" w:rsidRPr="0060392F" w:rsidRDefault="00020F99" w:rsidP="00020F99">
      <w:pPr>
        <w:ind w:firstLine="708"/>
        <w:jc w:val="both"/>
      </w:pPr>
      <w:r w:rsidRPr="0060392F">
        <w:t xml:space="preserve">Объёмы поставки и номенклатура запасных частей и материалов, поставляемых заказчиком и подрядчиком в 2015-2018 годах, уточняются не позднее, чем за </w:t>
      </w:r>
      <w:r w:rsidR="00CC2C43" w:rsidRPr="0060392F">
        <w:t>3</w:t>
      </w:r>
      <w:r w:rsidRPr="0060392F">
        <w:t xml:space="preserve"> месяца до начала планируем</w:t>
      </w:r>
      <w:r w:rsidRPr="0060392F">
        <w:t>о</w:t>
      </w:r>
      <w:r w:rsidRPr="0060392F">
        <w:t>го года.</w:t>
      </w:r>
    </w:p>
    <w:p w:rsidR="003E2272" w:rsidRPr="0060392F" w:rsidRDefault="003E2272" w:rsidP="006C6F28">
      <w:pPr>
        <w:jc w:val="both"/>
      </w:pPr>
    </w:p>
    <w:p w:rsidR="003E2272" w:rsidRPr="0060392F" w:rsidRDefault="002D10A6" w:rsidP="006C6F28">
      <w:pPr>
        <w:jc w:val="both"/>
        <w:rPr>
          <w:b/>
        </w:rPr>
      </w:pPr>
      <w:r w:rsidRPr="0060392F">
        <w:rPr>
          <w:b/>
        </w:rPr>
        <w:t>6.</w:t>
      </w:r>
      <w:r w:rsidR="00690363" w:rsidRPr="0060392F">
        <w:rPr>
          <w:b/>
        </w:rPr>
        <w:t>3.Требования к ТМЦ.</w:t>
      </w:r>
    </w:p>
    <w:p w:rsidR="006C6F28" w:rsidRPr="0060392F" w:rsidRDefault="00C9259B" w:rsidP="006C6F28">
      <w:pPr>
        <w:jc w:val="both"/>
      </w:pPr>
      <w:r w:rsidRPr="0060392F">
        <w:rPr>
          <w:szCs w:val="20"/>
        </w:rPr>
        <w:t>-</w:t>
      </w:r>
      <w:r w:rsidR="006C6F28" w:rsidRPr="0060392F">
        <w:rPr>
          <w:szCs w:val="20"/>
        </w:rPr>
        <w:t xml:space="preserve"> </w:t>
      </w:r>
      <w:r w:rsidR="006C6F28" w:rsidRPr="0060392F">
        <w:t>Материалы и оборудование подрядчиком должны закупаться у производителей или их офиц</w:t>
      </w:r>
      <w:r w:rsidR="006C6F28" w:rsidRPr="0060392F">
        <w:t>и</w:t>
      </w:r>
      <w:r w:rsidR="006C6F28" w:rsidRPr="0060392F">
        <w:t>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</w:t>
      </w:r>
      <w:r w:rsidR="006C6F28" w:rsidRPr="0060392F">
        <w:t>о</w:t>
      </w:r>
      <w:r w:rsidR="006C6F28" w:rsidRPr="0060392F">
        <w:t>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254828" w:rsidRPr="0060392F" w:rsidRDefault="00C9259B" w:rsidP="006C6F28">
      <w:pPr>
        <w:jc w:val="both"/>
      </w:pPr>
      <w:r w:rsidRPr="0060392F">
        <w:t xml:space="preserve">- </w:t>
      </w:r>
      <w:r w:rsidR="006C6F28" w:rsidRPr="0060392F">
        <w:t xml:space="preserve">Подрядчик совместно с </w:t>
      </w:r>
      <w:r w:rsidR="005A4DB8" w:rsidRPr="0060392F">
        <w:t>з</w:t>
      </w:r>
      <w:r w:rsidR="006C6F28" w:rsidRPr="0060392F">
        <w:t>аказчиком обеспечивает входной контроль поставляемых материалов и запасных частей.</w:t>
      </w:r>
    </w:p>
    <w:p w:rsidR="006C6F28" w:rsidRPr="0060392F" w:rsidRDefault="00C9259B" w:rsidP="00C9259B">
      <w:pPr>
        <w:jc w:val="both"/>
      </w:pPr>
      <w:r w:rsidRPr="0060392F">
        <w:t xml:space="preserve">- </w:t>
      </w:r>
      <w:r w:rsidR="006C6F28" w:rsidRPr="0060392F">
        <w:t>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C5C7B" w:rsidRPr="0060392F" w:rsidRDefault="005C5C7B" w:rsidP="00F269F3">
      <w:pPr>
        <w:suppressAutoHyphens/>
        <w:jc w:val="both"/>
      </w:pPr>
    </w:p>
    <w:p w:rsidR="006773D2" w:rsidRPr="003C03B0" w:rsidRDefault="002D10A6" w:rsidP="00F269F3">
      <w:pPr>
        <w:suppressAutoHyphens/>
        <w:jc w:val="both"/>
        <w:rPr>
          <w:b/>
        </w:rPr>
      </w:pPr>
      <w:r w:rsidRPr="003C03B0">
        <w:rPr>
          <w:b/>
        </w:rPr>
        <w:t>7</w:t>
      </w:r>
      <w:r w:rsidR="00CF4100" w:rsidRPr="003C03B0">
        <w:rPr>
          <w:b/>
        </w:rPr>
        <w:t xml:space="preserve">. </w:t>
      </w:r>
      <w:r w:rsidR="00A05E29" w:rsidRPr="003C03B0">
        <w:rPr>
          <w:b/>
        </w:rPr>
        <w:t xml:space="preserve">Для выполнения работ </w:t>
      </w:r>
      <w:r w:rsidR="005A4DB8" w:rsidRPr="003C03B0">
        <w:rPr>
          <w:b/>
        </w:rPr>
        <w:t>п</w:t>
      </w:r>
      <w:r w:rsidR="00A05E29" w:rsidRPr="003C03B0">
        <w:rPr>
          <w:b/>
        </w:rPr>
        <w:t xml:space="preserve">одрядчиком </w:t>
      </w:r>
      <w:r w:rsidR="005A4DB8" w:rsidRPr="003C03B0">
        <w:rPr>
          <w:b/>
        </w:rPr>
        <w:t>з</w:t>
      </w:r>
      <w:r w:rsidR="00C40B81" w:rsidRPr="003C03B0">
        <w:rPr>
          <w:b/>
        </w:rPr>
        <w:t>аказчик обеспечивает:</w:t>
      </w:r>
    </w:p>
    <w:p w:rsidR="00C40B81" w:rsidRPr="003C03B0" w:rsidRDefault="00C40B81" w:rsidP="00C40B81">
      <w:pPr>
        <w:jc w:val="both"/>
      </w:pPr>
      <w:r w:rsidRPr="003C03B0">
        <w:t xml:space="preserve">-  энергоснабжение ремонтных работ, выполняемых </w:t>
      </w:r>
      <w:r w:rsidR="005A4DB8" w:rsidRPr="003C03B0">
        <w:t>п</w:t>
      </w:r>
      <w:r w:rsidRPr="003C03B0">
        <w:t>одрядчиком;</w:t>
      </w:r>
    </w:p>
    <w:p w:rsidR="00C40B81" w:rsidRPr="003C03B0" w:rsidRDefault="00C40B81" w:rsidP="00C40B81">
      <w:pPr>
        <w:jc w:val="both"/>
      </w:pPr>
      <w:r w:rsidRPr="003C03B0">
        <w:t>- подключение электроприводов механизмов и инструмента, средств электросварки и термообр</w:t>
      </w:r>
      <w:r w:rsidRPr="003C03B0">
        <w:t>а</w:t>
      </w:r>
      <w:r w:rsidRPr="003C03B0">
        <w:t xml:space="preserve">ботки </w:t>
      </w:r>
      <w:r w:rsidR="005A4DB8" w:rsidRPr="003C03B0">
        <w:t>п</w:t>
      </w:r>
      <w:r w:rsidRPr="003C03B0">
        <w:t xml:space="preserve">одрядчика к </w:t>
      </w:r>
      <w:proofErr w:type="spellStart"/>
      <w:r w:rsidRPr="003C03B0">
        <w:t>электросборкам</w:t>
      </w:r>
      <w:proofErr w:type="spellEnd"/>
      <w:r w:rsidRPr="003C03B0">
        <w:t xml:space="preserve"> в сроки, согласно графику ремонта, если их конструкции тр</w:t>
      </w:r>
      <w:r w:rsidRPr="003C03B0">
        <w:t>е</w:t>
      </w:r>
      <w:r w:rsidRPr="003C03B0">
        <w:t>буют для этих целей специального персонала;</w:t>
      </w:r>
    </w:p>
    <w:p w:rsidR="00C40B81" w:rsidRPr="003C03B0" w:rsidRDefault="00C40B81" w:rsidP="00C40B81">
      <w:pPr>
        <w:jc w:val="both"/>
      </w:pPr>
      <w:r w:rsidRPr="003C03B0">
        <w:t xml:space="preserve">- допуск персонала </w:t>
      </w:r>
      <w:r w:rsidR="005A4DB8" w:rsidRPr="003C03B0">
        <w:t>п</w:t>
      </w:r>
      <w:r w:rsidRPr="003C03B0">
        <w:t>одрядчика на рабочие места в течение всего срока выполнения ремонтных работ;</w:t>
      </w:r>
    </w:p>
    <w:p w:rsidR="00C40B81" w:rsidRPr="003C03B0" w:rsidRDefault="00C40B81" w:rsidP="00C40B81">
      <w:pPr>
        <w:jc w:val="both"/>
      </w:pPr>
      <w:r w:rsidRPr="003C03B0">
        <w:t xml:space="preserve">- обеспечение ремонтных работ, выполняемых </w:t>
      </w:r>
      <w:r w:rsidR="005A4DB8" w:rsidRPr="003C03B0">
        <w:t>п</w:t>
      </w:r>
      <w:r w:rsidRPr="003C03B0">
        <w:t>одрядчиком, сжатым воздухом, техниче</w:t>
      </w:r>
      <w:r w:rsidR="00093327" w:rsidRPr="003C03B0">
        <w:t>с</w:t>
      </w:r>
      <w:r w:rsidRPr="003C03B0">
        <w:t>кими г</w:t>
      </w:r>
      <w:r w:rsidRPr="003C03B0">
        <w:t>а</w:t>
      </w:r>
      <w:r w:rsidRPr="003C03B0">
        <w:t>зами</w:t>
      </w:r>
      <w:r w:rsidR="00CF405A" w:rsidRPr="003C03B0">
        <w:t xml:space="preserve">, </w:t>
      </w:r>
      <w:r w:rsidRPr="003C03B0">
        <w:t>грузоподъемными и транспортными средствами (кранами, лифтами и др.), в том числе сда</w:t>
      </w:r>
      <w:r w:rsidRPr="003C03B0">
        <w:t>н</w:t>
      </w:r>
      <w:r w:rsidRPr="003C03B0">
        <w:t xml:space="preserve">ными в аренду в соответствии с режимом работы </w:t>
      </w:r>
      <w:r w:rsidR="005A4DB8" w:rsidRPr="003C03B0">
        <w:t>п</w:t>
      </w:r>
      <w:r w:rsidRPr="003C03B0">
        <w:t>одрядчика и графиком ремонта;</w:t>
      </w:r>
    </w:p>
    <w:p w:rsidR="00C40B81" w:rsidRPr="003C03B0" w:rsidRDefault="00C40B81" w:rsidP="00C40B81">
      <w:pPr>
        <w:jc w:val="both"/>
      </w:pPr>
      <w:r w:rsidRPr="003C03B0">
        <w:t xml:space="preserve">- </w:t>
      </w:r>
      <w:r w:rsidR="00CF405A" w:rsidRPr="003C03B0">
        <w:t>штатными топочными</w:t>
      </w:r>
      <w:r w:rsidRPr="003C03B0">
        <w:t xml:space="preserve"> лес</w:t>
      </w:r>
      <w:r w:rsidR="00CF405A" w:rsidRPr="003C03B0">
        <w:t>ами, необходимыми</w:t>
      </w:r>
      <w:r w:rsidRPr="003C03B0">
        <w:t xml:space="preserve"> для </w:t>
      </w:r>
      <w:r w:rsidR="00751ECD" w:rsidRPr="003C03B0">
        <w:t xml:space="preserve">производства работ </w:t>
      </w:r>
      <w:r w:rsidR="005A4DB8" w:rsidRPr="003C03B0">
        <w:t>п</w:t>
      </w:r>
      <w:r w:rsidR="00751ECD" w:rsidRPr="003C03B0">
        <w:t>одрядчиком;</w:t>
      </w:r>
    </w:p>
    <w:p w:rsidR="00A31DEE" w:rsidRPr="003C03B0" w:rsidRDefault="00A31DEE" w:rsidP="00A31DEE">
      <w:pPr>
        <w:jc w:val="both"/>
      </w:pPr>
      <w:r w:rsidRPr="003C03B0">
        <w:t>- заводской, конструкторской документацией, паспортами оборудования, формулярами, картами контроля и измерений и т.п.;</w:t>
      </w:r>
    </w:p>
    <w:p w:rsidR="00C40B81" w:rsidRPr="003C03B0" w:rsidRDefault="00C40B81" w:rsidP="00C40B81">
      <w:pPr>
        <w:jc w:val="both"/>
      </w:pPr>
      <w:r w:rsidRPr="003C03B0">
        <w:t xml:space="preserve">- </w:t>
      </w:r>
      <w:r w:rsidR="00CF405A" w:rsidRPr="003C03B0">
        <w:t>документами на</w:t>
      </w:r>
      <w:r w:rsidRPr="003C03B0">
        <w:t xml:space="preserve"> ранее выполненн</w:t>
      </w:r>
      <w:r w:rsidR="00CF405A" w:rsidRPr="003C03B0">
        <w:t>ые ремонты оборудования</w:t>
      </w:r>
      <w:r w:rsidRPr="003C03B0">
        <w:t>, данн</w:t>
      </w:r>
      <w:r w:rsidR="00CF405A" w:rsidRPr="003C03B0">
        <w:t>ыми</w:t>
      </w:r>
      <w:r w:rsidRPr="003C03B0">
        <w:t xml:space="preserve"> о его техническом состо</w:t>
      </w:r>
      <w:r w:rsidRPr="003C03B0">
        <w:t>я</w:t>
      </w:r>
      <w:r w:rsidRPr="003C03B0">
        <w:t>нии и об отказах п</w:t>
      </w:r>
      <w:r w:rsidR="00751ECD" w:rsidRPr="003C03B0">
        <w:t>ри эксплуатации объекта ремонта.</w:t>
      </w:r>
    </w:p>
    <w:p w:rsidR="00751ECD" w:rsidRPr="0060392F" w:rsidRDefault="00751ECD" w:rsidP="00C40B81">
      <w:pPr>
        <w:jc w:val="both"/>
      </w:pPr>
    </w:p>
    <w:p w:rsidR="00DD7469" w:rsidRPr="0060392F" w:rsidRDefault="00DD7469" w:rsidP="00F269F3">
      <w:pPr>
        <w:suppressAutoHyphens/>
        <w:jc w:val="both"/>
      </w:pPr>
    </w:p>
    <w:p w:rsidR="00751ECD" w:rsidRPr="0060392F" w:rsidRDefault="00751ECD" w:rsidP="00F269F3">
      <w:pPr>
        <w:suppressAutoHyphens/>
        <w:jc w:val="both"/>
      </w:pPr>
    </w:p>
    <w:p w:rsidR="009D4EB1" w:rsidRPr="0060392F" w:rsidRDefault="003C03B0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  <w:r>
        <w:rPr>
          <w:b w:val="0"/>
        </w:rPr>
        <w:t>Директор Южной ТЭЦ</w:t>
      </w:r>
      <w:r>
        <w:rPr>
          <w:b w:val="0"/>
        </w:rPr>
        <w:tab/>
      </w:r>
      <w:proofErr w:type="spellStart"/>
      <w:r>
        <w:rPr>
          <w:b w:val="0"/>
        </w:rPr>
        <w:t>А.Ю.Сергеев</w:t>
      </w:r>
      <w:proofErr w:type="spellEnd"/>
    </w:p>
    <w:p w:rsidR="009D4EB1" w:rsidRDefault="009D4EB1">
      <w:pPr>
        <w:rPr>
          <w:b/>
        </w:rPr>
      </w:pPr>
      <w:r w:rsidRPr="0060392F">
        <w:rPr>
          <w:b/>
        </w:rPr>
        <w:br w:type="page"/>
      </w:r>
    </w:p>
    <w:p w:rsidR="006309AC" w:rsidRDefault="006309AC" w:rsidP="00273B66">
      <w:pPr>
        <w:jc w:val="right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</w:t>
      </w:r>
      <w:r w:rsidR="00273B66">
        <w:rPr>
          <w:b/>
        </w:rPr>
        <w:t xml:space="preserve"> </w:t>
      </w:r>
      <w:r>
        <w:rPr>
          <w:b/>
        </w:rPr>
        <w:t>Приложение №1</w:t>
      </w:r>
    </w:p>
    <w:p w:rsidR="006309AC" w:rsidRDefault="006309AC" w:rsidP="00273B66">
      <w:pPr>
        <w:widowControl w:val="0"/>
        <w:suppressAutoHyphens/>
        <w:ind w:left="737"/>
        <w:rPr>
          <w:b/>
        </w:rPr>
      </w:pPr>
      <w:r>
        <w:rPr>
          <w:b/>
        </w:rPr>
        <w:t>Описание и основные технические характеристики</w:t>
      </w:r>
      <w:r w:rsidR="00273B66">
        <w:rPr>
          <w:b/>
        </w:rPr>
        <w:t xml:space="preserve"> </w:t>
      </w:r>
      <w:proofErr w:type="spellStart"/>
      <w:r w:rsidR="00273B66">
        <w:rPr>
          <w:b/>
        </w:rPr>
        <w:t>общестанционного</w:t>
      </w:r>
      <w:proofErr w:type="spellEnd"/>
      <w:r w:rsidR="00273B66">
        <w:rPr>
          <w:b/>
        </w:rPr>
        <w:t xml:space="preserve"> </w:t>
      </w:r>
      <w:r w:rsidR="00CC0228">
        <w:rPr>
          <w:b/>
        </w:rPr>
        <w:t xml:space="preserve">вспомогательного </w:t>
      </w:r>
      <w:r w:rsidR="00273B66">
        <w:rPr>
          <w:b/>
        </w:rPr>
        <w:t>оборудования</w:t>
      </w:r>
      <w:r>
        <w:rPr>
          <w:b/>
        </w:rPr>
        <w:t>:</w:t>
      </w:r>
    </w:p>
    <w:p w:rsidR="006309AC" w:rsidRDefault="006309AC" w:rsidP="006309AC">
      <w:pPr>
        <w:widowControl w:val="0"/>
        <w:suppressAutoHyphens/>
        <w:jc w:val="both"/>
        <w:rPr>
          <w:b/>
        </w:rPr>
      </w:pPr>
    </w:p>
    <w:p w:rsidR="006309AC" w:rsidRDefault="006309AC" w:rsidP="006309AC">
      <w:pPr>
        <w:widowControl w:val="0"/>
        <w:suppressAutoHyphens/>
        <w:jc w:val="center"/>
        <w:rPr>
          <w:b/>
        </w:rPr>
      </w:pPr>
      <w:r>
        <w:rPr>
          <w:b/>
        </w:rPr>
        <w:t>Сетевой насос 1-го подъема.</w:t>
      </w:r>
    </w:p>
    <w:p w:rsidR="006309AC" w:rsidRDefault="006309AC" w:rsidP="006309AC">
      <w:pPr>
        <w:widowControl w:val="0"/>
        <w:suppressAutoHyphens/>
        <w:jc w:val="center"/>
        <w:rPr>
          <w:b/>
        </w:rPr>
      </w:pPr>
    </w:p>
    <w:tbl>
      <w:tblPr>
        <w:tblW w:w="0" w:type="auto"/>
        <w:jc w:val="center"/>
        <w:tblInd w:w="-22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5"/>
        <w:gridCol w:w="2796"/>
      </w:tblGrid>
      <w:tr w:rsidR="006309AC" w:rsidTr="000D14FF">
        <w:trPr>
          <w:jc w:val="center"/>
        </w:trPr>
        <w:tc>
          <w:tcPr>
            <w:tcW w:w="736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79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Сетевой насос первого подъема</w:t>
            </w:r>
          </w:p>
        </w:tc>
      </w:tr>
      <w:tr w:rsidR="006309AC" w:rsidTr="000D14FF">
        <w:trPr>
          <w:trHeight w:val="280"/>
          <w:jc w:val="center"/>
        </w:trPr>
        <w:tc>
          <w:tcPr>
            <w:tcW w:w="73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</w:t>
            </w:r>
          </w:p>
        </w:tc>
        <w:tc>
          <w:tcPr>
            <w:tcW w:w="2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widowControl w:val="0"/>
              <w:suppressAutoHyphens/>
              <w:jc w:val="center"/>
            </w:pPr>
            <w:r>
              <w:t>СЭ 5000-70</w:t>
            </w:r>
          </w:p>
        </w:tc>
      </w:tr>
      <w:tr w:rsidR="006309AC" w:rsidTr="000D14FF">
        <w:trPr>
          <w:jc w:val="center"/>
        </w:trPr>
        <w:tc>
          <w:tcPr>
            <w:tcW w:w="73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09AC" w:rsidRDefault="006309AC">
            <w:pPr>
              <w:pStyle w:val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Производитель</w:t>
            </w:r>
          </w:p>
        </w:tc>
        <w:tc>
          <w:tcPr>
            <w:tcW w:w="2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widowControl w:val="0"/>
              <w:suppressAutoHyphens/>
              <w:jc w:val="center"/>
            </w:pPr>
            <w:r>
              <w:t>Сумский завод</w:t>
            </w:r>
          </w:p>
          <w:p w:rsidR="006309AC" w:rsidRDefault="006309AC">
            <w:pPr>
              <w:widowControl w:val="0"/>
              <w:suppressAutoHyphens/>
              <w:jc w:val="center"/>
            </w:pPr>
            <w:r>
              <w:t>«</w:t>
            </w:r>
            <w:proofErr w:type="spellStart"/>
            <w:r>
              <w:t>Насосэнергомаш</w:t>
            </w:r>
            <w:proofErr w:type="spellEnd"/>
            <w:r>
              <w:t>»</w:t>
            </w:r>
          </w:p>
        </w:tc>
      </w:tr>
      <w:tr w:rsidR="006309AC" w:rsidTr="000D14FF">
        <w:trPr>
          <w:jc w:val="center"/>
        </w:trPr>
        <w:tc>
          <w:tcPr>
            <w:tcW w:w="73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09AC" w:rsidRDefault="006309AC">
            <w:pPr>
              <w:pStyle w:val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грузоподъемного механизма, г/п, тонн</w:t>
            </w:r>
          </w:p>
        </w:tc>
        <w:tc>
          <w:tcPr>
            <w:tcW w:w="2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Кранбалка</w:t>
            </w:r>
            <w:proofErr w:type="spellEnd"/>
          </w:p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г/п 5</w:t>
            </w:r>
          </w:p>
        </w:tc>
      </w:tr>
      <w:tr w:rsidR="006309AC" w:rsidTr="000D14FF">
        <w:trPr>
          <w:jc w:val="center"/>
        </w:trPr>
        <w:tc>
          <w:tcPr>
            <w:tcW w:w="73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 насоса, тонн</w:t>
            </w:r>
          </w:p>
        </w:tc>
        <w:tc>
          <w:tcPr>
            <w:tcW w:w="2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6309AC" w:rsidTr="000D14FF">
        <w:trPr>
          <w:jc w:val="center"/>
        </w:trPr>
        <w:tc>
          <w:tcPr>
            <w:tcW w:w="73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Производительность, м</w:t>
            </w:r>
            <w:r>
              <w:rPr>
                <w:rFonts w:ascii="Times New Roman" w:hAnsi="Times New Roman"/>
                <w:vertAlign w:val="superscript"/>
              </w:rPr>
              <w:t>3</w:t>
            </w:r>
            <w:r>
              <w:rPr>
                <w:rFonts w:ascii="Times New Roman" w:hAnsi="Times New Roman"/>
              </w:rPr>
              <w:t>/час</w:t>
            </w:r>
          </w:p>
        </w:tc>
        <w:tc>
          <w:tcPr>
            <w:tcW w:w="2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</w:t>
            </w:r>
          </w:p>
        </w:tc>
      </w:tr>
      <w:tr w:rsidR="006309AC" w:rsidTr="000D14FF">
        <w:trPr>
          <w:jc w:val="center"/>
        </w:trPr>
        <w:tc>
          <w:tcPr>
            <w:tcW w:w="73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Напор, м. в. ст.</w:t>
            </w:r>
          </w:p>
        </w:tc>
        <w:tc>
          <w:tcPr>
            <w:tcW w:w="2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6309AC" w:rsidTr="000D14FF">
        <w:trPr>
          <w:jc w:val="center"/>
        </w:trPr>
        <w:tc>
          <w:tcPr>
            <w:tcW w:w="73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Рабочее давление на входе, кгс/см², не более,  </w:t>
            </w:r>
          </w:p>
        </w:tc>
        <w:tc>
          <w:tcPr>
            <w:tcW w:w="2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6309AC" w:rsidTr="000D14FF">
        <w:trPr>
          <w:jc w:val="center"/>
        </w:trPr>
        <w:tc>
          <w:tcPr>
            <w:tcW w:w="73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Допустимый </w:t>
            </w:r>
            <w:proofErr w:type="spellStart"/>
            <w:r>
              <w:rPr>
                <w:rFonts w:ascii="Times New Roman" w:hAnsi="Times New Roman"/>
              </w:rPr>
              <w:t>кавитационный</w:t>
            </w:r>
            <w:proofErr w:type="spellEnd"/>
            <w:r>
              <w:rPr>
                <w:rFonts w:ascii="Times New Roman" w:hAnsi="Times New Roman"/>
              </w:rPr>
              <w:t xml:space="preserve"> запас, </w:t>
            </w:r>
            <w:proofErr w:type="spellStart"/>
            <w:r>
              <w:rPr>
                <w:rFonts w:ascii="Times New Roman" w:hAnsi="Times New Roman"/>
              </w:rPr>
              <w:t>м.в.ст</w:t>
            </w:r>
            <w:proofErr w:type="spellEnd"/>
            <w:r>
              <w:rPr>
                <w:rFonts w:ascii="Times New Roman" w:hAnsi="Times New Roman"/>
              </w:rPr>
              <w:t>., не менее</w:t>
            </w:r>
          </w:p>
        </w:tc>
        <w:tc>
          <w:tcPr>
            <w:tcW w:w="2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6309AC" w:rsidTr="000D14FF">
        <w:trPr>
          <w:jc w:val="center"/>
        </w:trPr>
        <w:tc>
          <w:tcPr>
            <w:tcW w:w="73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Температура перекачиваемой жидкости, ºС,  не более</w:t>
            </w:r>
          </w:p>
        </w:tc>
        <w:tc>
          <w:tcPr>
            <w:tcW w:w="2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</w:tr>
      <w:tr w:rsidR="006309AC" w:rsidTr="000D14FF">
        <w:trPr>
          <w:jc w:val="center"/>
        </w:trPr>
        <w:tc>
          <w:tcPr>
            <w:tcW w:w="73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 технической воды на охлаждение подшипников насоса, м³/ч</w:t>
            </w:r>
          </w:p>
        </w:tc>
        <w:tc>
          <w:tcPr>
            <w:tcW w:w="2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6309AC" w:rsidTr="000D14FF">
        <w:trPr>
          <w:jc w:val="center"/>
        </w:trPr>
        <w:tc>
          <w:tcPr>
            <w:tcW w:w="73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Мощность насоса, кВт</w:t>
            </w:r>
          </w:p>
        </w:tc>
        <w:tc>
          <w:tcPr>
            <w:tcW w:w="2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1035</w:t>
            </w:r>
          </w:p>
        </w:tc>
      </w:tr>
      <w:tr w:rsidR="006309AC" w:rsidTr="000D14FF">
        <w:trPr>
          <w:jc w:val="center"/>
        </w:trPr>
        <w:tc>
          <w:tcPr>
            <w:tcW w:w="73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Скорость вращения ротора, об/мин </w:t>
            </w:r>
          </w:p>
        </w:tc>
        <w:tc>
          <w:tcPr>
            <w:tcW w:w="2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1480</w:t>
            </w:r>
          </w:p>
        </w:tc>
      </w:tr>
      <w:tr w:rsidR="006309AC" w:rsidTr="000D14FF">
        <w:trPr>
          <w:jc w:val="center"/>
        </w:trPr>
        <w:tc>
          <w:tcPr>
            <w:tcW w:w="73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эл. двигателя</w:t>
            </w:r>
          </w:p>
        </w:tc>
        <w:tc>
          <w:tcPr>
            <w:tcW w:w="2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ДАЗО2-16-59-ЧУ</w:t>
            </w:r>
          </w:p>
        </w:tc>
      </w:tr>
      <w:tr w:rsidR="006309AC" w:rsidTr="000D14FF">
        <w:trPr>
          <w:jc w:val="center"/>
        </w:trPr>
        <w:tc>
          <w:tcPr>
            <w:tcW w:w="73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Мощность двигателя, кВт</w:t>
            </w:r>
          </w:p>
        </w:tc>
        <w:tc>
          <w:tcPr>
            <w:tcW w:w="2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1250</w:t>
            </w:r>
          </w:p>
        </w:tc>
      </w:tr>
      <w:tr w:rsidR="006309AC" w:rsidTr="000D14FF">
        <w:trPr>
          <w:jc w:val="center"/>
        </w:trPr>
        <w:tc>
          <w:tcPr>
            <w:tcW w:w="736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Напряжение, В</w:t>
            </w:r>
          </w:p>
        </w:tc>
        <w:tc>
          <w:tcPr>
            <w:tcW w:w="279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6000</w:t>
            </w:r>
          </w:p>
        </w:tc>
      </w:tr>
    </w:tbl>
    <w:p w:rsidR="006309AC" w:rsidRDefault="006309AC" w:rsidP="006309AC">
      <w:pPr>
        <w:suppressAutoHyphens/>
        <w:ind w:left="426"/>
      </w:pPr>
    </w:p>
    <w:p w:rsidR="006309AC" w:rsidRDefault="006309AC" w:rsidP="006309AC">
      <w:pPr>
        <w:widowControl w:val="0"/>
        <w:suppressAutoHyphens/>
        <w:jc w:val="both"/>
        <w:rPr>
          <w:b/>
        </w:rPr>
      </w:pPr>
    </w:p>
    <w:p w:rsidR="006309AC" w:rsidRDefault="006309AC" w:rsidP="006309AC">
      <w:pPr>
        <w:widowControl w:val="0"/>
        <w:suppressAutoHyphens/>
        <w:jc w:val="center"/>
        <w:rPr>
          <w:b/>
        </w:rPr>
      </w:pPr>
      <w:r>
        <w:rPr>
          <w:b/>
        </w:rPr>
        <w:t>Сетевой насос 2-го подъема.</w:t>
      </w:r>
    </w:p>
    <w:p w:rsidR="006309AC" w:rsidRDefault="006309AC" w:rsidP="006309AC">
      <w:pPr>
        <w:widowControl w:val="0"/>
        <w:suppressAutoHyphens/>
        <w:rPr>
          <w:b/>
        </w:rPr>
      </w:pPr>
    </w:p>
    <w:tbl>
      <w:tblPr>
        <w:tblW w:w="0" w:type="auto"/>
        <w:jc w:val="center"/>
        <w:tblInd w:w="-221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7"/>
        <w:gridCol w:w="2799"/>
      </w:tblGrid>
      <w:tr w:rsidR="006309AC" w:rsidTr="000D14FF">
        <w:trPr>
          <w:jc w:val="center"/>
        </w:trPr>
        <w:tc>
          <w:tcPr>
            <w:tcW w:w="73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7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Сетевой насос второго подъема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widowControl w:val="0"/>
              <w:suppressAutoHyphens/>
              <w:jc w:val="center"/>
            </w:pPr>
            <w:r>
              <w:t>СЭ 5000-160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09AC" w:rsidRDefault="006309AC">
            <w:pPr>
              <w:pStyle w:val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Производитель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widowControl w:val="0"/>
              <w:suppressAutoHyphens/>
              <w:jc w:val="center"/>
            </w:pPr>
            <w:r>
              <w:t>Сумский завод</w:t>
            </w:r>
          </w:p>
          <w:p w:rsidR="006309AC" w:rsidRDefault="006309AC">
            <w:pPr>
              <w:widowControl w:val="0"/>
              <w:suppressAutoHyphens/>
              <w:jc w:val="center"/>
            </w:pPr>
            <w:r>
              <w:t>«</w:t>
            </w:r>
            <w:proofErr w:type="spellStart"/>
            <w:r>
              <w:t>Насосэнергомаш</w:t>
            </w:r>
            <w:proofErr w:type="spellEnd"/>
            <w:r>
              <w:t>»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09AC" w:rsidRDefault="006309AC">
            <w:pPr>
              <w:pStyle w:val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грузоподъемного механизма, г/п, тонн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Кранбалка</w:t>
            </w:r>
            <w:proofErr w:type="spellEnd"/>
          </w:p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г/п 5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 насоса, тонн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4, 868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Производительность, м</w:t>
            </w:r>
            <w:r>
              <w:rPr>
                <w:rFonts w:ascii="Times New Roman" w:hAnsi="Times New Roman"/>
                <w:vertAlign w:val="superscript"/>
              </w:rPr>
              <w:t>3</w:t>
            </w:r>
            <w:r>
              <w:rPr>
                <w:rFonts w:ascii="Times New Roman" w:hAnsi="Times New Roman"/>
              </w:rPr>
              <w:t>/час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Напор, м. в. ст.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Рабочее давление на входе, кгс/см², не более,  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Допустимый </w:t>
            </w:r>
            <w:proofErr w:type="spellStart"/>
            <w:r>
              <w:rPr>
                <w:rFonts w:ascii="Times New Roman" w:hAnsi="Times New Roman"/>
              </w:rPr>
              <w:t>кавитационный</w:t>
            </w:r>
            <w:proofErr w:type="spellEnd"/>
            <w:r>
              <w:rPr>
                <w:rFonts w:ascii="Times New Roman" w:hAnsi="Times New Roman"/>
              </w:rPr>
              <w:t xml:space="preserve"> запас, </w:t>
            </w:r>
            <w:proofErr w:type="spellStart"/>
            <w:r>
              <w:rPr>
                <w:rFonts w:ascii="Times New Roman" w:hAnsi="Times New Roman"/>
              </w:rPr>
              <w:t>м.в.ст</w:t>
            </w:r>
            <w:proofErr w:type="spellEnd"/>
            <w:r>
              <w:rPr>
                <w:rFonts w:ascii="Times New Roman" w:hAnsi="Times New Roman"/>
              </w:rPr>
              <w:t>., не менее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Температура перекачиваемой жидкости, ºС,  не более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 технической воды на охлаждение подшипников насоса, м³/ч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Внешние утечки через сальниковое уплотнение, л/ч, не более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Мощность насоса, кВт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2370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Скорость вращения ротора, об/мин 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эл. двигателя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2АЗМ-2500/6000 У4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Мощность двигателя, кВт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2500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Напряжение, В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6000</w:t>
            </w:r>
          </w:p>
        </w:tc>
      </w:tr>
    </w:tbl>
    <w:p w:rsidR="006309AC" w:rsidRDefault="006309AC" w:rsidP="006309AC">
      <w:pPr>
        <w:suppressAutoHyphens/>
        <w:ind w:left="426"/>
      </w:pPr>
    </w:p>
    <w:p w:rsidR="006309AC" w:rsidRDefault="006309AC" w:rsidP="006309AC">
      <w:pPr>
        <w:suppressAutoHyphens/>
        <w:jc w:val="center"/>
        <w:rPr>
          <w:b/>
        </w:rPr>
      </w:pPr>
    </w:p>
    <w:p w:rsidR="006309AC" w:rsidRDefault="006309AC" w:rsidP="006309AC">
      <w:pPr>
        <w:suppressAutoHyphens/>
        <w:jc w:val="center"/>
        <w:rPr>
          <w:b/>
        </w:rPr>
      </w:pPr>
      <w:r>
        <w:rPr>
          <w:b/>
        </w:rPr>
        <w:t xml:space="preserve">Сетевой  насос  </w:t>
      </w:r>
      <w:proofErr w:type="spellStart"/>
      <w:r>
        <w:rPr>
          <w:b/>
        </w:rPr>
        <w:t>воздухо</w:t>
      </w:r>
      <w:proofErr w:type="spellEnd"/>
      <w:r>
        <w:rPr>
          <w:b/>
        </w:rPr>
        <w:t>-водяного теплообменника.</w:t>
      </w:r>
    </w:p>
    <w:p w:rsidR="006309AC" w:rsidRDefault="006309AC" w:rsidP="006309AC">
      <w:pPr>
        <w:suppressAutoHyphens/>
        <w:rPr>
          <w:b/>
        </w:rPr>
      </w:pPr>
    </w:p>
    <w:tbl>
      <w:tblPr>
        <w:tblW w:w="0" w:type="auto"/>
        <w:jc w:val="center"/>
        <w:tblInd w:w="-22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6"/>
        <w:gridCol w:w="2794"/>
      </w:tblGrid>
      <w:tr w:rsidR="006309AC" w:rsidTr="000D14FF">
        <w:trPr>
          <w:jc w:val="center"/>
        </w:trPr>
        <w:tc>
          <w:tcPr>
            <w:tcW w:w="73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7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Сетевой насос - СНВ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widowControl w:val="0"/>
              <w:suppressAutoHyphens/>
              <w:jc w:val="center"/>
            </w:pPr>
            <w:r>
              <w:t>СЭ 2500-60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Производитель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widowControl w:val="0"/>
              <w:suppressAutoHyphens/>
              <w:jc w:val="center"/>
            </w:pPr>
            <w:r>
              <w:t>Сумский завод</w:t>
            </w:r>
          </w:p>
          <w:p w:rsidR="006309AC" w:rsidRDefault="006309AC">
            <w:pPr>
              <w:widowControl w:val="0"/>
              <w:suppressAutoHyphens/>
              <w:jc w:val="center"/>
            </w:pPr>
            <w:r>
              <w:t>«</w:t>
            </w:r>
            <w:proofErr w:type="spellStart"/>
            <w:r>
              <w:t>Насосэнергомаш</w:t>
            </w:r>
            <w:proofErr w:type="spellEnd"/>
            <w:r>
              <w:t>»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грузоподъемного механизма, тонн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Мостовой кран</w:t>
            </w:r>
          </w:p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20-125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 насоса, тонн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3,875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Производительность, м</w:t>
            </w:r>
            <w:r>
              <w:rPr>
                <w:rFonts w:ascii="Times New Roman" w:hAnsi="Times New Roman"/>
                <w:vertAlign w:val="superscript"/>
              </w:rPr>
              <w:t>3</w:t>
            </w:r>
            <w:r>
              <w:rPr>
                <w:rFonts w:ascii="Times New Roman" w:hAnsi="Times New Roman"/>
              </w:rPr>
              <w:t>/час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2500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Напор, м. в. ст.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Рабочее давление на входе, кгс/см², не более,  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Допустимый </w:t>
            </w:r>
            <w:proofErr w:type="spellStart"/>
            <w:r>
              <w:rPr>
                <w:rFonts w:ascii="Times New Roman" w:hAnsi="Times New Roman"/>
              </w:rPr>
              <w:t>кавитационный</w:t>
            </w:r>
            <w:proofErr w:type="spellEnd"/>
            <w:r>
              <w:rPr>
                <w:rFonts w:ascii="Times New Roman" w:hAnsi="Times New Roman"/>
              </w:rPr>
              <w:t xml:space="preserve"> запас, </w:t>
            </w:r>
            <w:proofErr w:type="spellStart"/>
            <w:r>
              <w:rPr>
                <w:rFonts w:ascii="Times New Roman" w:hAnsi="Times New Roman"/>
              </w:rPr>
              <w:t>м.в.ст</w:t>
            </w:r>
            <w:proofErr w:type="spellEnd"/>
            <w:r>
              <w:rPr>
                <w:rFonts w:ascii="Times New Roman" w:hAnsi="Times New Roman"/>
              </w:rPr>
              <w:t>., не менее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Температура перекачиваемой жидкости, ºС,  не более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Внешние утечки через сальниковое уплотнение, м³/ч, не более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0,05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Мощность насоса, кВт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417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эл. двигателя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А4-400Х-ЧМУЗ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Скорость вращения ротора, об/мин 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Мощность двигателя, кВт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Напряжение, В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6000</w:t>
            </w:r>
          </w:p>
        </w:tc>
      </w:tr>
    </w:tbl>
    <w:p w:rsidR="006309AC" w:rsidRDefault="006309AC" w:rsidP="006309AC">
      <w:pPr>
        <w:suppressAutoHyphens/>
        <w:ind w:left="426"/>
        <w:rPr>
          <w:b/>
        </w:rPr>
      </w:pPr>
    </w:p>
    <w:p w:rsidR="006309AC" w:rsidRDefault="006309AC" w:rsidP="006309AC">
      <w:pPr>
        <w:suppressAutoHyphens/>
        <w:ind w:left="426"/>
        <w:jc w:val="center"/>
        <w:rPr>
          <w:b/>
        </w:rPr>
      </w:pPr>
      <w:r>
        <w:rPr>
          <w:b/>
        </w:rPr>
        <w:t>Циркуляционный насос.</w:t>
      </w:r>
    </w:p>
    <w:p w:rsidR="006309AC" w:rsidRDefault="006309AC" w:rsidP="006309AC">
      <w:pPr>
        <w:suppressAutoHyphens/>
        <w:ind w:left="426"/>
        <w:rPr>
          <w:b/>
        </w:rPr>
      </w:pPr>
    </w:p>
    <w:tbl>
      <w:tblPr>
        <w:tblW w:w="0" w:type="auto"/>
        <w:jc w:val="center"/>
        <w:tblInd w:w="-22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6"/>
        <w:gridCol w:w="2794"/>
      </w:tblGrid>
      <w:tr w:rsidR="006309AC" w:rsidTr="000D14FF">
        <w:trPr>
          <w:jc w:val="center"/>
        </w:trPr>
        <w:tc>
          <w:tcPr>
            <w:tcW w:w="73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7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Циркуляционные  нас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сы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widowControl w:val="0"/>
              <w:suppressAutoHyphens/>
              <w:jc w:val="center"/>
            </w:pPr>
            <w:r>
              <w:t>Д 12500-24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Производитель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widowControl w:val="0"/>
              <w:suppressAutoHyphens/>
              <w:ind w:left="360"/>
              <w:jc w:val="center"/>
            </w:pPr>
            <w:r>
              <w:t>завод «Уралгидромаш»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грузоподъемного механизма, г/п, тонн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Мостовой кран г/п 8т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 насоса, тонн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15,8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Производительность, м</w:t>
            </w:r>
            <w:r>
              <w:rPr>
                <w:rFonts w:ascii="Times New Roman" w:hAnsi="Times New Roman"/>
                <w:vertAlign w:val="superscript"/>
              </w:rPr>
              <w:t>3</w:t>
            </w:r>
            <w:r>
              <w:rPr>
                <w:rFonts w:ascii="Times New Roman" w:hAnsi="Times New Roman"/>
              </w:rPr>
              <w:t>/час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12500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Напор, м. в. ст.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Допустимый </w:t>
            </w:r>
            <w:proofErr w:type="spellStart"/>
            <w:r>
              <w:rPr>
                <w:rFonts w:ascii="Times New Roman" w:hAnsi="Times New Roman"/>
              </w:rPr>
              <w:t>кавитационный</w:t>
            </w:r>
            <w:proofErr w:type="spellEnd"/>
            <w:r>
              <w:rPr>
                <w:rFonts w:ascii="Times New Roman" w:hAnsi="Times New Roman"/>
              </w:rPr>
              <w:t xml:space="preserve"> запас, </w:t>
            </w:r>
            <w:proofErr w:type="spellStart"/>
            <w:r>
              <w:rPr>
                <w:rFonts w:ascii="Times New Roman" w:hAnsi="Times New Roman"/>
              </w:rPr>
              <w:t>м.в.ст</w:t>
            </w:r>
            <w:proofErr w:type="spellEnd"/>
            <w:r>
              <w:rPr>
                <w:rFonts w:ascii="Times New Roman" w:hAnsi="Times New Roman"/>
              </w:rPr>
              <w:t>., не менее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Внешние утечки через сальниковое уплотнение, л/ч, не более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Мощность насоса, кВт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950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Скорость вращения ротора, об/мин 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485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эл. двигателя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АН-2-17-48-12УХЛ4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Мощность двигателя, кВт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Напряжение, В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6000</w:t>
            </w:r>
          </w:p>
        </w:tc>
      </w:tr>
    </w:tbl>
    <w:p w:rsidR="006309AC" w:rsidRDefault="006309AC" w:rsidP="006309AC">
      <w:pPr>
        <w:suppressAutoHyphens/>
      </w:pPr>
    </w:p>
    <w:p w:rsidR="006309AC" w:rsidRPr="00DE768C" w:rsidRDefault="006309AC" w:rsidP="00DE768C">
      <w:pPr>
        <w:suppressAutoHyphens/>
        <w:jc w:val="center"/>
        <w:rPr>
          <w:b/>
          <w:lang w:val="en-US"/>
        </w:rPr>
      </w:pPr>
      <w:r>
        <w:rPr>
          <w:b/>
        </w:rPr>
        <w:t xml:space="preserve">Насос </w:t>
      </w:r>
      <w:proofErr w:type="spellStart"/>
      <w:r>
        <w:rPr>
          <w:b/>
        </w:rPr>
        <w:t>газоохлаждения</w:t>
      </w:r>
      <w:proofErr w:type="spellEnd"/>
      <w:r>
        <w:rPr>
          <w:b/>
        </w:rPr>
        <w:t xml:space="preserve"> генератора</w:t>
      </w:r>
    </w:p>
    <w:tbl>
      <w:tblPr>
        <w:tblW w:w="0" w:type="auto"/>
        <w:jc w:val="center"/>
        <w:tblInd w:w="-21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5"/>
        <w:gridCol w:w="2938"/>
      </w:tblGrid>
      <w:tr w:rsidR="006309AC" w:rsidTr="000D14FF">
        <w:trPr>
          <w:jc w:val="center"/>
        </w:trPr>
        <w:tc>
          <w:tcPr>
            <w:tcW w:w="72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9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Насос </w:t>
            </w:r>
            <w:proofErr w:type="spellStart"/>
            <w:r>
              <w:rPr>
                <w:rFonts w:ascii="Times New Roman" w:hAnsi="Times New Roman"/>
              </w:rPr>
              <w:t>газоохлаждения</w:t>
            </w:r>
            <w:proofErr w:type="spellEnd"/>
            <w:r>
              <w:rPr>
                <w:rFonts w:ascii="Times New Roman" w:hAnsi="Times New Roman"/>
              </w:rPr>
              <w:t xml:space="preserve"> генератора</w:t>
            </w:r>
          </w:p>
        </w:tc>
      </w:tr>
      <w:tr w:rsidR="006309AC" w:rsidTr="000D14FF">
        <w:trPr>
          <w:jc w:val="center"/>
        </w:trPr>
        <w:tc>
          <w:tcPr>
            <w:tcW w:w="72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widowControl w:val="0"/>
              <w:suppressAutoHyphens/>
              <w:jc w:val="center"/>
            </w:pPr>
            <w:r>
              <w:t>Д 1600-90</w:t>
            </w:r>
          </w:p>
        </w:tc>
      </w:tr>
      <w:tr w:rsidR="006309AC" w:rsidTr="000D14FF">
        <w:trPr>
          <w:jc w:val="center"/>
        </w:trPr>
        <w:tc>
          <w:tcPr>
            <w:tcW w:w="72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Производитель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widowControl w:val="0"/>
              <w:suppressAutoHyphens/>
              <w:ind w:left="360"/>
              <w:jc w:val="center"/>
            </w:pPr>
            <w:proofErr w:type="spellStart"/>
            <w:r>
              <w:t>Ливгидромаш</w:t>
            </w:r>
            <w:proofErr w:type="spellEnd"/>
          </w:p>
        </w:tc>
      </w:tr>
      <w:tr w:rsidR="006309AC" w:rsidTr="000D14FF">
        <w:trPr>
          <w:jc w:val="center"/>
        </w:trPr>
        <w:tc>
          <w:tcPr>
            <w:tcW w:w="72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грузоподъемного механизма, г/п, тонн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Мостовой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кран</w:t>
            </w:r>
          </w:p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г/п 20-125</w:t>
            </w:r>
          </w:p>
        </w:tc>
      </w:tr>
      <w:tr w:rsidR="006309AC" w:rsidTr="000D14FF">
        <w:trPr>
          <w:jc w:val="center"/>
        </w:trPr>
        <w:tc>
          <w:tcPr>
            <w:tcW w:w="72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 насоса, тонн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1,300</w:t>
            </w:r>
          </w:p>
        </w:tc>
      </w:tr>
      <w:tr w:rsidR="006309AC" w:rsidTr="000D14FF">
        <w:trPr>
          <w:jc w:val="center"/>
        </w:trPr>
        <w:tc>
          <w:tcPr>
            <w:tcW w:w="72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Производительность, м</w:t>
            </w:r>
            <w:r>
              <w:rPr>
                <w:rFonts w:ascii="Times New Roman" w:hAnsi="Times New Roman"/>
                <w:vertAlign w:val="superscript"/>
              </w:rPr>
              <w:t>3</w:t>
            </w:r>
            <w:r>
              <w:rPr>
                <w:rFonts w:ascii="Times New Roman" w:hAnsi="Times New Roman"/>
              </w:rPr>
              <w:t>/час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</w:tr>
      <w:tr w:rsidR="006309AC" w:rsidTr="000D14FF">
        <w:trPr>
          <w:jc w:val="center"/>
        </w:trPr>
        <w:tc>
          <w:tcPr>
            <w:tcW w:w="72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Напор, м. в. ст.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41.8</w:t>
            </w:r>
          </w:p>
        </w:tc>
      </w:tr>
      <w:tr w:rsidR="006309AC" w:rsidTr="000D14FF">
        <w:trPr>
          <w:jc w:val="center"/>
        </w:trPr>
        <w:tc>
          <w:tcPr>
            <w:tcW w:w="72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Скорость вращения ротора, об/мин 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485</w:t>
            </w:r>
          </w:p>
        </w:tc>
      </w:tr>
      <w:tr w:rsidR="006309AC" w:rsidTr="000D14FF">
        <w:trPr>
          <w:jc w:val="center"/>
        </w:trPr>
        <w:tc>
          <w:tcPr>
            <w:tcW w:w="72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эл. двигателя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 103-6М</w:t>
            </w:r>
          </w:p>
        </w:tc>
      </w:tr>
      <w:tr w:rsidR="006309AC" w:rsidTr="000D14FF">
        <w:trPr>
          <w:jc w:val="center"/>
        </w:trPr>
        <w:tc>
          <w:tcPr>
            <w:tcW w:w="72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Мощность двигателя, кВт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</w:t>
            </w:r>
          </w:p>
        </w:tc>
      </w:tr>
      <w:tr w:rsidR="006309AC" w:rsidTr="000D14FF">
        <w:trPr>
          <w:jc w:val="center"/>
        </w:trPr>
        <w:tc>
          <w:tcPr>
            <w:tcW w:w="72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Напряжение, В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380/220</w:t>
            </w:r>
          </w:p>
        </w:tc>
      </w:tr>
    </w:tbl>
    <w:p w:rsidR="006309AC" w:rsidRDefault="006309AC" w:rsidP="006309AC">
      <w:pPr>
        <w:suppressAutoHyphens/>
        <w:rPr>
          <w:b/>
          <w:bCs/>
        </w:rPr>
      </w:pPr>
    </w:p>
    <w:p w:rsidR="006309AC" w:rsidRDefault="006309AC" w:rsidP="006309AC">
      <w:pPr>
        <w:suppressAutoHyphens/>
        <w:jc w:val="center"/>
        <w:rPr>
          <w:b/>
          <w:bCs/>
        </w:rPr>
      </w:pPr>
      <w:r>
        <w:rPr>
          <w:b/>
          <w:bCs/>
        </w:rPr>
        <w:t>Насос городской воды</w:t>
      </w:r>
    </w:p>
    <w:p w:rsidR="006309AC" w:rsidRDefault="006309AC" w:rsidP="006309AC">
      <w:pPr>
        <w:suppressAutoHyphens/>
        <w:jc w:val="center"/>
        <w:rPr>
          <w:b/>
          <w:bCs/>
        </w:rPr>
      </w:pPr>
    </w:p>
    <w:tbl>
      <w:tblPr>
        <w:tblW w:w="0" w:type="auto"/>
        <w:jc w:val="center"/>
        <w:tblInd w:w="-221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7"/>
        <w:gridCol w:w="2799"/>
      </w:tblGrid>
      <w:tr w:rsidR="006309AC" w:rsidTr="000D14FF">
        <w:trPr>
          <w:jc w:val="center"/>
        </w:trPr>
        <w:tc>
          <w:tcPr>
            <w:tcW w:w="73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7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НГВ-3</w:t>
            </w:r>
          </w:p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(1981 г. выпуска)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widowControl w:val="0"/>
              <w:suppressAutoHyphens/>
              <w:jc w:val="center"/>
            </w:pPr>
            <w:r>
              <w:t>Д 6300-80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Производитель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widowControl w:val="0"/>
              <w:suppressAutoHyphens/>
              <w:jc w:val="center"/>
            </w:pPr>
            <w:r>
              <w:t>Г. Сумы, п/я В-2848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грузоподъемного механизма, г/п, тонн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Мостовой кран</w:t>
            </w:r>
          </w:p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г/п 8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 насоса, тонн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8, 766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Производительность, м</w:t>
            </w:r>
            <w:r>
              <w:rPr>
                <w:rFonts w:ascii="Times New Roman" w:hAnsi="Times New Roman"/>
                <w:vertAlign w:val="superscript"/>
              </w:rPr>
              <w:t>3</w:t>
            </w:r>
            <w:r>
              <w:rPr>
                <w:rFonts w:ascii="Times New Roman" w:hAnsi="Times New Roman"/>
              </w:rPr>
              <w:t>/час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6300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Напор, м. в. ст.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80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Рабочее давление на входе, кгс/см², не более,  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Допустимый </w:t>
            </w:r>
            <w:proofErr w:type="spellStart"/>
            <w:r>
              <w:rPr>
                <w:rFonts w:ascii="Times New Roman" w:hAnsi="Times New Roman"/>
              </w:rPr>
              <w:t>кавитационный</w:t>
            </w:r>
            <w:proofErr w:type="spellEnd"/>
            <w:r>
              <w:rPr>
                <w:rFonts w:ascii="Times New Roman" w:hAnsi="Times New Roman"/>
              </w:rPr>
              <w:t xml:space="preserve"> запас, </w:t>
            </w:r>
            <w:proofErr w:type="spellStart"/>
            <w:r>
              <w:rPr>
                <w:rFonts w:ascii="Times New Roman" w:hAnsi="Times New Roman"/>
              </w:rPr>
              <w:t>м.в.ст</w:t>
            </w:r>
            <w:proofErr w:type="spellEnd"/>
            <w:r>
              <w:rPr>
                <w:rFonts w:ascii="Times New Roman" w:hAnsi="Times New Roman"/>
              </w:rPr>
              <w:t>., не менее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7,5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 воды на охлаждение подшипников насоса, м</w:t>
            </w:r>
            <w:r>
              <w:rPr>
                <w:rFonts w:ascii="Times New Roman" w:hAnsi="Times New Roman"/>
                <w:vertAlign w:val="superscript"/>
              </w:rPr>
              <w:t>3</w:t>
            </w:r>
            <w:r>
              <w:rPr>
                <w:rFonts w:ascii="Times New Roman" w:hAnsi="Times New Roman"/>
              </w:rPr>
              <w:t>/час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0,3-0,4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Мощность насоса, кВт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1 750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Скорость вращения ротора, об/мин 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730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эл. двигателя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АН-2-1669  8У4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Мощность двигателя, кВт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1600</w:t>
            </w:r>
          </w:p>
        </w:tc>
      </w:tr>
      <w:tr w:rsidR="006309AC" w:rsidTr="000D14FF">
        <w:trPr>
          <w:jc w:val="center"/>
        </w:trPr>
        <w:tc>
          <w:tcPr>
            <w:tcW w:w="73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Напряжение, В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6000</w:t>
            </w:r>
          </w:p>
        </w:tc>
      </w:tr>
    </w:tbl>
    <w:p w:rsidR="006309AC" w:rsidRDefault="006309AC" w:rsidP="006309AC">
      <w:pPr>
        <w:suppressAutoHyphens/>
        <w:rPr>
          <w:b/>
          <w:bCs/>
        </w:rPr>
      </w:pPr>
    </w:p>
    <w:p w:rsidR="006309AC" w:rsidRDefault="006309AC" w:rsidP="006309AC">
      <w:pPr>
        <w:suppressAutoHyphens/>
        <w:jc w:val="center"/>
        <w:rPr>
          <w:b/>
          <w:bCs/>
        </w:rPr>
      </w:pPr>
      <w:r>
        <w:rPr>
          <w:b/>
          <w:bCs/>
        </w:rPr>
        <w:t>Насос перепуска сетевой воды</w:t>
      </w:r>
    </w:p>
    <w:p w:rsidR="006309AC" w:rsidRDefault="006309AC" w:rsidP="006309AC">
      <w:pPr>
        <w:suppressAutoHyphens/>
        <w:jc w:val="center"/>
        <w:rPr>
          <w:b/>
          <w:bCs/>
        </w:rPr>
      </w:pPr>
    </w:p>
    <w:tbl>
      <w:tblPr>
        <w:tblW w:w="0" w:type="auto"/>
        <w:jc w:val="center"/>
        <w:tblInd w:w="-22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6"/>
        <w:gridCol w:w="2794"/>
      </w:tblGrid>
      <w:tr w:rsidR="006309AC" w:rsidTr="000D14FF">
        <w:trPr>
          <w:jc w:val="center"/>
        </w:trPr>
        <w:tc>
          <w:tcPr>
            <w:tcW w:w="73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7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НПСВ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widowControl w:val="0"/>
              <w:suppressAutoHyphens/>
              <w:jc w:val="center"/>
            </w:pPr>
            <w:r>
              <w:t>ЦН 1000-180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09AC" w:rsidRDefault="006309AC">
            <w:pPr>
              <w:pStyle w:val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Производитель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widowControl w:val="0"/>
              <w:suppressAutoHyphens/>
              <w:jc w:val="center"/>
            </w:pPr>
            <w:r>
              <w:t>Сумской завод «</w:t>
            </w:r>
            <w:proofErr w:type="spellStart"/>
            <w:r>
              <w:t>Энергномаш</w:t>
            </w:r>
            <w:proofErr w:type="spellEnd"/>
            <w:r>
              <w:t>»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09AC" w:rsidRDefault="006309AC">
            <w:pPr>
              <w:pStyle w:val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грузоподъемного механизма, г/п, тонн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Кранбалка</w:t>
            </w:r>
            <w:proofErr w:type="spellEnd"/>
          </w:p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г/п 5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 насоса, тонн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2, 370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Производительность, м</w:t>
            </w:r>
            <w:r>
              <w:rPr>
                <w:rFonts w:ascii="Times New Roman" w:hAnsi="Times New Roman"/>
                <w:vertAlign w:val="superscript"/>
              </w:rPr>
              <w:t>3</w:t>
            </w:r>
            <w:r>
              <w:rPr>
                <w:rFonts w:ascii="Times New Roman" w:hAnsi="Times New Roman"/>
              </w:rPr>
              <w:t>/час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Напор, м. в. ст.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80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Скорость вращения ротора, об/мин 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эл. двигателя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 12-52 4У4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Мощность двигателя, кВт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630</w:t>
            </w:r>
          </w:p>
        </w:tc>
      </w:tr>
      <w:tr w:rsidR="006309AC" w:rsidTr="000D14FF">
        <w:trPr>
          <w:jc w:val="center"/>
        </w:trPr>
        <w:tc>
          <w:tcPr>
            <w:tcW w:w="73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309AC" w:rsidRDefault="006309AC">
            <w:pPr>
              <w:pStyle w:val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Напряжение, В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309AC" w:rsidRDefault="006309AC">
            <w:pPr>
              <w:pStyle w:val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6000</w:t>
            </w:r>
          </w:p>
        </w:tc>
      </w:tr>
    </w:tbl>
    <w:p w:rsidR="008D7FBD" w:rsidRDefault="008D7FBD" w:rsidP="008D7FBD">
      <w:pPr>
        <w:jc w:val="both"/>
      </w:pPr>
    </w:p>
    <w:p w:rsidR="008D7FBD" w:rsidRDefault="008D7FBD" w:rsidP="008D7FBD">
      <w:pPr>
        <w:jc w:val="both"/>
      </w:pPr>
    </w:p>
    <w:p w:rsidR="008D7FBD" w:rsidRDefault="008D7FBD" w:rsidP="008D7FBD">
      <w:pPr>
        <w:jc w:val="both"/>
      </w:pPr>
    </w:p>
    <w:p w:rsidR="008D7FBD" w:rsidRDefault="008D7FBD" w:rsidP="008D7FBD">
      <w:pPr>
        <w:jc w:val="both"/>
      </w:pPr>
    </w:p>
    <w:p w:rsidR="008D7FBD" w:rsidRDefault="008D7FBD" w:rsidP="008D7FBD">
      <w:pPr>
        <w:jc w:val="both"/>
      </w:pPr>
    </w:p>
    <w:p w:rsidR="008D7FBD" w:rsidRDefault="008D7FBD" w:rsidP="008D7FBD">
      <w:pPr>
        <w:jc w:val="both"/>
      </w:pPr>
    </w:p>
    <w:p w:rsidR="00332B2E" w:rsidRDefault="00332B2E" w:rsidP="008D7FBD">
      <w:pPr>
        <w:jc w:val="both"/>
      </w:pPr>
    </w:p>
    <w:p w:rsidR="00332B2E" w:rsidRDefault="00332B2E" w:rsidP="008D7FBD">
      <w:pPr>
        <w:jc w:val="both"/>
      </w:pPr>
    </w:p>
    <w:p w:rsidR="00332B2E" w:rsidRDefault="00332B2E" w:rsidP="008D7FBD">
      <w:pPr>
        <w:jc w:val="both"/>
      </w:pPr>
    </w:p>
    <w:p w:rsidR="008D7FBD" w:rsidRDefault="008D7FBD" w:rsidP="008D7FBD">
      <w:pPr>
        <w:jc w:val="both"/>
      </w:pPr>
    </w:p>
    <w:p w:rsidR="008D7FBD" w:rsidRPr="00273B66" w:rsidRDefault="008D7FBD" w:rsidP="008D7FBD">
      <w:pPr>
        <w:jc w:val="right"/>
        <w:rPr>
          <w:b/>
        </w:rPr>
      </w:pPr>
      <w:r w:rsidRPr="00273B66">
        <w:rPr>
          <w:b/>
        </w:rPr>
        <w:t>Приложение №2</w:t>
      </w:r>
    </w:p>
    <w:p w:rsidR="008D7FBD" w:rsidRDefault="008D7FBD" w:rsidP="008D7FBD">
      <w:pPr>
        <w:jc w:val="both"/>
        <w:rPr>
          <w:szCs w:val="20"/>
        </w:rPr>
      </w:pPr>
      <w:r>
        <w:t>1.</w:t>
      </w:r>
      <w:r w:rsidRPr="008D7FBD">
        <w:rPr>
          <w:b/>
        </w:rPr>
        <w:t>Бак хранения концентрата пенообразователя (БПО).</w:t>
      </w:r>
      <w:r>
        <w:t xml:space="preserve">  </w:t>
      </w:r>
    </w:p>
    <w:p w:rsidR="008D7FBD" w:rsidRDefault="008D7FBD" w:rsidP="008D7FBD">
      <w:pPr>
        <w:jc w:val="both"/>
        <w:rPr>
          <w:szCs w:val="20"/>
        </w:rPr>
      </w:pPr>
      <w:r>
        <w:rPr>
          <w:szCs w:val="20"/>
        </w:rPr>
        <w:t xml:space="preserve">Предназначен для хранения запаса пенообразователя. </w:t>
      </w:r>
    </w:p>
    <w:p w:rsidR="008D7FBD" w:rsidRDefault="008D7FBD" w:rsidP="008D7FBD">
      <w:pPr>
        <w:jc w:val="both"/>
        <w:rPr>
          <w:szCs w:val="20"/>
        </w:rPr>
      </w:pPr>
    </w:p>
    <w:tbl>
      <w:tblPr>
        <w:tblW w:w="0" w:type="auto"/>
        <w:jc w:val="center"/>
        <w:tblInd w:w="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5"/>
        <w:gridCol w:w="5245"/>
      </w:tblGrid>
      <w:tr w:rsidR="008D7FBD" w:rsidTr="008833F8">
        <w:trPr>
          <w:jc w:val="center"/>
        </w:trPr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 w:rsidP="008D7FBD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изготовления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 w:rsidP="008D7F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1977</w:t>
            </w:r>
          </w:p>
        </w:tc>
      </w:tr>
      <w:tr w:rsidR="008D7FBD" w:rsidTr="008833F8">
        <w:trPr>
          <w:jc w:val="center"/>
        </w:trPr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 w:rsidP="008D7FBD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ввода в эксплуатацию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 w:rsidP="008D7F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1977</w:t>
            </w:r>
          </w:p>
        </w:tc>
      </w:tr>
      <w:tr w:rsidR="008D7FBD" w:rsidTr="008833F8">
        <w:trPr>
          <w:jc w:val="center"/>
        </w:trPr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 w:rsidP="008D7F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Объем, м</w:t>
            </w:r>
            <w:r>
              <w:rPr>
                <w:rFonts w:ascii="Calibri" w:hAnsi="Calibri"/>
                <w:szCs w:val="20"/>
              </w:rPr>
              <w:t>³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 w:rsidP="008D7F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</w:tr>
      <w:tr w:rsidR="008D7FBD" w:rsidTr="008833F8">
        <w:trPr>
          <w:jc w:val="center"/>
        </w:trPr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 w:rsidP="008D7FBD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Диаметр, 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 w:rsidP="008D7F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6,63</w:t>
            </w:r>
          </w:p>
        </w:tc>
      </w:tr>
      <w:tr w:rsidR="008D7FBD" w:rsidTr="008833F8">
        <w:trPr>
          <w:jc w:val="center"/>
        </w:trPr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 w:rsidP="008D7FBD">
            <w:pPr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>Давление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 w:rsidP="008D7F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безнапорный</w:t>
            </w:r>
          </w:p>
        </w:tc>
      </w:tr>
      <w:tr w:rsidR="008D7FBD" w:rsidTr="008833F8">
        <w:trPr>
          <w:jc w:val="center"/>
        </w:trPr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 w:rsidP="008D7FBD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 xml:space="preserve">Среда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 w:rsidP="008D7F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Концентрат пенообразователя, </w:t>
            </w:r>
            <w:proofErr w:type="spellStart"/>
            <w:r>
              <w:rPr>
                <w:szCs w:val="20"/>
              </w:rPr>
              <w:t>Рн</w:t>
            </w:r>
            <w:proofErr w:type="spellEnd"/>
            <w:r>
              <w:rPr>
                <w:szCs w:val="20"/>
              </w:rPr>
              <w:t>=7,0÷10,0</w:t>
            </w:r>
          </w:p>
        </w:tc>
      </w:tr>
      <w:tr w:rsidR="008D7FBD" w:rsidTr="008833F8">
        <w:trPr>
          <w:jc w:val="center"/>
        </w:trPr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 w:rsidP="008D7F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Высота, м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 w:rsidP="008D7F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5,9</w:t>
            </w:r>
          </w:p>
        </w:tc>
      </w:tr>
    </w:tbl>
    <w:p w:rsidR="006309AC" w:rsidRDefault="006309AC" w:rsidP="009D4EB1">
      <w:pPr>
        <w:pStyle w:val="22"/>
        <w:tabs>
          <w:tab w:val="left" w:pos="8505"/>
        </w:tabs>
        <w:ind w:left="0"/>
        <w:jc w:val="both"/>
      </w:pPr>
    </w:p>
    <w:p w:rsidR="008D7FBD" w:rsidRDefault="008D7FBD" w:rsidP="008D7FBD">
      <w:pPr>
        <w:pStyle w:val="22"/>
        <w:numPr>
          <w:ilvl w:val="0"/>
          <w:numId w:val="8"/>
        </w:numPr>
        <w:tabs>
          <w:tab w:val="left" w:pos="8505"/>
        </w:tabs>
        <w:jc w:val="both"/>
      </w:pPr>
      <w:r>
        <w:t>Резервуары мазута</w:t>
      </w:r>
    </w:p>
    <w:p w:rsidR="008D7FBD" w:rsidRPr="008D7FBD" w:rsidRDefault="008D7FBD" w:rsidP="008D7FBD">
      <w:pPr>
        <w:pStyle w:val="22"/>
        <w:tabs>
          <w:tab w:val="left" w:pos="8505"/>
        </w:tabs>
        <w:ind w:left="480"/>
        <w:jc w:val="both"/>
        <w:rPr>
          <w:b w:val="0"/>
        </w:rPr>
      </w:pPr>
      <w:r w:rsidRPr="008D7FBD">
        <w:rPr>
          <w:b w:val="0"/>
        </w:rPr>
        <w:t>Предназначен для хранения запаса мазута</w:t>
      </w:r>
    </w:p>
    <w:p w:rsidR="008D7FBD" w:rsidRDefault="008D7FBD" w:rsidP="008D7FBD">
      <w:pPr>
        <w:pStyle w:val="22"/>
        <w:tabs>
          <w:tab w:val="left" w:pos="8505"/>
        </w:tabs>
        <w:ind w:left="480"/>
        <w:jc w:val="both"/>
      </w:pPr>
    </w:p>
    <w:tbl>
      <w:tblPr>
        <w:tblW w:w="0" w:type="auto"/>
        <w:jc w:val="center"/>
        <w:tblInd w:w="-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7"/>
        <w:gridCol w:w="7759"/>
      </w:tblGrid>
      <w:tr w:rsidR="008833F8" w:rsidTr="008833F8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3F8" w:rsidRDefault="008833F8">
            <w:pPr>
              <w:jc w:val="both"/>
            </w:pPr>
            <w:r>
              <w:t>Наименование</w:t>
            </w:r>
          </w:p>
        </w:tc>
        <w:tc>
          <w:tcPr>
            <w:tcW w:w="7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3F8" w:rsidRDefault="008833F8">
            <w:pPr>
              <w:jc w:val="center"/>
            </w:pPr>
            <w:r>
              <w:t>Характеристика</w:t>
            </w:r>
          </w:p>
        </w:tc>
      </w:tr>
      <w:tr w:rsidR="008833F8" w:rsidTr="008833F8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F8" w:rsidRDefault="00CC0228">
            <w:r>
              <w:t>Резервуары мазута РМ</w:t>
            </w:r>
          </w:p>
          <w:p w:rsidR="008833F8" w:rsidRDefault="008833F8"/>
        </w:tc>
        <w:tc>
          <w:tcPr>
            <w:tcW w:w="7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3F8" w:rsidRDefault="008833F8">
            <w:r>
              <w:t>Резервуары объемом 20.0000 м</w:t>
            </w:r>
            <w:r>
              <w:rPr>
                <w:vertAlign w:val="superscript"/>
              </w:rPr>
              <w:t xml:space="preserve">3 </w:t>
            </w:r>
            <w:r>
              <w:t>для мазута Т= 40-90</w:t>
            </w:r>
            <w:r>
              <w:rPr>
                <w:vertAlign w:val="superscript"/>
              </w:rPr>
              <w:t>о</w:t>
            </w:r>
            <w:r>
              <w:t xml:space="preserve">С, </w:t>
            </w:r>
          </w:p>
          <w:p w:rsidR="008833F8" w:rsidRDefault="008833F8">
            <w:r>
              <w:t xml:space="preserve">металлический с теплоизоляцией и </w:t>
            </w:r>
            <w:proofErr w:type="spellStart"/>
            <w:r>
              <w:t>окожушиванием</w:t>
            </w:r>
            <w:proofErr w:type="spellEnd"/>
            <w:r>
              <w:t xml:space="preserve"> </w:t>
            </w:r>
          </w:p>
          <w:p w:rsidR="008833F8" w:rsidRDefault="008833F8">
            <w:r>
              <w:t xml:space="preserve">Н </w:t>
            </w:r>
            <w:proofErr w:type="spellStart"/>
            <w:r>
              <w:t>ц.ч</w:t>
            </w:r>
            <w:proofErr w:type="spellEnd"/>
            <w:r>
              <w:t>.=11,9 м., Д н = 45,6 м.</w:t>
            </w:r>
          </w:p>
        </w:tc>
      </w:tr>
    </w:tbl>
    <w:p w:rsidR="00933781" w:rsidRDefault="00933781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8D7FBD" w:rsidRDefault="008D7FBD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8D7FBD" w:rsidRDefault="008D7FBD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8D7FBD" w:rsidRPr="008D7FBD" w:rsidRDefault="008D7FBD" w:rsidP="008D7FBD">
      <w:pPr>
        <w:pStyle w:val="af6"/>
        <w:widowControl w:val="0"/>
        <w:numPr>
          <w:ilvl w:val="0"/>
          <w:numId w:val="8"/>
        </w:numPr>
        <w:suppressAutoHyphens/>
        <w:rPr>
          <w:b/>
        </w:rPr>
      </w:pPr>
      <w:r w:rsidRPr="008D7FBD">
        <w:rPr>
          <w:b/>
        </w:rPr>
        <w:t xml:space="preserve">Приёмная ёмкость  </w:t>
      </w:r>
      <w:r>
        <w:rPr>
          <w:b/>
        </w:rPr>
        <w:t xml:space="preserve"> </w:t>
      </w:r>
    </w:p>
    <w:p w:rsidR="008D7FBD" w:rsidRDefault="008D7FBD" w:rsidP="008D7FBD">
      <w:pPr>
        <w:pStyle w:val="af6"/>
        <w:widowControl w:val="0"/>
        <w:suppressAutoHyphens/>
        <w:ind w:left="480"/>
      </w:pPr>
      <w:r>
        <w:t>Объёмом 1000м</w:t>
      </w:r>
      <w:r w:rsidRPr="008D7FBD">
        <w:rPr>
          <w:rFonts w:ascii="Calibri" w:hAnsi="Calibri"/>
        </w:rPr>
        <w:t>³</w:t>
      </w:r>
      <w:r>
        <w:t xml:space="preserve"> представляет собой сооружение со сборным железобетонным несущим каркасом, состоит в плане из квадрата размером 15000х15000 мм, заглублённого в грунт. Глубина резервуара составляет около 4м.</w:t>
      </w:r>
    </w:p>
    <w:p w:rsidR="008D7FBD" w:rsidRDefault="008D7FBD" w:rsidP="008D7FBD">
      <w:pPr>
        <w:widowControl w:val="0"/>
        <w:suppressAutoHyphens/>
      </w:pPr>
      <w:r>
        <w:tab/>
        <w:t>Подготовка под днище резервуара выполнено из бетона М-100 толщиной 100мм. Днище резервуара монолитное из бетона марки БГТ 300, В-8.</w:t>
      </w:r>
    </w:p>
    <w:p w:rsidR="008D7FBD" w:rsidRDefault="008D7FBD" w:rsidP="008D7FBD">
      <w:pPr>
        <w:widowControl w:val="0"/>
        <w:suppressAutoHyphens/>
      </w:pPr>
      <w:r>
        <w:tab/>
        <w:t>Стены – из сборных железобетонных плит из бетона марки БГТ 300, В-8.</w:t>
      </w:r>
    </w:p>
    <w:p w:rsidR="008D7FBD" w:rsidRDefault="008D7FBD" w:rsidP="008D7FBD">
      <w:pPr>
        <w:widowControl w:val="0"/>
        <w:suppressAutoHyphens/>
      </w:pPr>
      <w:r>
        <w:tab/>
        <w:t>Перекрытие резервуара выполнено из железобетонных плит из бетона марки БГТ 300, В-8.</w:t>
      </w:r>
    </w:p>
    <w:p w:rsidR="008D7FBD" w:rsidRDefault="008D7FBD" w:rsidP="008D7FBD">
      <w:pPr>
        <w:widowControl w:val="0"/>
        <w:suppressAutoHyphens/>
      </w:pPr>
      <w:r>
        <w:tab/>
        <w:t xml:space="preserve">Колонны выполнены из сборного железобетона марки  БГТ 300, В-8 сечением 300х300 высотой 5230 мм. </w:t>
      </w:r>
    </w:p>
    <w:p w:rsidR="008D7FBD" w:rsidRDefault="008D7FBD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8D7FBD" w:rsidRDefault="008D7FBD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8D7FBD" w:rsidRDefault="008D7FBD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8D7FBD" w:rsidRDefault="008D7FBD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8D7FBD" w:rsidRDefault="008D7FBD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8D7FBD" w:rsidRDefault="008D7FBD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8D7FBD" w:rsidRDefault="008D7FBD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8D7FBD" w:rsidRDefault="008D7FBD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8D7FBD" w:rsidRDefault="008D7FBD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8D7FBD" w:rsidRDefault="008D7FBD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8D7FBD" w:rsidRDefault="008D7FBD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8D7FBD" w:rsidRDefault="008D7FBD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8D7FBD" w:rsidRDefault="008D7FBD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8D7FBD" w:rsidRDefault="008D7FBD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8D7FBD" w:rsidRDefault="008D7FBD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8D7FBD" w:rsidRDefault="008D7FBD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080E49" w:rsidRDefault="00080E49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080E49" w:rsidRDefault="00080E49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080E49" w:rsidRDefault="00080E49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8D7FBD" w:rsidRPr="00273B66" w:rsidRDefault="008D7FBD" w:rsidP="008D7FBD">
      <w:pPr>
        <w:pStyle w:val="22"/>
        <w:tabs>
          <w:tab w:val="left" w:pos="8505"/>
        </w:tabs>
        <w:ind w:left="0"/>
        <w:jc w:val="right"/>
      </w:pPr>
      <w:r w:rsidRPr="00273B66">
        <w:lastRenderedPageBreak/>
        <w:t>Приложение №3</w:t>
      </w:r>
    </w:p>
    <w:p w:rsidR="008D7FBD" w:rsidRDefault="008D7FBD" w:rsidP="008D7FBD">
      <w:pPr>
        <w:widowControl w:val="0"/>
        <w:suppressAutoHyphens/>
        <w:ind w:left="720"/>
        <w:jc w:val="both"/>
        <w:rPr>
          <w:b/>
        </w:rPr>
      </w:pPr>
      <w:r>
        <w:rPr>
          <w:b/>
        </w:rPr>
        <w:t>Описание и основные технические характеристики оборудования ХЦ</w:t>
      </w:r>
    </w:p>
    <w:p w:rsidR="008D7FBD" w:rsidRDefault="008D7FBD" w:rsidP="008D7FBD">
      <w:pPr>
        <w:widowControl w:val="0"/>
        <w:suppressAutoHyphens/>
        <w:ind w:left="720"/>
        <w:jc w:val="both"/>
        <w:rPr>
          <w:b/>
        </w:rPr>
      </w:pPr>
    </w:p>
    <w:p w:rsidR="008D7FBD" w:rsidRDefault="008D7FBD" w:rsidP="008D7FBD">
      <w:pPr>
        <w:jc w:val="both"/>
        <w:rPr>
          <w:szCs w:val="20"/>
        </w:rPr>
      </w:pPr>
      <w:proofErr w:type="spellStart"/>
      <w:r>
        <w:t>Химводоочистка</w:t>
      </w:r>
      <w:proofErr w:type="spellEnd"/>
      <w:r>
        <w:t xml:space="preserve"> в здании ОВК, год ввода в эксплуатацию 1977, предназначенная для создания запаса обессоленной воды в БЗК используемой для оборудования </w:t>
      </w:r>
      <w:proofErr w:type="spellStart"/>
      <w:r>
        <w:t>эн.блоков</w:t>
      </w:r>
      <w:proofErr w:type="spellEnd"/>
      <w:r>
        <w:t xml:space="preserve"> ст.№1,2,3,4  , вкл</w:t>
      </w:r>
      <w:r>
        <w:t>ю</w:t>
      </w:r>
      <w:r>
        <w:t xml:space="preserve">чающая в себя баковое хозяйство, насосное оборудование, систему трубопроводов, фильтров очистки,  </w:t>
      </w:r>
      <w:proofErr w:type="spellStart"/>
      <w:r>
        <w:t>реагентное</w:t>
      </w:r>
      <w:proofErr w:type="spellEnd"/>
      <w:r>
        <w:t xml:space="preserve"> хозяйство. </w:t>
      </w:r>
    </w:p>
    <w:p w:rsidR="008D7FBD" w:rsidRDefault="008D7FBD" w:rsidP="008D7FBD">
      <w:pPr>
        <w:jc w:val="both"/>
        <w:rPr>
          <w:szCs w:val="20"/>
        </w:rPr>
      </w:pPr>
      <w:r>
        <w:rPr>
          <w:szCs w:val="20"/>
        </w:rPr>
        <w:t xml:space="preserve"> </w:t>
      </w:r>
      <w:proofErr w:type="spellStart"/>
      <w:r>
        <w:rPr>
          <w:szCs w:val="20"/>
        </w:rPr>
        <w:t>Вследствии</w:t>
      </w:r>
      <w:proofErr w:type="spellEnd"/>
      <w:r>
        <w:rPr>
          <w:szCs w:val="20"/>
        </w:rPr>
        <w:t xml:space="preserve">  длительной эксплуатации имеется нарушение АКЗ наружной поверхности оборуд</w:t>
      </w:r>
      <w:r>
        <w:rPr>
          <w:szCs w:val="20"/>
        </w:rPr>
        <w:t>о</w:t>
      </w:r>
      <w:r>
        <w:rPr>
          <w:szCs w:val="20"/>
        </w:rPr>
        <w:t>вания.</w:t>
      </w:r>
    </w:p>
    <w:p w:rsidR="008D7FBD" w:rsidRDefault="008D7FBD" w:rsidP="008D7FBD">
      <w:pPr>
        <w:widowControl w:val="0"/>
        <w:suppressAutoHyphens/>
        <w:ind w:left="454"/>
        <w:jc w:val="both"/>
      </w:pPr>
    </w:p>
    <w:p w:rsidR="008D7FBD" w:rsidRDefault="008D7FBD" w:rsidP="008D7FBD">
      <w:pPr>
        <w:widowControl w:val="0"/>
        <w:suppressAutoHyphens/>
        <w:jc w:val="right"/>
        <w:rPr>
          <w:b/>
        </w:rPr>
      </w:pPr>
      <w:r>
        <w:rPr>
          <w:b/>
        </w:rPr>
        <w:t>Таблица № 1</w:t>
      </w:r>
    </w:p>
    <w:p w:rsidR="008D7FBD" w:rsidRDefault="008D7FBD" w:rsidP="008D7FBD">
      <w:pPr>
        <w:widowControl w:val="0"/>
        <w:suppressAutoHyphens/>
        <w:jc w:val="both"/>
        <w:rPr>
          <w:b/>
        </w:rPr>
      </w:pPr>
      <w:r>
        <w:rPr>
          <w:b/>
        </w:rPr>
        <w:t xml:space="preserve">                                                                                 ФИЛЬТРЫ</w:t>
      </w:r>
    </w:p>
    <w:p w:rsidR="008D7FBD" w:rsidRDefault="008D7FBD" w:rsidP="008D7FBD">
      <w:pPr>
        <w:widowControl w:val="0"/>
        <w:suppressAutoHyphens/>
        <w:jc w:val="both"/>
        <w:rPr>
          <w:b/>
        </w:rPr>
      </w:pPr>
    </w:p>
    <w:tbl>
      <w:tblPr>
        <w:tblW w:w="10236" w:type="dxa"/>
        <w:jc w:val="center"/>
        <w:tblInd w:w="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389"/>
        <w:gridCol w:w="1133"/>
        <w:gridCol w:w="800"/>
        <w:gridCol w:w="992"/>
        <w:gridCol w:w="993"/>
        <w:gridCol w:w="1275"/>
        <w:gridCol w:w="2087"/>
      </w:tblGrid>
      <w:tr w:rsidR="008833F8" w:rsidTr="008833F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widowControl w:val="0"/>
              <w:suppressAutoHyphens/>
              <w:jc w:val="both"/>
            </w:pPr>
            <w:r>
              <w:rPr>
                <w:lang w:val="en-US"/>
              </w:rPr>
              <w:t>№ п/п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widowControl w:val="0"/>
              <w:suppressAutoHyphens/>
              <w:jc w:val="both"/>
            </w:pPr>
            <w:r>
              <w:t>Наименование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widowControl w:val="0"/>
              <w:suppressAutoHyphens/>
              <w:jc w:val="both"/>
            </w:pPr>
            <w:proofErr w:type="spellStart"/>
            <w:r>
              <w:t>Ст</w:t>
            </w:r>
            <w:proofErr w:type="spellEnd"/>
            <w:r>
              <w:t xml:space="preserve">  №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widowControl w:val="0"/>
              <w:suppressAutoHyphens/>
              <w:jc w:val="both"/>
            </w:pPr>
            <w:r>
              <w:rPr>
                <w:lang w:val="en-US"/>
              </w:rPr>
              <w:t>Ø</w:t>
            </w:r>
            <w:r>
              <w:t>,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widowControl w:val="0"/>
              <w:suppressAutoHyphens/>
              <w:jc w:val="both"/>
            </w:pPr>
            <w:r>
              <w:t>Кол-во, 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widowControl w:val="0"/>
              <w:suppressAutoHyphens/>
              <w:jc w:val="both"/>
            </w:pPr>
            <w:r>
              <w:rPr>
                <w:lang w:val="en-US"/>
              </w:rPr>
              <w:t>S</w:t>
            </w:r>
            <w:r>
              <w:t>сф.,м²</w:t>
            </w:r>
          </w:p>
          <w:p w:rsidR="008D7FBD" w:rsidRDefault="008D7FBD">
            <w:pPr>
              <w:widowControl w:val="0"/>
              <w:suppressAutoHyphens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(общая)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widowControl w:val="0"/>
              <w:suppressAutoHyphens/>
              <w:jc w:val="both"/>
            </w:pPr>
            <w:r>
              <w:rPr>
                <w:lang w:val="en-US"/>
              </w:rPr>
              <w:t>S</w:t>
            </w:r>
            <w:proofErr w:type="spellStart"/>
            <w:r>
              <w:t>цил.ч</w:t>
            </w:r>
            <w:proofErr w:type="spellEnd"/>
            <w:r>
              <w:t>, м²</w:t>
            </w:r>
          </w:p>
          <w:p w:rsidR="008D7FBD" w:rsidRDefault="008D7FBD">
            <w:pPr>
              <w:widowControl w:val="0"/>
              <w:suppressAutoHyphens/>
              <w:jc w:val="both"/>
            </w:pPr>
            <w:r>
              <w:rPr>
                <w:sz w:val="16"/>
                <w:szCs w:val="16"/>
              </w:rPr>
              <w:t>(общая)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widowControl w:val="0"/>
              <w:suppressAutoHyphens/>
              <w:jc w:val="both"/>
            </w:pPr>
            <w:r>
              <w:t>Цвет окраски</w:t>
            </w:r>
          </w:p>
        </w:tc>
      </w:tr>
      <w:tr w:rsidR="008833F8" w:rsidTr="008833F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widowControl w:val="0"/>
              <w:suppressAutoHyphens/>
              <w:jc w:val="both"/>
            </w:pPr>
            <w:r>
              <w:t>1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 xml:space="preserve">Фильтр </w:t>
            </w:r>
            <w:proofErr w:type="spellStart"/>
            <w:r>
              <w:rPr>
                <w:b w:val="0"/>
                <w:bCs/>
              </w:rPr>
              <w:t>катионит</w:t>
            </w:r>
            <w:r>
              <w:rPr>
                <w:b w:val="0"/>
                <w:bCs/>
              </w:rPr>
              <w:t>о</w:t>
            </w:r>
            <w:r>
              <w:rPr>
                <w:b w:val="0"/>
                <w:bCs/>
              </w:rPr>
              <w:t>вый</w:t>
            </w:r>
            <w:proofErr w:type="spellEnd"/>
            <w:r>
              <w:rPr>
                <w:b w:val="0"/>
                <w:bCs/>
              </w:rPr>
              <w:t xml:space="preserve"> 1 ступени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  <w:szCs w:val="24"/>
              </w:rPr>
            </w:pPr>
            <w:r>
              <w:rPr>
                <w:b w:val="0"/>
                <w:bCs/>
              </w:rPr>
              <w:t>1Н-1</w:t>
            </w:r>
          </w:p>
          <w:p w:rsidR="008D7FBD" w:rsidRDefault="008D7FBD">
            <w:pPr>
              <w:pStyle w:val="af2"/>
              <w:rPr>
                <w:b w:val="0"/>
                <w:bCs/>
              </w:rPr>
            </w:pPr>
            <w:r>
              <w:rPr>
                <w:b w:val="0"/>
                <w:bCs/>
              </w:rPr>
              <w:t>2Н-1</w:t>
            </w:r>
          </w:p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3Н-1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59,8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89,7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  <w:szCs w:val="24"/>
              </w:rPr>
            </w:pPr>
            <w:r>
              <w:rPr>
                <w:b w:val="0"/>
                <w:bCs/>
              </w:rPr>
              <w:t>Сфера – зелёный</w:t>
            </w:r>
          </w:p>
          <w:p w:rsidR="008D7FBD" w:rsidRDefault="008833F8">
            <w:pPr>
              <w:pStyle w:val="af2"/>
              <w:rPr>
                <w:b w:val="0"/>
              </w:rPr>
            </w:pPr>
            <w:proofErr w:type="spellStart"/>
            <w:r>
              <w:rPr>
                <w:b w:val="0"/>
                <w:bCs/>
              </w:rPr>
              <w:t>Цил</w:t>
            </w:r>
            <w:proofErr w:type="spellEnd"/>
            <w:r>
              <w:rPr>
                <w:b w:val="0"/>
                <w:bCs/>
              </w:rPr>
              <w:t>. Часть-</w:t>
            </w:r>
            <w:r w:rsidR="008D7FBD">
              <w:rPr>
                <w:b w:val="0"/>
                <w:bCs/>
              </w:rPr>
              <w:t>серый</w:t>
            </w:r>
          </w:p>
        </w:tc>
      </w:tr>
      <w:tr w:rsidR="008833F8" w:rsidTr="008833F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widowControl w:val="0"/>
              <w:suppressAutoHyphens/>
              <w:jc w:val="both"/>
            </w:pPr>
            <w:r>
              <w:t>2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 xml:space="preserve">Фильтр </w:t>
            </w:r>
            <w:proofErr w:type="spellStart"/>
            <w:r>
              <w:rPr>
                <w:b w:val="0"/>
                <w:bCs/>
              </w:rPr>
              <w:t>анионит</w:t>
            </w:r>
            <w:r>
              <w:rPr>
                <w:b w:val="0"/>
                <w:bCs/>
              </w:rPr>
              <w:t>о</w:t>
            </w:r>
            <w:r>
              <w:rPr>
                <w:b w:val="0"/>
                <w:bCs/>
              </w:rPr>
              <w:t>вый</w:t>
            </w:r>
            <w:proofErr w:type="spellEnd"/>
            <w:r>
              <w:rPr>
                <w:b w:val="0"/>
                <w:bCs/>
              </w:rPr>
              <w:t xml:space="preserve"> 1 ступени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  <w:szCs w:val="24"/>
              </w:rPr>
            </w:pPr>
            <w:r>
              <w:rPr>
                <w:b w:val="0"/>
                <w:bCs/>
              </w:rPr>
              <w:t>1А-1</w:t>
            </w:r>
          </w:p>
          <w:p w:rsidR="008D7FBD" w:rsidRDefault="008D7FBD">
            <w:pPr>
              <w:pStyle w:val="af2"/>
              <w:rPr>
                <w:b w:val="0"/>
                <w:bCs/>
              </w:rPr>
            </w:pPr>
            <w:r>
              <w:rPr>
                <w:b w:val="0"/>
                <w:bCs/>
              </w:rPr>
              <w:t>2А-1</w:t>
            </w:r>
          </w:p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3А-1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51,6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56,5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  <w:szCs w:val="24"/>
              </w:rPr>
            </w:pPr>
            <w:r>
              <w:rPr>
                <w:b w:val="0"/>
                <w:bCs/>
              </w:rPr>
              <w:t>Сфера – зелёный</w:t>
            </w:r>
          </w:p>
          <w:p w:rsidR="008D7FBD" w:rsidRDefault="008833F8">
            <w:pPr>
              <w:pStyle w:val="af2"/>
              <w:rPr>
                <w:b w:val="0"/>
              </w:rPr>
            </w:pPr>
            <w:proofErr w:type="spellStart"/>
            <w:r>
              <w:rPr>
                <w:b w:val="0"/>
                <w:bCs/>
              </w:rPr>
              <w:t>Цил</w:t>
            </w:r>
            <w:proofErr w:type="spellEnd"/>
            <w:r>
              <w:rPr>
                <w:b w:val="0"/>
                <w:bCs/>
              </w:rPr>
              <w:t>. Часть-</w:t>
            </w:r>
            <w:r w:rsidR="008D7FBD">
              <w:rPr>
                <w:b w:val="0"/>
                <w:bCs/>
              </w:rPr>
              <w:t>серый</w:t>
            </w:r>
          </w:p>
        </w:tc>
      </w:tr>
      <w:tr w:rsidR="008833F8" w:rsidTr="008833F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widowControl w:val="0"/>
              <w:suppressAutoHyphens/>
              <w:jc w:val="both"/>
            </w:pPr>
            <w:r>
              <w:t>3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 xml:space="preserve">Фильтр </w:t>
            </w:r>
            <w:proofErr w:type="spellStart"/>
            <w:r>
              <w:rPr>
                <w:b w:val="0"/>
                <w:bCs/>
              </w:rPr>
              <w:t>катионит</w:t>
            </w:r>
            <w:r>
              <w:rPr>
                <w:b w:val="0"/>
                <w:bCs/>
              </w:rPr>
              <w:t>о</w:t>
            </w:r>
            <w:r>
              <w:rPr>
                <w:b w:val="0"/>
                <w:bCs/>
              </w:rPr>
              <w:t>вый</w:t>
            </w:r>
            <w:proofErr w:type="spellEnd"/>
            <w:r>
              <w:rPr>
                <w:b w:val="0"/>
                <w:bCs/>
              </w:rPr>
              <w:t xml:space="preserve"> 2 ступени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  <w:szCs w:val="24"/>
              </w:rPr>
            </w:pPr>
            <w:r>
              <w:rPr>
                <w:b w:val="0"/>
                <w:bCs/>
              </w:rPr>
              <w:t>1Н-2</w:t>
            </w:r>
          </w:p>
          <w:p w:rsidR="008D7FBD" w:rsidRDefault="008D7FBD">
            <w:pPr>
              <w:pStyle w:val="af2"/>
              <w:rPr>
                <w:b w:val="0"/>
                <w:bCs/>
              </w:rPr>
            </w:pPr>
            <w:r>
              <w:rPr>
                <w:b w:val="0"/>
                <w:bCs/>
              </w:rPr>
              <w:t>2Н-2</w:t>
            </w:r>
          </w:p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3Н-2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48,98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  <w:szCs w:val="24"/>
              </w:rPr>
            </w:pPr>
            <w:r>
              <w:rPr>
                <w:b w:val="0"/>
                <w:bCs/>
              </w:rPr>
              <w:t>Сфера – зелёный</w:t>
            </w:r>
          </w:p>
          <w:p w:rsidR="008D7FBD" w:rsidRDefault="008833F8">
            <w:pPr>
              <w:pStyle w:val="af2"/>
              <w:rPr>
                <w:b w:val="0"/>
              </w:rPr>
            </w:pPr>
            <w:proofErr w:type="spellStart"/>
            <w:r>
              <w:rPr>
                <w:b w:val="0"/>
                <w:bCs/>
              </w:rPr>
              <w:t>Цил</w:t>
            </w:r>
            <w:proofErr w:type="spellEnd"/>
            <w:r>
              <w:rPr>
                <w:b w:val="0"/>
                <w:bCs/>
              </w:rPr>
              <w:t>. часть -</w:t>
            </w:r>
            <w:r w:rsidR="008D7FBD">
              <w:rPr>
                <w:b w:val="0"/>
                <w:bCs/>
              </w:rPr>
              <w:t>серый</w:t>
            </w:r>
          </w:p>
        </w:tc>
      </w:tr>
      <w:tr w:rsidR="008833F8" w:rsidTr="008833F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widowControl w:val="0"/>
              <w:suppressAutoHyphens/>
              <w:jc w:val="both"/>
            </w:pPr>
            <w:r>
              <w:t>4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rPr>
                <w:bCs/>
              </w:rPr>
            </w:pPr>
            <w:r>
              <w:rPr>
                <w:bCs/>
              </w:rPr>
              <w:t xml:space="preserve">Фильтр </w:t>
            </w:r>
            <w:proofErr w:type="spellStart"/>
            <w:r>
              <w:rPr>
                <w:bCs/>
              </w:rPr>
              <w:t>анионит</w:t>
            </w:r>
            <w:r>
              <w:rPr>
                <w:bCs/>
              </w:rPr>
              <w:t>о</w:t>
            </w:r>
            <w:r>
              <w:rPr>
                <w:bCs/>
              </w:rPr>
              <w:t>вый</w:t>
            </w:r>
            <w:proofErr w:type="spellEnd"/>
            <w:r>
              <w:rPr>
                <w:bCs/>
              </w:rPr>
              <w:t xml:space="preserve"> 2 ступени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  <w:szCs w:val="24"/>
              </w:rPr>
            </w:pPr>
            <w:r>
              <w:rPr>
                <w:b w:val="0"/>
                <w:bCs/>
              </w:rPr>
              <w:t>1А-2</w:t>
            </w:r>
          </w:p>
          <w:p w:rsidR="008D7FBD" w:rsidRDefault="008D7FBD">
            <w:pPr>
              <w:pStyle w:val="af2"/>
              <w:rPr>
                <w:b w:val="0"/>
                <w:bCs/>
              </w:rPr>
            </w:pPr>
            <w:r>
              <w:rPr>
                <w:b w:val="0"/>
                <w:bCs/>
              </w:rPr>
              <w:t>2А-2</w:t>
            </w:r>
          </w:p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3А-2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jc w:val="center"/>
            </w:pPr>
            <w:r>
              <w:rPr>
                <w:bCs/>
              </w:rPr>
              <w:t>48,98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  <w:szCs w:val="24"/>
              </w:rPr>
            </w:pPr>
            <w:r>
              <w:rPr>
                <w:b w:val="0"/>
                <w:bCs/>
              </w:rPr>
              <w:t>Сфера – зелёный</w:t>
            </w:r>
          </w:p>
          <w:p w:rsidR="008D7FBD" w:rsidRDefault="008833F8">
            <w:pPr>
              <w:pStyle w:val="af2"/>
              <w:rPr>
                <w:b w:val="0"/>
              </w:rPr>
            </w:pPr>
            <w:proofErr w:type="spellStart"/>
            <w:r>
              <w:rPr>
                <w:b w:val="0"/>
                <w:bCs/>
              </w:rPr>
              <w:t>Цил</w:t>
            </w:r>
            <w:proofErr w:type="spellEnd"/>
            <w:r>
              <w:rPr>
                <w:b w:val="0"/>
                <w:bCs/>
              </w:rPr>
              <w:t>. Часть-</w:t>
            </w:r>
            <w:r w:rsidR="008D7FBD">
              <w:rPr>
                <w:b w:val="0"/>
                <w:bCs/>
              </w:rPr>
              <w:t>серый</w:t>
            </w:r>
          </w:p>
        </w:tc>
      </w:tr>
      <w:tr w:rsidR="008833F8" w:rsidTr="008833F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widowControl w:val="0"/>
              <w:suppressAutoHyphens/>
              <w:jc w:val="both"/>
            </w:pPr>
            <w:r>
              <w:t>5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rPr>
                <w:bCs/>
              </w:rPr>
            </w:pPr>
            <w:r>
              <w:rPr>
                <w:bCs/>
              </w:rPr>
              <w:t xml:space="preserve">Фильтр </w:t>
            </w:r>
            <w:proofErr w:type="spellStart"/>
            <w:r>
              <w:rPr>
                <w:bCs/>
              </w:rPr>
              <w:t>гидропер</w:t>
            </w:r>
            <w:r>
              <w:rPr>
                <w:bCs/>
              </w:rPr>
              <w:t>е</w:t>
            </w:r>
            <w:r>
              <w:rPr>
                <w:bCs/>
              </w:rPr>
              <w:t>грузки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  <w:szCs w:val="24"/>
              </w:rPr>
            </w:pPr>
            <w:r>
              <w:rPr>
                <w:b w:val="0"/>
                <w:bCs/>
              </w:rPr>
              <w:t>1ФГП</w:t>
            </w:r>
          </w:p>
          <w:p w:rsidR="008D7FBD" w:rsidRDefault="008D7FBD">
            <w:pPr>
              <w:pStyle w:val="af2"/>
              <w:rPr>
                <w:b w:val="0"/>
                <w:bCs/>
              </w:rPr>
            </w:pPr>
            <w:r>
              <w:rPr>
                <w:b w:val="0"/>
                <w:bCs/>
              </w:rPr>
              <w:t>2ФГП</w:t>
            </w:r>
          </w:p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3ФГП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jc w:val="center"/>
            </w:pPr>
            <w:r>
              <w:rPr>
                <w:bCs/>
              </w:rPr>
              <w:t>48,98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  <w:szCs w:val="24"/>
              </w:rPr>
            </w:pPr>
            <w:r>
              <w:rPr>
                <w:b w:val="0"/>
                <w:bCs/>
              </w:rPr>
              <w:t>Сфера – зелёный</w:t>
            </w:r>
          </w:p>
          <w:p w:rsidR="008D7FBD" w:rsidRDefault="008833F8">
            <w:pPr>
              <w:pStyle w:val="af2"/>
              <w:rPr>
                <w:b w:val="0"/>
              </w:rPr>
            </w:pPr>
            <w:proofErr w:type="spellStart"/>
            <w:r>
              <w:rPr>
                <w:b w:val="0"/>
                <w:bCs/>
              </w:rPr>
              <w:t>Цил</w:t>
            </w:r>
            <w:proofErr w:type="spellEnd"/>
            <w:r>
              <w:rPr>
                <w:b w:val="0"/>
                <w:bCs/>
              </w:rPr>
              <w:t>. Часть-</w:t>
            </w:r>
            <w:r w:rsidR="008D7FBD">
              <w:rPr>
                <w:b w:val="0"/>
                <w:bCs/>
              </w:rPr>
              <w:t>серый</w:t>
            </w:r>
          </w:p>
        </w:tc>
      </w:tr>
      <w:tr w:rsidR="008833F8" w:rsidTr="008833F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widowControl w:val="0"/>
              <w:suppressAutoHyphens/>
              <w:jc w:val="both"/>
            </w:pPr>
            <w:r>
              <w:t>6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rPr>
                <w:bCs/>
              </w:rPr>
            </w:pPr>
            <w:r>
              <w:rPr>
                <w:bCs/>
              </w:rPr>
              <w:t>Фильтр смешанного действия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  <w:szCs w:val="24"/>
              </w:rPr>
            </w:pPr>
            <w:r>
              <w:rPr>
                <w:b w:val="0"/>
                <w:bCs/>
              </w:rPr>
              <w:t>1 ФСД</w:t>
            </w:r>
          </w:p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 ФСД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37,68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  <w:szCs w:val="24"/>
              </w:rPr>
            </w:pPr>
            <w:r>
              <w:rPr>
                <w:b w:val="0"/>
                <w:bCs/>
              </w:rPr>
              <w:t>Сфера – зелёный</w:t>
            </w:r>
          </w:p>
          <w:p w:rsidR="008D7FBD" w:rsidRDefault="008833F8">
            <w:pPr>
              <w:pStyle w:val="af2"/>
              <w:rPr>
                <w:b w:val="0"/>
              </w:rPr>
            </w:pPr>
            <w:proofErr w:type="spellStart"/>
            <w:r>
              <w:rPr>
                <w:b w:val="0"/>
                <w:bCs/>
              </w:rPr>
              <w:t>Цил</w:t>
            </w:r>
            <w:proofErr w:type="spellEnd"/>
            <w:r>
              <w:rPr>
                <w:b w:val="0"/>
                <w:bCs/>
              </w:rPr>
              <w:t>. часть -</w:t>
            </w:r>
            <w:r w:rsidR="008D7FBD">
              <w:rPr>
                <w:b w:val="0"/>
                <w:bCs/>
              </w:rPr>
              <w:t>серый</w:t>
            </w:r>
          </w:p>
        </w:tc>
      </w:tr>
      <w:tr w:rsidR="008833F8" w:rsidTr="008833F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widowControl w:val="0"/>
              <w:suppressAutoHyphens/>
              <w:jc w:val="both"/>
            </w:pPr>
            <w:r>
              <w:t>7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rPr>
                <w:bCs/>
              </w:rPr>
            </w:pPr>
            <w:r>
              <w:rPr>
                <w:bCs/>
              </w:rPr>
              <w:t>Фильтр механич</w:t>
            </w:r>
            <w:r>
              <w:rPr>
                <w:bCs/>
              </w:rPr>
              <w:t>е</w:t>
            </w:r>
            <w:r>
              <w:rPr>
                <w:bCs/>
              </w:rPr>
              <w:t>ский 1 ст.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BD" w:rsidRDefault="008D7FBD">
            <w:pPr>
              <w:pStyle w:val="af2"/>
              <w:rPr>
                <w:b w:val="0"/>
                <w:szCs w:val="24"/>
              </w:rPr>
            </w:pPr>
            <w:r>
              <w:rPr>
                <w:b w:val="0"/>
                <w:bCs/>
              </w:rPr>
              <w:t>1МФ1-4</w:t>
            </w:r>
          </w:p>
          <w:p w:rsidR="008D7FBD" w:rsidRDefault="008D7FBD">
            <w:pPr>
              <w:pStyle w:val="af2"/>
              <w:rPr>
                <w:b w:val="0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84,8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85,4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  <w:szCs w:val="24"/>
              </w:rPr>
            </w:pPr>
            <w:r>
              <w:rPr>
                <w:b w:val="0"/>
                <w:bCs/>
              </w:rPr>
              <w:t>Сфера – зелёный</w:t>
            </w:r>
          </w:p>
          <w:p w:rsidR="008D7FBD" w:rsidRDefault="008833F8">
            <w:pPr>
              <w:pStyle w:val="af2"/>
              <w:rPr>
                <w:b w:val="0"/>
              </w:rPr>
            </w:pPr>
            <w:proofErr w:type="spellStart"/>
            <w:r>
              <w:rPr>
                <w:b w:val="0"/>
                <w:bCs/>
              </w:rPr>
              <w:t>Цил</w:t>
            </w:r>
            <w:proofErr w:type="spellEnd"/>
            <w:r>
              <w:rPr>
                <w:b w:val="0"/>
                <w:bCs/>
              </w:rPr>
              <w:t>. часть -</w:t>
            </w:r>
            <w:r w:rsidR="008D7FBD">
              <w:rPr>
                <w:b w:val="0"/>
                <w:bCs/>
              </w:rPr>
              <w:t>серый</w:t>
            </w:r>
          </w:p>
        </w:tc>
      </w:tr>
      <w:tr w:rsidR="008833F8" w:rsidTr="008833F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widowControl w:val="0"/>
              <w:suppressAutoHyphens/>
              <w:jc w:val="both"/>
            </w:pPr>
            <w:r>
              <w:t>8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rPr>
                <w:bCs/>
              </w:rPr>
            </w:pPr>
            <w:r>
              <w:rPr>
                <w:bCs/>
              </w:rPr>
              <w:t>Фильтр механич</w:t>
            </w:r>
            <w:r>
              <w:rPr>
                <w:bCs/>
              </w:rPr>
              <w:t>е</w:t>
            </w:r>
            <w:r>
              <w:rPr>
                <w:bCs/>
              </w:rPr>
              <w:t>ский 2 ст.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2МФ1-6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127,8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128,1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  <w:szCs w:val="24"/>
              </w:rPr>
            </w:pPr>
            <w:r>
              <w:rPr>
                <w:b w:val="0"/>
                <w:bCs/>
              </w:rPr>
              <w:t>Сфера – зелёный</w:t>
            </w:r>
          </w:p>
          <w:p w:rsidR="008D7FBD" w:rsidRDefault="008833F8">
            <w:pPr>
              <w:pStyle w:val="af2"/>
              <w:rPr>
                <w:b w:val="0"/>
              </w:rPr>
            </w:pPr>
            <w:proofErr w:type="spellStart"/>
            <w:r>
              <w:rPr>
                <w:b w:val="0"/>
                <w:bCs/>
              </w:rPr>
              <w:t>Цил</w:t>
            </w:r>
            <w:proofErr w:type="spellEnd"/>
            <w:r>
              <w:rPr>
                <w:b w:val="0"/>
                <w:bCs/>
              </w:rPr>
              <w:t>. часть -</w:t>
            </w:r>
            <w:r w:rsidR="008D7FBD">
              <w:rPr>
                <w:b w:val="0"/>
                <w:bCs/>
              </w:rPr>
              <w:t>серый</w:t>
            </w:r>
          </w:p>
        </w:tc>
      </w:tr>
      <w:tr w:rsidR="008833F8" w:rsidTr="008833F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widowControl w:val="0"/>
              <w:suppressAutoHyphens/>
              <w:jc w:val="both"/>
            </w:pPr>
            <w:r>
              <w:t>9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BD" w:rsidRDefault="008D7FBD">
            <w:pPr>
              <w:pStyle w:val="af2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BD" w:rsidRDefault="008D7FBD">
            <w:pPr>
              <w:pStyle w:val="af2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BD" w:rsidRDefault="008D7FBD">
            <w:pPr>
              <w:pStyle w:val="af2"/>
              <w:jc w:val="lef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</w:pPr>
            <w:r>
              <w:rPr>
                <w:bCs/>
              </w:rPr>
              <w:t>453,8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</w:pPr>
            <w:r>
              <w:rPr>
                <w:bCs/>
              </w:rPr>
              <w:t>544,3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BD" w:rsidRDefault="008D7FBD">
            <w:pPr>
              <w:pStyle w:val="af2"/>
            </w:pPr>
          </w:p>
        </w:tc>
      </w:tr>
    </w:tbl>
    <w:p w:rsidR="008D7FBD" w:rsidRDefault="008D7FBD" w:rsidP="008D7FBD">
      <w:pPr>
        <w:widowControl w:val="0"/>
        <w:suppressAutoHyphens/>
        <w:rPr>
          <w:b/>
        </w:rPr>
      </w:pPr>
    </w:p>
    <w:p w:rsidR="008D7FBD" w:rsidRDefault="008D7FBD" w:rsidP="008D7FBD">
      <w:pPr>
        <w:widowControl w:val="0"/>
        <w:suppressAutoHyphens/>
        <w:jc w:val="right"/>
        <w:rPr>
          <w:b/>
        </w:rPr>
      </w:pPr>
    </w:p>
    <w:p w:rsidR="008D7FBD" w:rsidRDefault="008D7FBD" w:rsidP="008D7FBD">
      <w:pPr>
        <w:widowControl w:val="0"/>
        <w:suppressAutoHyphens/>
        <w:jc w:val="right"/>
        <w:rPr>
          <w:b/>
        </w:rPr>
      </w:pPr>
    </w:p>
    <w:p w:rsidR="008D7FBD" w:rsidRDefault="008D7FBD" w:rsidP="008D7FBD">
      <w:pPr>
        <w:widowControl w:val="0"/>
        <w:suppressAutoHyphens/>
        <w:jc w:val="right"/>
        <w:rPr>
          <w:b/>
        </w:rPr>
      </w:pPr>
      <w:r>
        <w:rPr>
          <w:b/>
        </w:rPr>
        <w:t>Таблица №2</w:t>
      </w:r>
    </w:p>
    <w:p w:rsidR="008D7FBD" w:rsidRDefault="008D7FBD" w:rsidP="008D7FBD">
      <w:pPr>
        <w:widowControl w:val="0"/>
        <w:suppressAutoHyphens/>
        <w:ind w:left="360"/>
        <w:jc w:val="both"/>
        <w:rPr>
          <w:b/>
        </w:rPr>
      </w:pPr>
      <w:r>
        <w:rPr>
          <w:b/>
        </w:rPr>
        <w:t xml:space="preserve">                                 ТРУБОПРОВОДЫ (ПРЕДОЧИСТКА)</w:t>
      </w:r>
    </w:p>
    <w:p w:rsidR="008D7FBD" w:rsidRDefault="008D7FBD" w:rsidP="008D7FBD">
      <w:pPr>
        <w:widowControl w:val="0"/>
        <w:suppressAutoHyphens/>
        <w:jc w:val="both"/>
        <w:rPr>
          <w:color w:val="FF0000"/>
        </w:rPr>
      </w:pPr>
      <w:r>
        <w:rPr>
          <w:color w:val="FF0000"/>
        </w:rPr>
        <w:t xml:space="preserve"> </w:t>
      </w: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701"/>
        <w:gridCol w:w="721"/>
        <w:gridCol w:w="965"/>
        <w:gridCol w:w="1417"/>
        <w:gridCol w:w="993"/>
        <w:gridCol w:w="1275"/>
        <w:gridCol w:w="1560"/>
      </w:tblGrid>
      <w:tr w:rsidR="008D7FBD" w:rsidTr="008833F8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widowControl w:val="0"/>
              <w:suppressAutoHyphens/>
              <w:jc w:val="both"/>
            </w:pPr>
            <w:r>
              <w:rPr>
                <w:lang w:val="en-US"/>
              </w:rPr>
              <w:t>№ п/п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widowControl w:val="0"/>
              <w:suppressAutoHyphens/>
              <w:jc w:val="both"/>
            </w:pPr>
            <w:r>
              <w:t>Наименование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widowControl w:val="0"/>
              <w:suppressAutoHyphens/>
              <w:jc w:val="both"/>
            </w:pPr>
            <w:r>
              <w:t xml:space="preserve"> </w:t>
            </w:r>
            <w:r>
              <w:rPr>
                <w:lang w:val="en-US"/>
              </w:rPr>
              <w:t>Ø</w:t>
            </w:r>
            <w:r>
              <w:t>, мм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widowControl w:val="0"/>
              <w:suppressAutoHyphens/>
              <w:jc w:val="both"/>
            </w:pPr>
            <w:r>
              <w:t xml:space="preserve"> Длина </w:t>
            </w:r>
            <w:proofErr w:type="spellStart"/>
            <w:r>
              <w:t>тр</w:t>
            </w:r>
            <w:proofErr w:type="spellEnd"/>
            <w:r>
              <w:t>-да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widowControl w:val="0"/>
              <w:suppressAutoHyphens/>
              <w:jc w:val="both"/>
            </w:pPr>
            <w:r>
              <w:t xml:space="preserve"> Длина окружности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widowControl w:val="0"/>
              <w:suppressAutoHyphens/>
              <w:jc w:val="both"/>
            </w:pPr>
            <w:r>
              <w:rPr>
                <w:lang w:val="en-US"/>
              </w:rPr>
              <w:t>S</w:t>
            </w:r>
            <w:r>
              <w:t>, м²</w:t>
            </w:r>
          </w:p>
          <w:p w:rsidR="008D7FBD" w:rsidRDefault="008D7FBD">
            <w:pPr>
              <w:widowControl w:val="0"/>
              <w:suppressAutoHyphens/>
              <w:jc w:val="both"/>
            </w:pPr>
            <w:r>
              <w:t>(общая)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widowControl w:val="0"/>
              <w:suppressAutoHyphens/>
              <w:jc w:val="both"/>
            </w:pPr>
            <w:r>
              <w:t xml:space="preserve"> Цвет окраски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widowControl w:val="0"/>
              <w:suppressAutoHyphens/>
              <w:jc w:val="both"/>
            </w:pPr>
            <w:r>
              <w:t xml:space="preserve"> Примечание</w:t>
            </w:r>
          </w:p>
        </w:tc>
      </w:tr>
      <w:tr w:rsidR="008D7FBD" w:rsidTr="008833F8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rPr>
                <w:bCs/>
              </w:rPr>
            </w:pPr>
            <w:r>
              <w:rPr>
                <w:bCs/>
              </w:rPr>
              <w:t>Сырая вода до смесит</w:t>
            </w:r>
            <w:r>
              <w:rPr>
                <w:bCs/>
              </w:rPr>
              <w:t>е</w:t>
            </w:r>
            <w:r>
              <w:rPr>
                <w:bCs/>
              </w:rPr>
              <w:t xml:space="preserve">лей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219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0,69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48,3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зелёный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BD" w:rsidRDefault="008D7FBD">
            <w:pPr>
              <w:pStyle w:val="af2"/>
              <w:rPr>
                <w:b w:val="0"/>
              </w:rPr>
            </w:pPr>
          </w:p>
        </w:tc>
      </w:tr>
      <w:tr w:rsidR="008D7FBD" w:rsidTr="008833F8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rPr>
                <w:bCs/>
              </w:rPr>
            </w:pPr>
            <w:r>
              <w:rPr>
                <w:bCs/>
              </w:rPr>
              <w:t xml:space="preserve">Сырая вода до БВМФ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89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0,28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зелёный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BD" w:rsidRDefault="008D7FBD">
            <w:pPr>
              <w:pStyle w:val="af2"/>
              <w:rPr>
                <w:b w:val="0"/>
              </w:rPr>
            </w:pPr>
          </w:p>
        </w:tc>
      </w:tr>
      <w:tr w:rsidR="008D7FBD" w:rsidTr="008833F8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3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rPr>
                <w:bCs/>
              </w:rPr>
            </w:pPr>
            <w:r>
              <w:rPr>
                <w:bCs/>
              </w:rPr>
              <w:t>Общий вход на МФ 1 ст.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219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jc w:val="center"/>
            </w:pPr>
            <w:r>
              <w:rPr>
                <w:bCs/>
              </w:rPr>
              <w:t>0,69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зелёный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BD" w:rsidRDefault="008D7FBD">
            <w:pPr>
              <w:pStyle w:val="af2"/>
              <w:rPr>
                <w:b w:val="0"/>
              </w:rPr>
            </w:pPr>
          </w:p>
        </w:tc>
      </w:tr>
      <w:tr w:rsidR="008D7FBD" w:rsidTr="008833F8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rPr>
                <w:bCs/>
              </w:rPr>
            </w:pPr>
            <w:r>
              <w:rPr>
                <w:bCs/>
              </w:rPr>
              <w:t xml:space="preserve">Вход от общего к МФ 1 </w:t>
            </w:r>
            <w:r>
              <w:rPr>
                <w:bCs/>
              </w:rPr>
              <w:lastRenderedPageBreak/>
              <w:t xml:space="preserve">ст.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lastRenderedPageBreak/>
              <w:t>219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jc w:val="center"/>
            </w:pPr>
            <w:r>
              <w:rPr>
                <w:bCs/>
              </w:rPr>
              <w:t>0,69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зелёный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BD" w:rsidRDefault="008D7FBD">
            <w:pPr>
              <w:pStyle w:val="af2"/>
              <w:rPr>
                <w:b w:val="0"/>
              </w:rPr>
            </w:pPr>
          </w:p>
        </w:tc>
      </w:tr>
      <w:tr w:rsidR="008D7FBD" w:rsidTr="008833F8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lastRenderedPageBreak/>
              <w:t>5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rPr>
                <w:bCs/>
              </w:rPr>
            </w:pPr>
            <w:r>
              <w:rPr>
                <w:bCs/>
              </w:rPr>
              <w:t>Вход от общего к МФ 1 ст.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159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зелёный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BD" w:rsidRDefault="008D7FBD">
            <w:pPr>
              <w:pStyle w:val="af2"/>
              <w:rPr>
                <w:b w:val="0"/>
              </w:rPr>
            </w:pPr>
          </w:p>
        </w:tc>
      </w:tr>
      <w:tr w:rsidR="008D7FBD" w:rsidTr="008833F8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6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rPr>
                <w:bCs/>
              </w:rPr>
            </w:pPr>
            <w:r>
              <w:rPr>
                <w:bCs/>
              </w:rPr>
              <w:t>МФ 1 ст. верхний др</w:t>
            </w:r>
            <w:r>
              <w:rPr>
                <w:bCs/>
              </w:rPr>
              <w:t>е</w:t>
            </w:r>
            <w:r>
              <w:rPr>
                <w:bCs/>
              </w:rPr>
              <w:t>наж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219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0,69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серый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BD" w:rsidRDefault="008D7FBD">
            <w:pPr>
              <w:pStyle w:val="af2"/>
              <w:rPr>
                <w:b w:val="0"/>
              </w:rPr>
            </w:pPr>
          </w:p>
        </w:tc>
      </w:tr>
      <w:tr w:rsidR="008D7FBD" w:rsidTr="008833F8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7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rPr>
                <w:bCs/>
              </w:rPr>
            </w:pPr>
            <w:r>
              <w:rPr>
                <w:bCs/>
              </w:rPr>
              <w:t>МФ 1 ст. нижний др</w:t>
            </w:r>
            <w:r>
              <w:rPr>
                <w:bCs/>
              </w:rPr>
              <w:t>е</w:t>
            </w:r>
            <w:r>
              <w:rPr>
                <w:bCs/>
              </w:rPr>
              <w:t>наж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159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серый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BD" w:rsidRDefault="008D7FBD">
            <w:pPr>
              <w:pStyle w:val="af2"/>
              <w:rPr>
                <w:b w:val="0"/>
              </w:rPr>
            </w:pPr>
          </w:p>
        </w:tc>
      </w:tr>
      <w:tr w:rsidR="008D7FBD" w:rsidTr="008833F8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rPr>
                <w:bCs/>
              </w:rPr>
            </w:pPr>
            <w:r>
              <w:rPr>
                <w:bCs/>
              </w:rPr>
              <w:t xml:space="preserve">Общий дренажный коллектор </w:t>
            </w:r>
            <w:proofErr w:type="spellStart"/>
            <w:r>
              <w:rPr>
                <w:bCs/>
              </w:rPr>
              <w:t>предочистки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373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112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1,17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131,0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серый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BD" w:rsidRDefault="008D7FBD">
            <w:pPr>
              <w:pStyle w:val="af2"/>
              <w:rPr>
                <w:b w:val="0"/>
              </w:rPr>
            </w:pPr>
          </w:p>
        </w:tc>
      </w:tr>
      <w:tr w:rsidR="008D7FBD" w:rsidTr="008833F8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9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rPr>
                <w:bCs/>
              </w:rPr>
            </w:pPr>
            <w:r>
              <w:rPr>
                <w:bCs/>
              </w:rPr>
              <w:t xml:space="preserve">Общий дренажный коллектор </w:t>
            </w:r>
            <w:proofErr w:type="spellStart"/>
            <w:r>
              <w:rPr>
                <w:bCs/>
              </w:rPr>
              <w:t>предочистки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109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0,34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серый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BD" w:rsidRDefault="008D7FBD">
            <w:pPr>
              <w:pStyle w:val="af2"/>
              <w:rPr>
                <w:b w:val="0"/>
              </w:rPr>
            </w:pPr>
          </w:p>
        </w:tc>
      </w:tr>
      <w:tr w:rsidR="008D7FBD" w:rsidTr="008833F8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rPr>
                <w:bCs/>
              </w:rPr>
            </w:pPr>
            <w:r>
              <w:rPr>
                <w:bCs/>
              </w:rPr>
              <w:t>От МФ 1 ст. до нижн</w:t>
            </w:r>
            <w:r>
              <w:rPr>
                <w:bCs/>
              </w:rPr>
              <w:t>е</w:t>
            </w:r>
            <w:r>
              <w:rPr>
                <w:bCs/>
              </w:rPr>
              <w:t>го дренажа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159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зелёный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BD" w:rsidRDefault="008D7FBD">
            <w:pPr>
              <w:pStyle w:val="af2"/>
              <w:rPr>
                <w:b w:val="0"/>
              </w:rPr>
            </w:pPr>
          </w:p>
        </w:tc>
      </w:tr>
      <w:tr w:rsidR="008D7FBD" w:rsidTr="008833F8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rPr>
                <w:bCs/>
              </w:rPr>
            </w:pPr>
            <w:r>
              <w:rPr>
                <w:bCs/>
              </w:rPr>
              <w:t>От МФ 1 ст. до выхо</w:t>
            </w:r>
            <w:r>
              <w:rPr>
                <w:bCs/>
              </w:rPr>
              <w:t>д</w:t>
            </w:r>
            <w:r>
              <w:rPr>
                <w:bCs/>
              </w:rPr>
              <w:t>ной задвижки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219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0,69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зелёный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BD" w:rsidRDefault="008D7FBD">
            <w:pPr>
              <w:pStyle w:val="af2"/>
              <w:rPr>
                <w:b w:val="0"/>
              </w:rPr>
            </w:pPr>
          </w:p>
        </w:tc>
      </w:tr>
      <w:tr w:rsidR="008D7FBD" w:rsidTr="008833F8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rPr>
                <w:bCs/>
              </w:rPr>
            </w:pPr>
            <w:r>
              <w:rPr>
                <w:bCs/>
              </w:rPr>
              <w:t>Общий коллектор сж</w:t>
            </w:r>
            <w:r>
              <w:rPr>
                <w:bCs/>
              </w:rPr>
              <w:t>а</w:t>
            </w:r>
            <w:r>
              <w:rPr>
                <w:bCs/>
              </w:rPr>
              <w:t>того воздуха к МФ 1  и 2 ст.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109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jc w:val="center"/>
            </w:pPr>
            <w:r>
              <w:rPr>
                <w:bCs/>
              </w:rPr>
              <w:t>0,34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синий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BD" w:rsidRDefault="008D7FBD">
            <w:pPr>
              <w:pStyle w:val="af2"/>
              <w:rPr>
                <w:b w:val="0"/>
              </w:rPr>
            </w:pPr>
          </w:p>
        </w:tc>
      </w:tr>
      <w:tr w:rsidR="008D7FBD" w:rsidTr="008833F8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13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rPr>
                <w:bCs/>
              </w:rPr>
            </w:pPr>
            <w:r>
              <w:rPr>
                <w:bCs/>
              </w:rPr>
              <w:t>Сжатый воздух</w:t>
            </w:r>
          </w:p>
          <w:p w:rsidR="008D7FBD" w:rsidRDefault="008D7FBD">
            <w:pPr>
              <w:rPr>
                <w:bCs/>
              </w:rPr>
            </w:pPr>
            <w:r>
              <w:rPr>
                <w:bCs/>
              </w:rPr>
              <w:t xml:space="preserve"> к МФ 1 и 2 ст.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109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jc w:val="center"/>
            </w:pPr>
            <w:r>
              <w:rPr>
                <w:bCs/>
              </w:rPr>
              <w:t>0,34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синий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BD" w:rsidRDefault="008D7FBD">
            <w:pPr>
              <w:pStyle w:val="af2"/>
              <w:rPr>
                <w:b w:val="0"/>
              </w:rPr>
            </w:pPr>
          </w:p>
        </w:tc>
      </w:tr>
      <w:tr w:rsidR="008D7FBD" w:rsidTr="008833F8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rPr>
                <w:bCs/>
              </w:rPr>
            </w:pPr>
            <w:r>
              <w:rPr>
                <w:bCs/>
              </w:rPr>
              <w:t>Слив от п/о точек 1 МФ 1 и 2 ст. и ФГП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89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0,28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серый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BD" w:rsidRDefault="008D7FBD">
            <w:pPr>
              <w:pStyle w:val="af2"/>
              <w:rPr>
                <w:b w:val="0"/>
              </w:rPr>
            </w:pPr>
          </w:p>
        </w:tc>
      </w:tr>
      <w:tr w:rsidR="008D7FBD" w:rsidTr="008833F8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15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rPr>
                <w:bCs/>
              </w:rPr>
            </w:pPr>
            <w:r>
              <w:rPr>
                <w:bCs/>
              </w:rPr>
              <w:t>Общий сливной дренаж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109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0,34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12,24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серый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BD" w:rsidRDefault="008D7FBD">
            <w:pPr>
              <w:pStyle w:val="af2"/>
              <w:rPr>
                <w:b w:val="0"/>
              </w:rPr>
            </w:pPr>
          </w:p>
        </w:tc>
      </w:tr>
      <w:tr w:rsidR="008D7FBD" w:rsidTr="008833F8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16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rPr>
                <w:bCs/>
              </w:rPr>
            </w:pPr>
            <w:r>
              <w:rPr>
                <w:bCs/>
              </w:rPr>
              <w:t>Воздушники  МФ1 и 2 ст.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58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0,18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BD" w:rsidRDefault="008D7FBD">
            <w:pPr>
              <w:pStyle w:val="af2"/>
              <w:rPr>
                <w:b w:val="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Нерж</w:t>
            </w:r>
            <w:r>
              <w:rPr>
                <w:b w:val="0"/>
                <w:bCs/>
              </w:rPr>
              <w:t>а</w:t>
            </w:r>
            <w:r>
              <w:rPr>
                <w:b w:val="0"/>
                <w:bCs/>
              </w:rPr>
              <w:t xml:space="preserve">вейка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Обозначить полосами</w:t>
            </w:r>
          </w:p>
        </w:tc>
      </w:tr>
      <w:tr w:rsidR="008D7FBD" w:rsidTr="008833F8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17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rPr>
                <w:bCs/>
              </w:rPr>
            </w:pPr>
            <w:r>
              <w:rPr>
                <w:bCs/>
              </w:rPr>
              <w:t>Входной до МФ 2ст. от задвижки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219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jc w:val="center"/>
            </w:pPr>
            <w:r>
              <w:rPr>
                <w:bCs/>
              </w:rPr>
              <w:t>0,69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24,15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зелёный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BD" w:rsidRDefault="008D7FBD">
            <w:pPr>
              <w:pStyle w:val="af2"/>
              <w:rPr>
                <w:b w:val="0"/>
              </w:rPr>
            </w:pPr>
          </w:p>
        </w:tc>
      </w:tr>
      <w:tr w:rsidR="008D7FBD" w:rsidTr="008833F8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rPr>
                <w:bCs/>
              </w:rPr>
            </w:pPr>
            <w:r>
              <w:rPr>
                <w:bCs/>
              </w:rPr>
              <w:t>МФ 2 ст. верхний др</w:t>
            </w:r>
            <w:r>
              <w:rPr>
                <w:bCs/>
              </w:rPr>
              <w:t>е</w:t>
            </w:r>
            <w:r>
              <w:rPr>
                <w:bCs/>
              </w:rPr>
              <w:t>наж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219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jc w:val="center"/>
            </w:pPr>
            <w:r>
              <w:rPr>
                <w:bCs/>
              </w:rPr>
              <w:t>0,69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17,25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серый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BD" w:rsidRDefault="008D7FBD">
            <w:pPr>
              <w:pStyle w:val="af2"/>
              <w:rPr>
                <w:b w:val="0"/>
              </w:rPr>
            </w:pPr>
          </w:p>
        </w:tc>
      </w:tr>
      <w:tr w:rsidR="008D7FBD" w:rsidTr="008833F8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19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rPr>
                <w:bCs/>
              </w:rPr>
            </w:pPr>
            <w:r>
              <w:rPr>
                <w:bCs/>
              </w:rPr>
              <w:t>МФ 2 ст. нижний др</w:t>
            </w:r>
            <w:r>
              <w:rPr>
                <w:bCs/>
              </w:rPr>
              <w:t>е</w:t>
            </w:r>
            <w:r>
              <w:rPr>
                <w:bCs/>
              </w:rPr>
              <w:t>наж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159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серый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BD" w:rsidRDefault="008D7FBD">
            <w:pPr>
              <w:pStyle w:val="af2"/>
              <w:rPr>
                <w:b w:val="0"/>
              </w:rPr>
            </w:pPr>
          </w:p>
        </w:tc>
      </w:tr>
      <w:tr w:rsidR="008D7FBD" w:rsidTr="008833F8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rPr>
                <w:bCs/>
              </w:rPr>
            </w:pPr>
            <w:r>
              <w:rPr>
                <w:bCs/>
              </w:rPr>
              <w:t>Подставки под фильтры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BD" w:rsidRDefault="008D7FBD">
            <w:pPr>
              <w:pStyle w:val="af2"/>
              <w:rPr>
                <w:b w:val="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BD" w:rsidRDefault="008D7FBD">
            <w:pPr>
              <w:pStyle w:val="af2"/>
              <w:rPr>
                <w:b w:val="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зелёный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BD" w:rsidRDefault="008D7FBD">
            <w:pPr>
              <w:pStyle w:val="af2"/>
              <w:rPr>
                <w:b w:val="0"/>
              </w:rPr>
            </w:pPr>
          </w:p>
        </w:tc>
      </w:tr>
      <w:tr w:rsidR="008D7FBD" w:rsidTr="008833F8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BD" w:rsidRDefault="008D7FBD">
            <w:pPr>
              <w:rPr>
                <w:bCs/>
              </w:rPr>
            </w:pPr>
            <w:r>
              <w:rPr>
                <w:bCs/>
              </w:rPr>
              <w:t>Фундаменты для по</w:t>
            </w:r>
            <w:r>
              <w:rPr>
                <w:bCs/>
              </w:rPr>
              <w:t>д</w:t>
            </w:r>
            <w:r>
              <w:rPr>
                <w:bCs/>
              </w:rPr>
              <w:t>ставок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BD" w:rsidRDefault="008D7FBD">
            <w:pPr>
              <w:pStyle w:val="af2"/>
              <w:rPr>
                <w:b w:val="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BD" w:rsidRDefault="008D7FBD">
            <w:pPr>
              <w:pStyle w:val="af2"/>
              <w:jc w:val="left"/>
              <w:rPr>
                <w:b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BD" w:rsidRDefault="008D7FBD">
            <w:pPr>
              <w:pStyle w:val="af2"/>
              <w:rPr>
                <w:b w:val="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BD" w:rsidRDefault="008D7FBD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чёрный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BD" w:rsidRDefault="008D7FBD">
            <w:pPr>
              <w:pStyle w:val="af2"/>
              <w:rPr>
                <w:b w:val="0"/>
              </w:rPr>
            </w:pPr>
          </w:p>
        </w:tc>
      </w:tr>
    </w:tbl>
    <w:p w:rsidR="008D7FBD" w:rsidRDefault="008D7FBD" w:rsidP="008D7FBD">
      <w:pPr>
        <w:widowControl w:val="0"/>
        <w:suppressAutoHyphens/>
        <w:rPr>
          <w:b/>
        </w:rPr>
      </w:pPr>
    </w:p>
    <w:p w:rsidR="008D7FBD" w:rsidRDefault="008D7FBD" w:rsidP="008D7FBD">
      <w:pPr>
        <w:widowControl w:val="0"/>
        <w:suppressAutoHyphens/>
        <w:jc w:val="right"/>
        <w:rPr>
          <w:b/>
        </w:rPr>
      </w:pPr>
    </w:p>
    <w:p w:rsidR="008D7FBD" w:rsidRDefault="008D7FBD" w:rsidP="008D7FBD">
      <w:pPr>
        <w:widowControl w:val="0"/>
        <w:suppressAutoHyphens/>
        <w:jc w:val="right"/>
        <w:rPr>
          <w:b/>
        </w:rPr>
      </w:pPr>
      <w:r>
        <w:rPr>
          <w:b/>
        </w:rPr>
        <w:t>Таблица №3</w:t>
      </w:r>
    </w:p>
    <w:p w:rsidR="008D7FBD" w:rsidRDefault="008D7FBD" w:rsidP="008D7FBD">
      <w:pPr>
        <w:widowControl w:val="0"/>
        <w:suppressAutoHyphens/>
        <w:jc w:val="both"/>
        <w:rPr>
          <w:b/>
        </w:rPr>
      </w:pPr>
    </w:p>
    <w:p w:rsidR="008D7FBD" w:rsidRDefault="008D7FBD" w:rsidP="008D7FBD">
      <w:pPr>
        <w:widowControl w:val="0"/>
        <w:suppressAutoHyphens/>
        <w:ind w:left="360"/>
        <w:jc w:val="both"/>
        <w:rPr>
          <w:b/>
        </w:rPr>
      </w:pPr>
      <w:r>
        <w:rPr>
          <w:b/>
        </w:rPr>
        <w:t xml:space="preserve">                                                     ТРУБОПРОВОДЫ (БЛОКИ ФИЛЬТРОВ)</w:t>
      </w:r>
    </w:p>
    <w:p w:rsidR="008D7FBD" w:rsidRDefault="008D7FBD" w:rsidP="008D7FBD">
      <w:pPr>
        <w:widowControl w:val="0"/>
        <w:suppressAutoHyphens/>
        <w:jc w:val="both"/>
        <w:rPr>
          <w:b/>
        </w:rPr>
      </w:pPr>
    </w:p>
    <w:tbl>
      <w:tblPr>
        <w:tblW w:w="10248" w:type="dxa"/>
        <w:jc w:val="center"/>
        <w:tblInd w:w="-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2823"/>
        <w:gridCol w:w="709"/>
        <w:gridCol w:w="992"/>
        <w:gridCol w:w="1559"/>
        <w:gridCol w:w="1134"/>
        <w:gridCol w:w="1940"/>
      </w:tblGrid>
      <w:tr w:rsidR="00BA1758" w:rsidTr="00BA1758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widowControl w:val="0"/>
              <w:suppressAutoHyphens/>
              <w:jc w:val="both"/>
            </w:pPr>
            <w:r>
              <w:rPr>
                <w:lang w:val="en-US"/>
              </w:rPr>
              <w:t>№ п/п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widowControl w:val="0"/>
              <w:suppressAutoHyphens/>
              <w:jc w:val="both"/>
            </w:pPr>
            <w: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widowControl w:val="0"/>
              <w:suppressAutoHyphens/>
              <w:jc w:val="both"/>
            </w:pPr>
            <w:r>
              <w:t xml:space="preserve"> </w:t>
            </w:r>
            <w:r>
              <w:rPr>
                <w:lang w:val="en-US"/>
              </w:rPr>
              <w:t>Ø</w:t>
            </w:r>
            <w:r>
              <w:t>,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widowControl w:val="0"/>
              <w:suppressAutoHyphens/>
              <w:jc w:val="both"/>
            </w:pPr>
            <w:r>
              <w:t xml:space="preserve"> Длина </w:t>
            </w:r>
            <w:proofErr w:type="spellStart"/>
            <w:r>
              <w:t>тр</w:t>
            </w:r>
            <w:proofErr w:type="spellEnd"/>
            <w:r>
              <w:t>-да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widowControl w:val="0"/>
              <w:suppressAutoHyphens/>
              <w:jc w:val="both"/>
            </w:pPr>
            <w:r>
              <w:t xml:space="preserve"> Длина окружности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widowControl w:val="0"/>
              <w:suppressAutoHyphens/>
              <w:jc w:val="both"/>
            </w:pPr>
            <w:r>
              <w:rPr>
                <w:lang w:val="en-US"/>
              </w:rPr>
              <w:t>S</w:t>
            </w:r>
            <w:r>
              <w:t>, м²</w:t>
            </w:r>
          </w:p>
          <w:p w:rsidR="00BA1758" w:rsidRDefault="00BA1758">
            <w:pPr>
              <w:widowControl w:val="0"/>
              <w:suppressAutoHyphens/>
              <w:jc w:val="both"/>
            </w:pPr>
            <w:r>
              <w:t>(общая)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widowControl w:val="0"/>
              <w:suppressAutoHyphens/>
              <w:jc w:val="both"/>
            </w:pPr>
            <w:r>
              <w:t xml:space="preserve"> Цвет окраски</w:t>
            </w:r>
          </w:p>
        </w:tc>
      </w:tr>
      <w:tr w:rsidR="00BA1758" w:rsidTr="00BA1758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22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rPr>
                <w:bCs/>
              </w:rPr>
            </w:pPr>
            <w:r>
              <w:rPr>
                <w:bCs/>
              </w:rPr>
              <w:t xml:space="preserve">Входной коллектор на фильтры от </w:t>
            </w:r>
            <w:proofErr w:type="spellStart"/>
            <w:r>
              <w:rPr>
                <w:bCs/>
              </w:rPr>
              <w:t>задв</w:t>
            </w:r>
            <w:proofErr w:type="spellEnd"/>
            <w:r>
              <w:rPr>
                <w:bCs/>
              </w:rPr>
              <w:t xml:space="preserve">.  Н-1 до </w:t>
            </w:r>
            <w:proofErr w:type="spellStart"/>
            <w:r>
              <w:rPr>
                <w:bCs/>
              </w:rPr>
              <w:t>задв</w:t>
            </w:r>
            <w:proofErr w:type="spellEnd"/>
            <w:r>
              <w:rPr>
                <w:bCs/>
              </w:rPr>
              <w:t xml:space="preserve">. А-1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jc w:val="center"/>
            </w:pPr>
            <w:r>
              <w:rPr>
                <w:bCs/>
              </w:rPr>
              <w:t>0,69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176,0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зелёный</w:t>
            </w:r>
          </w:p>
        </w:tc>
      </w:tr>
      <w:tr w:rsidR="00BA1758" w:rsidTr="00BA1758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23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rPr>
                <w:bCs/>
              </w:rPr>
            </w:pPr>
            <w:r>
              <w:rPr>
                <w:bCs/>
              </w:rPr>
              <w:t xml:space="preserve">От А- 1 к </w:t>
            </w:r>
            <w:proofErr w:type="spellStart"/>
            <w:r>
              <w:rPr>
                <w:bCs/>
              </w:rPr>
              <w:t>декарбониз</w:t>
            </w:r>
            <w:r>
              <w:rPr>
                <w:bCs/>
              </w:rPr>
              <w:t>а</w:t>
            </w:r>
            <w:r>
              <w:rPr>
                <w:bCs/>
              </w:rPr>
              <w:t>тору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jc w:val="center"/>
            </w:pPr>
            <w:r>
              <w:rPr>
                <w:bCs/>
              </w:rPr>
              <w:t>0,69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120,0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зелёный</w:t>
            </w:r>
          </w:p>
        </w:tc>
      </w:tr>
      <w:tr w:rsidR="00BA1758" w:rsidTr="00BA1758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24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rPr>
                <w:bCs/>
              </w:rPr>
            </w:pPr>
            <w:r>
              <w:rPr>
                <w:bCs/>
              </w:rPr>
              <w:t xml:space="preserve">От входной </w:t>
            </w:r>
            <w:proofErr w:type="spellStart"/>
            <w:r>
              <w:rPr>
                <w:bCs/>
              </w:rPr>
              <w:t>задв</w:t>
            </w:r>
            <w:proofErr w:type="spellEnd"/>
            <w:r>
              <w:rPr>
                <w:bCs/>
              </w:rPr>
              <w:t>.  Н-2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jc w:val="center"/>
            </w:pPr>
            <w:r>
              <w:rPr>
                <w:bCs/>
              </w:rPr>
              <w:t>0,69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12,4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jc w:val="center"/>
            </w:pPr>
            <w:r>
              <w:rPr>
                <w:bCs/>
              </w:rPr>
              <w:t>зелёный</w:t>
            </w:r>
          </w:p>
        </w:tc>
      </w:tr>
      <w:tr w:rsidR="00BA1758" w:rsidTr="00BA1758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25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rPr>
                <w:bCs/>
              </w:rPr>
            </w:pPr>
            <w:r>
              <w:rPr>
                <w:bCs/>
              </w:rPr>
              <w:t xml:space="preserve">От Н-2 до А-2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jc w:val="center"/>
            </w:pPr>
            <w:r>
              <w:rPr>
                <w:bCs/>
              </w:rPr>
              <w:t>0,69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41,4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jc w:val="center"/>
            </w:pPr>
            <w:r>
              <w:rPr>
                <w:bCs/>
              </w:rPr>
              <w:t>зелёный</w:t>
            </w:r>
          </w:p>
        </w:tc>
      </w:tr>
      <w:tr w:rsidR="00BA1758" w:rsidTr="00BA1758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26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rPr>
                <w:bCs/>
              </w:rPr>
            </w:pPr>
            <w:r>
              <w:rPr>
                <w:bCs/>
              </w:rPr>
              <w:t>От А-2 до общего ко</w:t>
            </w:r>
            <w:r>
              <w:rPr>
                <w:bCs/>
              </w:rPr>
              <w:t>л</w:t>
            </w:r>
            <w:r>
              <w:rPr>
                <w:bCs/>
              </w:rPr>
              <w:t>лектора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jc w:val="center"/>
            </w:pPr>
            <w:r>
              <w:rPr>
                <w:bCs/>
              </w:rPr>
              <w:t>0,69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74,4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jc w:val="center"/>
            </w:pPr>
            <w:r>
              <w:rPr>
                <w:bCs/>
              </w:rPr>
              <w:t>зелёный</w:t>
            </w:r>
          </w:p>
        </w:tc>
      </w:tr>
      <w:tr w:rsidR="00BA1758" w:rsidTr="00BA1758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lastRenderedPageBreak/>
              <w:t>27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rPr>
                <w:bCs/>
              </w:rPr>
            </w:pPr>
            <w:r>
              <w:rPr>
                <w:bCs/>
              </w:rPr>
              <w:t>Общий от А-2 к ФСД, на БСН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jc w:val="center"/>
            </w:pPr>
            <w:r>
              <w:rPr>
                <w:bCs/>
              </w:rPr>
              <w:t>0,69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103,5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jc w:val="center"/>
              <w:rPr>
                <w:bCs/>
              </w:rPr>
            </w:pPr>
            <w:r>
              <w:rPr>
                <w:bCs/>
              </w:rPr>
              <w:t>зелёный</w:t>
            </w:r>
          </w:p>
        </w:tc>
      </w:tr>
      <w:tr w:rsidR="00BA1758" w:rsidTr="00BA1758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28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rPr>
                <w:bCs/>
              </w:rPr>
            </w:pPr>
            <w:r>
              <w:rPr>
                <w:bCs/>
              </w:rPr>
              <w:t>Общий дренаж к прия</w:t>
            </w:r>
            <w:r>
              <w:rPr>
                <w:bCs/>
              </w:rPr>
              <w:t>м</w:t>
            </w:r>
            <w:r>
              <w:rPr>
                <w:bCs/>
              </w:rPr>
              <w:t>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jc w:val="center"/>
            </w:pPr>
            <w:r>
              <w:rPr>
                <w:bCs/>
              </w:rPr>
              <w:t>0,69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124,2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jc w:val="center"/>
              <w:rPr>
                <w:bCs/>
              </w:rPr>
            </w:pPr>
            <w:r>
              <w:rPr>
                <w:bCs/>
              </w:rPr>
              <w:t>серый</w:t>
            </w:r>
          </w:p>
        </w:tc>
      </w:tr>
      <w:tr w:rsidR="00BA1758" w:rsidTr="00BA1758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29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rPr>
                <w:bCs/>
              </w:rPr>
            </w:pPr>
            <w:r>
              <w:rPr>
                <w:bCs/>
              </w:rPr>
              <w:t>От верхнего и нижнего дренажей к общему ко</w:t>
            </w:r>
            <w:r>
              <w:rPr>
                <w:bCs/>
              </w:rPr>
              <w:t>л</w:t>
            </w:r>
            <w:r>
              <w:rPr>
                <w:bCs/>
              </w:rPr>
              <w:t>лектору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81,6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jc w:val="center"/>
              <w:rPr>
                <w:bCs/>
              </w:rPr>
            </w:pPr>
            <w:r>
              <w:rPr>
                <w:bCs/>
              </w:rPr>
              <w:t>серый</w:t>
            </w:r>
          </w:p>
        </w:tc>
      </w:tr>
      <w:tr w:rsidR="00BA1758" w:rsidTr="00BA1758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30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rPr>
                <w:bCs/>
              </w:rPr>
            </w:pPr>
            <w:r>
              <w:rPr>
                <w:bCs/>
              </w:rPr>
              <w:t xml:space="preserve">Сжатый </w:t>
            </w:r>
            <w:proofErr w:type="spellStart"/>
            <w:r>
              <w:rPr>
                <w:bCs/>
              </w:rPr>
              <w:t>вздух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0,08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8,0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jc w:val="center"/>
              <w:rPr>
                <w:bCs/>
              </w:rPr>
            </w:pPr>
            <w:r>
              <w:rPr>
                <w:bCs/>
              </w:rPr>
              <w:t>синий</w:t>
            </w:r>
          </w:p>
        </w:tc>
      </w:tr>
      <w:tr w:rsidR="00BA1758" w:rsidTr="00BA1758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31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rPr>
                <w:bCs/>
              </w:rPr>
            </w:pPr>
            <w:r>
              <w:rPr>
                <w:bCs/>
              </w:rPr>
              <w:t>Раствор кислоты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350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119,0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jc w:val="center"/>
              <w:rPr>
                <w:bCs/>
              </w:rPr>
            </w:pPr>
            <w:r>
              <w:rPr>
                <w:bCs/>
              </w:rPr>
              <w:t>оранжевый</w:t>
            </w:r>
          </w:p>
        </w:tc>
      </w:tr>
      <w:tr w:rsidR="00BA1758" w:rsidTr="00BA1758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32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rPr>
                <w:bCs/>
              </w:rPr>
            </w:pPr>
            <w:r>
              <w:rPr>
                <w:bCs/>
              </w:rPr>
              <w:t>Раствор щёлочи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350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119,0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jc w:val="center"/>
              <w:rPr>
                <w:bCs/>
              </w:rPr>
            </w:pPr>
            <w:r>
              <w:rPr>
                <w:bCs/>
              </w:rPr>
              <w:t>фиолетовый</w:t>
            </w:r>
          </w:p>
        </w:tc>
      </w:tr>
      <w:tr w:rsidR="00BA1758" w:rsidTr="00BA1758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33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rPr>
                <w:bCs/>
              </w:rPr>
            </w:pPr>
            <w:r>
              <w:rPr>
                <w:bCs/>
              </w:rPr>
              <w:t xml:space="preserve">Раствор соли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84,0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jc w:val="center"/>
              <w:rPr>
                <w:bCs/>
              </w:rPr>
            </w:pPr>
            <w:r>
              <w:rPr>
                <w:bCs/>
              </w:rPr>
              <w:t>белый</w:t>
            </w:r>
          </w:p>
        </w:tc>
      </w:tr>
      <w:tr w:rsidR="00BA1758" w:rsidTr="00BA1758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34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rPr>
                <w:bCs/>
              </w:rPr>
            </w:pPr>
            <w:r>
              <w:rPr>
                <w:bCs/>
              </w:rPr>
              <w:t xml:space="preserve">Воздушники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27,2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jc w:val="center"/>
              <w:rPr>
                <w:bCs/>
              </w:rPr>
            </w:pPr>
            <w:r>
              <w:rPr>
                <w:bCs/>
              </w:rPr>
              <w:t>серый</w:t>
            </w:r>
          </w:p>
        </w:tc>
      </w:tr>
      <w:tr w:rsidR="00BA1758" w:rsidTr="00BA1758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35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rPr>
                <w:bCs/>
              </w:rPr>
            </w:pPr>
            <w:r>
              <w:rPr>
                <w:bCs/>
              </w:rPr>
              <w:t xml:space="preserve">Воздушники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5,4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jc w:val="center"/>
              <w:rPr>
                <w:bCs/>
              </w:rPr>
            </w:pPr>
            <w:r>
              <w:rPr>
                <w:bCs/>
              </w:rPr>
              <w:t>серый</w:t>
            </w:r>
          </w:p>
        </w:tc>
      </w:tr>
      <w:tr w:rsidR="00BA1758" w:rsidTr="00BA1758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36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rPr>
                <w:bCs/>
              </w:rPr>
            </w:pPr>
            <w:r>
              <w:rPr>
                <w:bCs/>
              </w:rPr>
              <w:t>Силовая вода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42,0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jc w:val="center"/>
              <w:rPr>
                <w:bCs/>
              </w:rPr>
            </w:pPr>
            <w:r>
              <w:rPr>
                <w:bCs/>
              </w:rPr>
              <w:t>серый</w:t>
            </w:r>
          </w:p>
        </w:tc>
      </w:tr>
      <w:tr w:rsidR="00BA1758" w:rsidTr="00BA1758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37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rPr>
                <w:bCs/>
              </w:rPr>
            </w:pPr>
            <w:r>
              <w:rPr>
                <w:bCs/>
              </w:rPr>
              <w:t>Выход ФСД к коллект</w:t>
            </w:r>
            <w:r>
              <w:rPr>
                <w:bCs/>
              </w:rPr>
              <w:t>о</w:t>
            </w:r>
            <w:r>
              <w:rPr>
                <w:bCs/>
              </w:rPr>
              <w:t>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219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pStyle w:val="af2"/>
              <w:jc w:val="left"/>
              <w:rPr>
                <w:b w:val="0"/>
              </w:rPr>
            </w:pPr>
            <w:r>
              <w:rPr>
                <w:b w:val="0"/>
                <w:bCs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0,69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75,9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jc w:val="center"/>
              <w:rPr>
                <w:bCs/>
              </w:rPr>
            </w:pPr>
            <w:r>
              <w:rPr>
                <w:bCs/>
              </w:rPr>
              <w:t>зелёный</w:t>
            </w:r>
          </w:p>
        </w:tc>
      </w:tr>
      <w:tr w:rsidR="00BA1758" w:rsidTr="00BA1758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38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rPr>
                <w:bCs/>
              </w:rPr>
            </w:pPr>
            <w:r>
              <w:rPr>
                <w:bCs/>
              </w:rPr>
              <w:t>Подставки под фильтры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58" w:rsidRDefault="00BA1758">
            <w:pPr>
              <w:pStyle w:val="af2"/>
              <w:rPr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58" w:rsidRDefault="00BA1758">
            <w:pPr>
              <w:pStyle w:val="af2"/>
              <w:jc w:val="left"/>
              <w:rPr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58" w:rsidRDefault="00BA1758">
            <w:pPr>
              <w:pStyle w:val="af2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13,5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зелёный</w:t>
            </w:r>
          </w:p>
        </w:tc>
      </w:tr>
      <w:tr w:rsidR="00BA1758" w:rsidTr="00BA1758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39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rPr>
                <w:bCs/>
              </w:rPr>
            </w:pPr>
            <w:r>
              <w:rPr>
                <w:bCs/>
              </w:rPr>
              <w:t>Фундаменты для подст</w:t>
            </w:r>
            <w:r>
              <w:rPr>
                <w:bCs/>
              </w:rPr>
              <w:t>а</w:t>
            </w:r>
            <w:r>
              <w:rPr>
                <w:bCs/>
              </w:rPr>
              <w:t>вок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58" w:rsidRDefault="00BA1758">
            <w:pPr>
              <w:pStyle w:val="af2"/>
              <w:rPr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58" w:rsidRDefault="00BA1758">
            <w:pPr>
              <w:pStyle w:val="af2"/>
              <w:jc w:val="left"/>
              <w:rPr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58" w:rsidRDefault="00BA1758">
            <w:pPr>
              <w:pStyle w:val="af2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35,0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чёрный</w:t>
            </w:r>
          </w:p>
        </w:tc>
      </w:tr>
      <w:tr w:rsidR="00BA1758" w:rsidTr="00BA1758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  <w:rPr>
                <w:b w:val="0"/>
              </w:rPr>
            </w:pPr>
            <w:r>
              <w:rPr>
                <w:b w:val="0"/>
                <w:bCs/>
              </w:rPr>
              <w:t>40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rPr>
                <w:bCs/>
              </w:rPr>
            </w:pPr>
            <w:r>
              <w:rPr>
                <w:b/>
                <w:bCs/>
              </w:rPr>
              <w:t>ИТОГО</w:t>
            </w:r>
            <w:r>
              <w:rPr>
                <w:bCs/>
              </w:rPr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58" w:rsidRDefault="00BA1758">
            <w:pPr>
              <w:pStyle w:val="af2"/>
              <w:rPr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58" w:rsidRDefault="00BA1758">
            <w:pPr>
              <w:pStyle w:val="af2"/>
              <w:jc w:val="left"/>
              <w:rPr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58" w:rsidRDefault="00BA1758">
            <w:pPr>
              <w:pStyle w:val="af2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</w:pPr>
            <w:r>
              <w:rPr>
                <w:b w:val="0"/>
                <w:bCs/>
              </w:rPr>
              <w:t xml:space="preserve"> 1692,0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58" w:rsidRDefault="00BA1758">
            <w:pPr>
              <w:pStyle w:val="af2"/>
              <w:rPr>
                <w:b w:val="0"/>
              </w:rPr>
            </w:pPr>
          </w:p>
        </w:tc>
      </w:tr>
      <w:tr w:rsidR="00BA1758" w:rsidTr="00BA1758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58" w:rsidRDefault="00BA1758">
            <w:pPr>
              <w:pStyle w:val="af2"/>
              <w:rPr>
                <w:b w:val="0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58" w:rsidRDefault="00BA1758">
            <w:pPr>
              <w:rPr>
                <w:bCs/>
              </w:rPr>
            </w:pPr>
            <w:r>
              <w:rPr>
                <w:bCs/>
              </w:rPr>
              <w:t>В том числе по цветам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58" w:rsidRDefault="00BA1758">
            <w:pPr>
              <w:pStyle w:val="af2"/>
              <w:rPr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58" w:rsidRDefault="00BA1758">
            <w:pPr>
              <w:pStyle w:val="af2"/>
              <w:jc w:val="left"/>
              <w:rPr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58" w:rsidRDefault="00BA1758">
            <w:pPr>
              <w:pStyle w:val="af2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</w:pPr>
            <w:r>
              <w:rPr>
                <w:bCs/>
              </w:rPr>
              <w:t>796,0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</w:pPr>
            <w:r>
              <w:rPr>
                <w:bCs/>
              </w:rPr>
              <w:t>зелёный</w:t>
            </w:r>
          </w:p>
        </w:tc>
      </w:tr>
      <w:tr w:rsidR="00BA1758" w:rsidTr="00BA1758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58" w:rsidRDefault="00BA1758">
            <w:pPr>
              <w:pStyle w:val="af2"/>
              <w:rPr>
                <w:b w:val="0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58" w:rsidRDefault="00BA1758">
            <w:pPr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58" w:rsidRDefault="00BA1758">
            <w:pPr>
              <w:pStyle w:val="af2"/>
              <w:rPr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58" w:rsidRDefault="00BA1758">
            <w:pPr>
              <w:pStyle w:val="af2"/>
              <w:jc w:val="left"/>
              <w:rPr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58" w:rsidRDefault="00BA1758">
            <w:pPr>
              <w:pStyle w:val="af2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</w:pPr>
            <w:r>
              <w:rPr>
                <w:bCs/>
              </w:rPr>
              <w:t>510,6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</w:pPr>
            <w:r>
              <w:rPr>
                <w:bCs/>
              </w:rPr>
              <w:t>серый</w:t>
            </w:r>
          </w:p>
        </w:tc>
      </w:tr>
      <w:tr w:rsidR="00BA1758" w:rsidTr="00BA1758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58" w:rsidRDefault="00BA1758">
            <w:pPr>
              <w:pStyle w:val="af2"/>
              <w:rPr>
                <w:b w:val="0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58" w:rsidRDefault="00BA1758">
            <w:pPr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58" w:rsidRDefault="00BA1758">
            <w:pPr>
              <w:pStyle w:val="af2"/>
              <w:rPr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58" w:rsidRDefault="00BA1758">
            <w:pPr>
              <w:pStyle w:val="af2"/>
              <w:jc w:val="left"/>
              <w:rPr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58" w:rsidRDefault="00BA1758">
            <w:pPr>
              <w:pStyle w:val="af2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</w:pPr>
            <w:r>
              <w:rPr>
                <w:bCs/>
              </w:rPr>
              <w:t>28,4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</w:pPr>
            <w:r>
              <w:rPr>
                <w:bCs/>
              </w:rPr>
              <w:t>синий</w:t>
            </w:r>
          </w:p>
        </w:tc>
      </w:tr>
      <w:tr w:rsidR="00BA1758" w:rsidTr="00BA1758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58" w:rsidRDefault="00BA1758">
            <w:pPr>
              <w:pStyle w:val="af2"/>
              <w:rPr>
                <w:b w:val="0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58" w:rsidRDefault="00BA1758">
            <w:pPr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58" w:rsidRDefault="00BA1758">
            <w:pPr>
              <w:pStyle w:val="af2"/>
              <w:rPr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58" w:rsidRDefault="00BA1758">
            <w:pPr>
              <w:pStyle w:val="af2"/>
              <w:jc w:val="left"/>
              <w:rPr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58" w:rsidRDefault="00BA1758">
            <w:pPr>
              <w:pStyle w:val="af2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</w:pPr>
            <w:r>
              <w:rPr>
                <w:bCs/>
              </w:rPr>
              <w:t>119,0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</w:pPr>
            <w:r>
              <w:rPr>
                <w:bCs/>
              </w:rPr>
              <w:t>оранжевый</w:t>
            </w:r>
          </w:p>
        </w:tc>
      </w:tr>
      <w:tr w:rsidR="00BA1758" w:rsidTr="00BA1758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58" w:rsidRDefault="00BA1758">
            <w:pPr>
              <w:pStyle w:val="af2"/>
              <w:rPr>
                <w:b w:val="0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58" w:rsidRDefault="00BA1758">
            <w:pPr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58" w:rsidRDefault="00BA1758">
            <w:pPr>
              <w:pStyle w:val="af2"/>
              <w:rPr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58" w:rsidRDefault="00BA1758">
            <w:pPr>
              <w:pStyle w:val="af2"/>
              <w:jc w:val="left"/>
              <w:rPr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58" w:rsidRDefault="00BA1758">
            <w:pPr>
              <w:pStyle w:val="af2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</w:pPr>
            <w:r>
              <w:rPr>
                <w:bCs/>
              </w:rPr>
              <w:t>119,0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</w:pPr>
            <w:r>
              <w:rPr>
                <w:bCs/>
              </w:rPr>
              <w:t>фиолетовый</w:t>
            </w:r>
          </w:p>
        </w:tc>
      </w:tr>
      <w:tr w:rsidR="00BA1758" w:rsidTr="00BA1758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58" w:rsidRDefault="00BA1758">
            <w:pPr>
              <w:pStyle w:val="af2"/>
              <w:rPr>
                <w:b w:val="0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58" w:rsidRDefault="00BA1758">
            <w:pPr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58" w:rsidRDefault="00BA1758">
            <w:pPr>
              <w:pStyle w:val="af2"/>
              <w:rPr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58" w:rsidRDefault="00BA1758">
            <w:pPr>
              <w:pStyle w:val="af2"/>
              <w:jc w:val="left"/>
              <w:rPr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58" w:rsidRDefault="00BA1758">
            <w:pPr>
              <w:pStyle w:val="af2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</w:pPr>
            <w:r>
              <w:rPr>
                <w:bCs/>
              </w:rPr>
              <w:t>84,0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</w:pPr>
            <w:r>
              <w:rPr>
                <w:bCs/>
              </w:rPr>
              <w:t>белый</w:t>
            </w:r>
          </w:p>
        </w:tc>
      </w:tr>
      <w:tr w:rsidR="00BA1758" w:rsidTr="00BA1758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58" w:rsidRDefault="00BA1758">
            <w:pPr>
              <w:pStyle w:val="af2"/>
              <w:rPr>
                <w:b w:val="0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58" w:rsidRDefault="00BA1758">
            <w:pPr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58" w:rsidRDefault="00BA1758">
            <w:pPr>
              <w:pStyle w:val="af2"/>
              <w:rPr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58" w:rsidRDefault="00BA1758">
            <w:pPr>
              <w:pStyle w:val="af2"/>
              <w:jc w:val="left"/>
              <w:rPr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58" w:rsidRDefault="00BA1758">
            <w:pPr>
              <w:pStyle w:val="af2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</w:pPr>
            <w:r>
              <w:rPr>
                <w:bCs/>
              </w:rPr>
              <w:t>35,0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758" w:rsidRDefault="00BA1758">
            <w:pPr>
              <w:pStyle w:val="af2"/>
            </w:pPr>
            <w:r>
              <w:rPr>
                <w:bCs/>
              </w:rPr>
              <w:t>чёрный</w:t>
            </w:r>
          </w:p>
        </w:tc>
      </w:tr>
    </w:tbl>
    <w:p w:rsidR="008D7FBD" w:rsidRDefault="008D7FBD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FA1840" w:rsidRDefault="00FA1840" w:rsidP="00FA1840">
      <w:pPr>
        <w:jc w:val="both"/>
        <w:rPr>
          <w:szCs w:val="20"/>
        </w:rPr>
      </w:pPr>
      <w:r w:rsidRPr="00FA1840">
        <w:rPr>
          <w:b/>
        </w:rPr>
        <w:t xml:space="preserve">Бак </w:t>
      </w:r>
      <w:proofErr w:type="spellStart"/>
      <w:r w:rsidRPr="00FA1840">
        <w:rPr>
          <w:b/>
        </w:rPr>
        <w:t>химочищенной</w:t>
      </w:r>
      <w:proofErr w:type="spellEnd"/>
      <w:r w:rsidRPr="00FA1840">
        <w:rPr>
          <w:b/>
        </w:rPr>
        <w:t xml:space="preserve"> воды  КНД (БХОВ).</w:t>
      </w:r>
      <w:r>
        <w:t xml:space="preserve"> </w:t>
      </w:r>
    </w:p>
    <w:p w:rsidR="00FA1840" w:rsidRDefault="00FA1840" w:rsidP="00FA1840">
      <w:pPr>
        <w:jc w:val="both"/>
        <w:rPr>
          <w:szCs w:val="20"/>
        </w:rPr>
      </w:pPr>
      <w:r>
        <w:rPr>
          <w:szCs w:val="20"/>
        </w:rPr>
        <w:t xml:space="preserve">Предназначен для создания запаса воды для подпитки ДСА-1,2  КНД. </w:t>
      </w:r>
    </w:p>
    <w:p w:rsidR="00FA1840" w:rsidRDefault="00FA1840" w:rsidP="00FA1840">
      <w:pPr>
        <w:jc w:val="both"/>
        <w:rPr>
          <w:szCs w:val="20"/>
        </w:rPr>
      </w:pPr>
      <w:r>
        <w:rPr>
          <w:szCs w:val="20"/>
        </w:rPr>
        <w:t>Первая и вторая обечайки – 80 % площади наросты из продуктов коррозии.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069"/>
        <w:gridCol w:w="5068"/>
      </w:tblGrid>
      <w:tr w:rsidR="00FA1840" w:rsidTr="00FA1840">
        <w:tc>
          <w:tcPr>
            <w:tcW w:w="5069" w:type="dxa"/>
            <w:vAlign w:val="center"/>
          </w:tcPr>
          <w:p w:rsidR="00FA1840" w:rsidRDefault="00FA1840">
            <w:pPr>
              <w:rPr>
                <w:b/>
                <w:szCs w:val="20"/>
              </w:rPr>
            </w:pPr>
          </w:p>
        </w:tc>
        <w:tc>
          <w:tcPr>
            <w:tcW w:w="5068" w:type="dxa"/>
          </w:tcPr>
          <w:p w:rsidR="00FA1840" w:rsidRDefault="00FA1840">
            <w:pPr>
              <w:rPr>
                <w:sz w:val="22"/>
                <w:szCs w:val="22"/>
              </w:rPr>
            </w:pPr>
          </w:p>
        </w:tc>
      </w:tr>
      <w:tr w:rsidR="00FA1840" w:rsidTr="00FA1840">
        <w:tc>
          <w:tcPr>
            <w:tcW w:w="5069" w:type="dxa"/>
            <w:hideMark/>
          </w:tcPr>
          <w:p w:rsidR="00FA1840" w:rsidRDefault="00FA1840">
            <w:pPr>
              <w:jc w:val="both"/>
              <w:rPr>
                <w:b/>
                <w:szCs w:val="20"/>
              </w:rPr>
            </w:pPr>
            <w:r>
              <w:rPr>
                <w:szCs w:val="20"/>
              </w:rPr>
              <w:t>Год изготовления</w:t>
            </w:r>
          </w:p>
        </w:tc>
        <w:tc>
          <w:tcPr>
            <w:tcW w:w="5068" w:type="dxa"/>
            <w:hideMark/>
          </w:tcPr>
          <w:p w:rsidR="00FA1840" w:rsidRDefault="00FA18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1977</w:t>
            </w:r>
          </w:p>
        </w:tc>
      </w:tr>
      <w:tr w:rsidR="00FA1840" w:rsidTr="00FA1840">
        <w:tc>
          <w:tcPr>
            <w:tcW w:w="5069" w:type="dxa"/>
            <w:hideMark/>
          </w:tcPr>
          <w:p w:rsidR="00FA1840" w:rsidRDefault="00FA1840">
            <w:pPr>
              <w:jc w:val="both"/>
              <w:rPr>
                <w:b/>
                <w:szCs w:val="20"/>
              </w:rPr>
            </w:pPr>
            <w:r>
              <w:rPr>
                <w:szCs w:val="20"/>
              </w:rPr>
              <w:t>Год ввода в эксплуатацию</w:t>
            </w:r>
          </w:p>
        </w:tc>
        <w:tc>
          <w:tcPr>
            <w:tcW w:w="5068" w:type="dxa"/>
            <w:hideMark/>
          </w:tcPr>
          <w:p w:rsidR="00FA1840" w:rsidRDefault="00FA18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1977</w:t>
            </w:r>
          </w:p>
        </w:tc>
      </w:tr>
      <w:tr w:rsidR="00FA1840" w:rsidTr="00FA1840">
        <w:tc>
          <w:tcPr>
            <w:tcW w:w="5069" w:type="dxa"/>
            <w:hideMark/>
          </w:tcPr>
          <w:p w:rsidR="00FA1840" w:rsidRDefault="00FA18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Объем, м3</w:t>
            </w:r>
          </w:p>
        </w:tc>
        <w:tc>
          <w:tcPr>
            <w:tcW w:w="5068" w:type="dxa"/>
            <w:hideMark/>
          </w:tcPr>
          <w:p w:rsidR="00FA1840" w:rsidRDefault="00FA18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65</w:t>
            </w:r>
          </w:p>
        </w:tc>
      </w:tr>
      <w:tr w:rsidR="00FA1840" w:rsidTr="00FA1840">
        <w:tc>
          <w:tcPr>
            <w:tcW w:w="5069" w:type="dxa"/>
            <w:hideMark/>
          </w:tcPr>
          <w:p w:rsidR="00FA1840" w:rsidRDefault="00FA1840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Диаметр, м</w:t>
            </w:r>
          </w:p>
        </w:tc>
        <w:tc>
          <w:tcPr>
            <w:tcW w:w="5068" w:type="dxa"/>
            <w:hideMark/>
          </w:tcPr>
          <w:p w:rsidR="00FA1840" w:rsidRDefault="00FA18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3,6</w:t>
            </w:r>
          </w:p>
        </w:tc>
      </w:tr>
      <w:tr w:rsidR="00FA1840" w:rsidTr="00FA1840">
        <w:tc>
          <w:tcPr>
            <w:tcW w:w="5069" w:type="dxa"/>
            <w:hideMark/>
          </w:tcPr>
          <w:p w:rsidR="00FA1840" w:rsidRDefault="00FA1840">
            <w:pPr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>Давление</w:t>
            </w:r>
          </w:p>
        </w:tc>
        <w:tc>
          <w:tcPr>
            <w:tcW w:w="5068" w:type="dxa"/>
            <w:hideMark/>
          </w:tcPr>
          <w:p w:rsidR="00FA1840" w:rsidRDefault="00FA18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безнапорный</w:t>
            </w:r>
          </w:p>
        </w:tc>
      </w:tr>
      <w:tr w:rsidR="00FA1840" w:rsidTr="00FA1840">
        <w:tc>
          <w:tcPr>
            <w:tcW w:w="5069" w:type="dxa"/>
            <w:hideMark/>
          </w:tcPr>
          <w:p w:rsidR="00FA1840" w:rsidRDefault="00FA1840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 xml:space="preserve">Среда </w:t>
            </w:r>
          </w:p>
        </w:tc>
        <w:tc>
          <w:tcPr>
            <w:tcW w:w="5068" w:type="dxa"/>
            <w:hideMark/>
          </w:tcPr>
          <w:p w:rsidR="00FA1840" w:rsidRDefault="00FA18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химочищенная</w:t>
            </w:r>
            <w:proofErr w:type="spellEnd"/>
            <w:r>
              <w:rPr>
                <w:szCs w:val="20"/>
              </w:rPr>
              <w:t xml:space="preserve"> вода (рН=7,2-7,5</w:t>
            </w:r>
            <w:r>
              <w:rPr>
                <w:szCs w:val="20"/>
                <w:lang w:val="en-US"/>
              </w:rPr>
              <w:t>)</w:t>
            </w:r>
          </w:p>
        </w:tc>
      </w:tr>
      <w:tr w:rsidR="00FA1840" w:rsidTr="00FA1840">
        <w:tc>
          <w:tcPr>
            <w:tcW w:w="5069" w:type="dxa"/>
            <w:hideMark/>
          </w:tcPr>
          <w:p w:rsidR="00FA1840" w:rsidRDefault="00FA18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Высота, м </w:t>
            </w:r>
          </w:p>
        </w:tc>
        <w:tc>
          <w:tcPr>
            <w:tcW w:w="5068" w:type="dxa"/>
            <w:hideMark/>
          </w:tcPr>
          <w:p w:rsidR="00FA1840" w:rsidRDefault="00FA18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6,0</w:t>
            </w:r>
          </w:p>
        </w:tc>
      </w:tr>
    </w:tbl>
    <w:p w:rsidR="00C04B44" w:rsidRPr="00C04B44" w:rsidRDefault="00C04B44" w:rsidP="00C04B44">
      <w:r>
        <w:t xml:space="preserve">МФЗС № 2 (механический фильтр </w:t>
      </w:r>
      <w:proofErr w:type="spellStart"/>
      <w:r>
        <w:t>замазученных</w:t>
      </w:r>
      <w:proofErr w:type="spellEnd"/>
      <w:r>
        <w:t xml:space="preserve"> стоков)</w:t>
      </w:r>
    </w:p>
    <w:p w:rsidR="00C04B44" w:rsidRDefault="00C04B44" w:rsidP="00C04B44"/>
    <w:p w:rsidR="00C04B44" w:rsidRPr="00C04B44" w:rsidRDefault="00C04B44" w:rsidP="00C04B4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69"/>
        <w:gridCol w:w="5068"/>
      </w:tblGrid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B44" w:rsidRDefault="00C04B4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Механический фильтр </w:t>
            </w:r>
            <w:proofErr w:type="spellStart"/>
            <w:r>
              <w:rPr>
                <w:b/>
                <w:szCs w:val="20"/>
              </w:rPr>
              <w:t>замазученных</w:t>
            </w:r>
            <w:proofErr w:type="spellEnd"/>
            <w:r>
              <w:rPr>
                <w:b/>
                <w:szCs w:val="20"/>
              </w:rPr>
              <w:t xml:space="preserve"> ст</w:t>
            </w:r>
            <w:r>
              <w:rPr>
                <w:b/>
                <w:szCs w:val="20"/>
              </w:rPr>
              <w:t>о</w:t>
            </w:r>
            <w:r>
              <w:rPr>
                <w:b/>
                <w:szCs w:val="20"/>
              </w:rPr>
              <w:t>ков типа ФОВ 3,0-0,6 (МФ3С №2)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r>
              <w:t xml:space="preserve">фильтр служит для очистки  сточных вод </w:t>
            </w:r>
            <w:proofErr w:type="spellStart"/>
            <w:r>
              <w:t>з</w:t>
            </w:r>
            <w:r>
              <w:t>а</w:t>
            </w:r>
            <w:r>
              <w:t>мазученной</w:t>
            </w:r>
            <w:proofErr w:type="spellEnd"/>
            <w:r>
              <w:t xml:space="preserve"> канализации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изготовления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1978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ввода в эксплуатацию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1980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Диаметр, м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>Давление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0,6 МПа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 xml:space="preserve">Среда 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сточные воды 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Температура обрабатываемой воды, С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 более 40</w:t>
            </w:r>
            <w:r>
              <w:rPr>
                <w:szCs w:val="20"/>
                <w:vertAlign w:val="superscript"/>
              </w:rPr>
              <w:t>0</w:t>
            </w:r>
            <w:r>
              <w:rPr>
                <w:szCs w:val="20"/>
              </w:rPr>
              <w:t xml:space="preserve"> С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Дата последнего капитального ремонта с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lastRenderedPageBreak/>
              <w:t>становлением АКЗ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1997 год</w:t>
            </w:r>
          </w:p>
        </w:tc>
      </w:tr>
    </w:tbl>
    <w:p w:rsidR="00C04B44" w:rsidRDefault="00C04B44" w:rsidP="00C04B44">
      <w:pPr>
        <w:rPr>
          <w:b/>
        </w:rPr>
      </w:pPr>
    </w:p>
    <w:p w:rsidR="00C04B44" w:rsidRDefault="00C04B44" w:rsidP="00C04B44">
      <w:r>
        <w:t xml:space="preserve">Состояние фильтра: повреждение АКЗ внутренней поверхности фильтра составляет более 50 % площади. </w:t>
      </w:r>
    </w:p>
    <w:p w:rsidR="00C04B44" w:rsidRDefault="00C04B44" w:rsidP="00C04B44">
      <w:pPr>
        <w:ind w:left="360"/>
        <w:jc w:val="both"/>
      </w:pPr>
    </w:p>
    <w:p w:rsidR="00C04B44" w:rsidRDefault="00C04B44" w:rsidP="00C04B44">
      <w:pPr>
        <w:ind w:left="360"/>
        <w:jc w:val="both"/>
      </w:pPr>
      <w:r>
        <w:t>МФДС №3 (механический фильтр  дождевых стоков)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69"/>
        <w:gridCol w:w="5068"/>
      </w:tblGrid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B44" w:rsidRDefault="00C04B4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Механический фильтр дождевых стоков </w:t>
            </w:r>
            <w:proofErr w:type="spellStart"/>
            <w:r>
              <w:rPr>
                <w:b/>
                <w:szCs w:val="20"/>
              </w:rPr>
              <w:t>стоков</w:t>
            </w:r>
            <w:proofErr w:type="spellEnd"/>
            <w:r>
              <w:rPr>
                <w:b/>
                <w:szCs w:val="20"/>
              </w:rPr>
              <w:t xml:space="preserve"> типа ФОВ 3,0-0,6 (МФДС №3)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r>
              <w:t xml:space="preserve">фильтр служит для очистки  сточных вод </w:t>
            </w:r>
            <w:proofErr w:type="spellStart"/>
            <w:r>
              <w:t>промливневой</w:t>
            </w:r>
            <w:proofErr w:type="spellEnd"/>
            <w:r>
              <w:t xml:space="preserve"> канализации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изготовления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1978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ввода в эксплуатацию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1980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Диаметр, м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>Давление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0,6 МПа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 xml:space="preserve">Среда 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сточные воды 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Температура обрабатываемой воды, С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 более 40</w:t>
            </w:r>
            <w:r>
              <w:rPr>
                <w:szCs w:val="20"/>
                <w:vertAlign w:val="superscript"/>
              </w:rPr>
              <w:t>0</w:t>
            </w:r>
            <w:r>
              <w:rPr>
                <w:szCs w:val="20"/>
              </w:rPr>
              <w:t xml:space="preserve"> С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Дата последнего капитального ремонта с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становлением АКЗ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1997 год</w:t>
            </w:r>
          </w:p>
        </w:tc>
      </w:tr>
    </w:tbl>
    <w:p w:rsidR="00C04B44" w:rsidRPr="00C04B44" w:rsidRDefault="00C04B44" w:rsidP="00C04B44">
      <w:r>
        <w:t>Состояние фильтра: вздутие и частичное отслоение резины более 70 % площади</w:t>
      </w:r>
    </w:p>
    <w:p w:rsidR="00C04B44" w:rsidRDefault="00C04B44" w:rsidP="00C04B44">
      <w:pPr>
        <w:ind w:left="360"/>
        <w:jc w:val="both"/>
      </w:pPr>
    </w:p>
    <w:p w:rsidR="00C04B44" w:rsidRDefault="00C04B44" w:rsidP="00C04B44">
      <w:pPr>
        <w:ind w:left="360"/>
        <w:jc w:val="both"/>
      </w:pPr>
    </w:p>
    <w:p w:rsidR="00C04B44" w:rsidRDefault="00C04B44" w:rsidP="00C04B44">
      <w:pPr>
        <w:ind w:left="360"/>
        <w:jc w:val="both"/>
      </w:pPr>
      <w:r>
        <w:t>МФДС №4 (механический фильтр  дождевых стоков)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69"/>
        <w:gridCol w:w="5068"/>
      </w:tblGrid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B44" w:rsidRDefault="00C04B4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Механический фильтр дождевых стоков </w:t>
            </w:r>
            <w:proofErr w:type="spellStart"/>
            <w:r>
              <w:rPr>
                <w:b/>
                <w:szCs w:val="20"/>
              </w:rPr>
              <w:t>стоков</w:t>
            </w:r>
            <w:proofErr w:type="spellEnd"/>
            <w:r>
              <w:rPr>
                <w:b/>
                <w:szCs w:val="20"/>
              </w:rPr>
              <w:t xml:space="preserve"> типа ФОВ 3,0-0,6 (МФДС №4)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r>
              <w:t xml:space="preserve">фильтр служит для очистки  сточных вод </w:t>
            </w:r>
            <w:proofErr w:type="spellStart"/>
            <w:r>
              <w:t>промливневой</w:t>
            </w:r>
            <w:proofErr w:type="spellEnd"/>
            <w:r>
              <w:t xml:space="preserve"> канализации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изготовления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1978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ввода в эксплуатацию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1980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Диаметр, м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>Давление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0,6 МПа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 xml:space="preserve">Среда 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сточные воды 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Температура обрабатываемой воды, С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 более 40</w:t>
            </w:r>
            <w:r>
              <w:rPr>
                <w:szCs w:val="20"/>
                <w:vertAlign w:val="superscript"/>
              </w:rPr>
              <w:t>0</w:t>
            </w:r>
            <w:r>
              <w:rPr>
                <w:szCs w:val="20"/>
              </w:rPr>
              <w:t xml:space="preserve"> С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Дата последнего капитального ремонта с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становлением АКЗ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1997 год</w:t>
            </w:r>
          </w:p>
        </w:tc>
      </w:tr>
    </w:tbl>
    <w:p w:rsidR="00C04B44" w:rsidRPr="00C04B44" w:rsidRDefault="00C04B44" w:rsidP="00C04B44">
      <w:r>
        <w:t>Состояние фильтра: вздутие и частичное отслоение резины более 60 % площади</w:t>
      </w:r>
    </w:p>
    <w:p w:rsidR="00C04B44" w:rsidRDefault="00C04B44" w:rsidP="00C04B44"/>
    <w:p w:rsidR="00C04B44" w:rsidRDefault="00C04B44" w:rsidP="00C04B44"/>
    <w:p w:rsidR="00C04B44" w:rsidRDefault="00C04B44" w:rsidP="00C04B44">
      <w:pPr>
        <w:ind w:left="360"/>
        <w:jc w:val="both"/>
      </w:pPr>
      <w:r>
        <w:t>1СУФ 3 (</w:t>
      </w:r>
      <w:proofErr w:type="spellStart"/>
      <w:r>
        <w:t>сульфоугольный</w:t>
      </w:r>
      <w:proofErr w:type="spellEnd"/>
      <w:r>
        <w:t xml:space="preserve"> фильтр)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69"/>
        <w:gridCol w:w="5068"/>
      </w:tblGrid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B44" w:rsidRDefault="00C04B4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Механический фильтр типа ФОВ 3,4-1,0 (1СУФ №3)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r>
              <w:t xml:space="preserve">фильтр служит для удаления из основного конденсата  блока мелкодисперсной взвеси 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изготовления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1980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ввода в эксплуатацию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1981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Диаметр, м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3,4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>Давление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1,0 МПа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 xml:space="preserve">Среда 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конденсат 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Температура обрабатываемой воды, С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 более 60</w:t>
            </w:r>
            <w:r>
              <w:rPr>
                <w:szCs w:val="20"/>
                <w:vertAlign w:val="superscript"/>
              </w:rPr>
              <w:t>0</w:t>
            </w:r>
            <w:r>
              <w:rPr>
                <w:szCs w:val="20"/>
              </w:rPr>
              <w:t xml:space="preserve"> С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Дата последнего капитального ремонта с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становлением АКЗ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 производился</w:t>
            </w:r>
          </w:p>
        </w:tc>
      </w:tr>
    </w:tbl>
    <w:p w:rsidR="00C04B44" w:rsidRPr="00C04B44" w:rsidRDefault="00C04B44" w:rsidP="00C04B44">
      <w:r>
        <w:t>Состояние фильтра: отсутствует гуммировка в верхней части фильтра на  50 % площади покрытия.</w:t>
      </w:r>
    </w:p>
    <w:p w:rsidR="00C04B44" w:rsidRPr="00C04B44" w:rsidRDefault="00C04B44" w:rsidP="00C04B44"/>
    <w:p w:rsidR="00C04B44" w:rsidRDefault="00C04B44" w:rsidP="00C04B44">
      <w:pPr>
        <w:ind w:left="360"/>
        <w:jc w:val="both"/>
      </w:pPr>
      <w:r>
        <w:t>ДК №3  (</w:t>
      </w:r>
      <w:proofErr w:type="spellStart"/>
      <w:r>
        <w:t>декарбонизатор</w:t>
      </w:r>
      <w:proofErr w:type="spellEnd"/>
      <w:r>
        <w:t xml:space="preserve"> БФ№3)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69"/>
        <w:gridCol w:w="5068"/>
      </w:tblGrid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B44" w:rsidRDefault="00C04B44">
            <w:pPr>
              <w:jc w:val="center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Декарбонизатор</w:t>
            </w:r>
            <w:proofErr w:type="spellEnd"/>
            <w:r>
              <w:rPr>
                <w:b/>
                <w:szCs w:val="20"/>
              </w:rPr>
              <w:t xml:space="preserve"> №3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r>
              <w:t>Предназначены для удаления из воды свобо</w:t>
            </w:r>
            <w:r>
              <w:t>д</w:t>
            </w:r>
            <w:r>
              <w:t xml:space="preserve">ной углекислоты  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изготовления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1978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ввода в эксплуатацию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1980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Диаметр, м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2,0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>Давление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0,6 МПа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 xml:space="preserve">Среда 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кислая 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Температура обрабатываемой воды, С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 более 30</w:t>
            </w:r>
            <w:r>
              <w:rPr>
                <w:szCs w:val="20"/>
                <w:vertAlign w:val="superscript"/>
              </w:rPr>
              <w:t>0</w:t>
            </w:r>
            <w:r>
              <w:rPr>
                <w:szCs w:val="20"/>
              </w:rPr>
              <w:t xml:space="preserve"> С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Дата последнего капитального ремонта с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становлением АКЗ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Не производился</w:t>
            </w:r>
          </w:p>
        </w:tc>
      </w:tr>
    </w:tbl>
    <w:p w:rsidR="00C04B44" w:rsidRDefault="00C04B44" w:rsidP="00C04B44">
      <w:r>
        <w:t xml:space="preserve">Состояние бака: повреждение внутренней АКЗ на 50% площади покрытия. </w:t>
      </w:r>
    </w:p>
    <w:p w:rsidR="00C04B44" w:rsidRDefault="00C04B44" w:rsidP="00C04B44">
      <w:pPr>
        <w:pStyle w:val="4"/>
        <w:jc w:val="left"/>
      </w:pPr>
    </w:p>
    <w:p w:rsidR="00C04B44" w:rsidRDefault="00C04B44" w:rsidP="00C04B44"/>
    <w:p w:rsidR="00C04B44" w:rsidRDefault="00C04B44" w:rsidP="00C04B44">
      <w:pPr>
        <w:ind w:left="360"/>
        <w:jc w:val="both"/>
      </w:pPr>
      <w:r>
        <w:t>БАВ (бак агрессивных вод)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69"/>
        <w:gridCol w:w="5068"/>
      </w:tblGrid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B44" w:rsidRDefault="00C04B4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Бак агрессивных вод  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r>
              <w:t xml:space="preserve">Бак  служит для сбора сильно агрессивных сред  растворов кислых и щелочных вод, при регенерации фильтров БОУ   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изготовления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2010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ввода в эксплуатацию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2010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Диаметр, м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>Давление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 налив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 xml:space="preserve">Среда 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Кислая, щелочная 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Объем, м</w:t>
            </w:r>
            <w:r>
              <w:rPr>
                <w:szCs w:val="20"/>
                <w:vertAlign w:val="superscript"/>
              </w:rPr>
              <w:t>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40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Температура обрабатываемой воды, С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 более 100</w:t>
            </w:r>
            <w:r>
              <w:rPr>
                <w:szCs w:val="20"/>
                <w:vertAlign w:val="superscript"/>
              </w:rPr>
              <w:t>0</w:t>
            </w:r>
            <w:r>
              <w:rPr>
                <w:szCs w:val="20"/>
              </w:rPr>
              <w:t xml:space="preserve"> С</w:t>
            </w:r>
          </w:p>
        </w:tc>
      </w:tr>
      <w:tr w:rsidR="00C04B44" w:rsidTr="00C04B44">
        <w:trPr>
          <w:jc w:val="center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Дата последнего капитального ремонта с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становлением АКЗ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B44" w:rsidRDefault="00C04B4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 производился</w:t>
            </w:r>
          </w:p>
        </w:tc>
      </w:tr>
    </w:tbl>
    <w:p w:rsidR="008D7FBD" w:rsidRDefault="008D7FBD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B32494" w:rsidRDefault="00B32494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B32494" w:rsidRDefault="00B32494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56AA0" w:rsidRDefault="00656AA0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56AA0" w:rsidRDefault="00656AA0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56AA0" w:rsidRDefault="00656AA0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56AA0" w:rsidRDefault="00656AA0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56AA0" w:rsidRDefault="00656AA0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56AA0" w:rsidRDefault="00656AA0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56AA0" w:rsidRDefault="00656AA0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56AA0" w:rsidRDefault="00656AA0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56AA0" w:rsidRDefault="00656AA0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56AA0" w:rsidRDefault="00656AA0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56AA0" w:rsidRDefault="00656AA0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56AA0" w:rsidRDefault="00656AA0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56AA0" w:rsidRDefault="00656AA0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56AA0" w:rsidRDefault="00656AA0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56AA0" w:rsidRDefault="00656AA0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56AA0" w:rsidRDefault="00656AA0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56AA0" w:rsidRDefault="00656AA0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56AA0" w:rsidRDefault="00656AA0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56AA0" w:rsidRDefault="00656AA0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56AA0" w:rsidRDefault="00656AA0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56AA0" w:rsidRDefault="00656AA0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56AA0" w:rsidRDefault="00656AA0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56AA0" w:rsidRDefault="00656AA0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B32494" w:rsidRDefault="00B32494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332B2E" w:rsidRDefault="00332B2E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332B2E" w:rsidRDefault="00332B2E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332B2E" w:rsidRDefault="00332B2E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B72639" w:rsidRDefault="00B72639" w:rsidP="00B72639">
      <w:pPr>
        <w:jc w:val="right"/>
        <w:rPr>
          <w:b/>
        </w:rPr>
      </w:pPr>
      <w:r>
        <w:rPr>
          <w:b/>
        </w:rPr>
        <w:lastRenderedPageBreak/>
        <w:t>Приложение №4</w:t>
      </w:r>
    </w:p>
    <w:p w:rsidR="00273B66" w:rsidRDefault="00273B66" w:rsidP="00732D27">
      <w:pPr>
        <w:jc w:val="center"/>
        <w:rPr>
          <w:b/>
        </w:rPr>
      </w:pPr>
      <w:r>
        <w:rPr>
          <w:b/>
        </w:rPr>
        <w:t>Графики ремонтов оборудования</w:t>
      </w:r>
    </w:p>
    <w:p w:rsidR="00273B66" w:rsidRDefault="00273B66" w:rsidP="00732D27">
      <w:pPr>
        <w:jc w:val="center"/>
        <w:rPr>
          <w:b/>
        </w:rPr>
      </w:pPr>
    </w:p>
    <w:p w:rsidR="00214158" w:rsidRPr="00732D27" w:rsidRDefault="00732D27" w:rsidP="00732D27">
      <w:pPr>
        <w:jc w:val="center"/>
        <w:rPr>
          <w:b/>
        </w:rPr>
      </w:pPr>
      <w:r w:rsidRPr="00732D27">
        <w:rPr>
          <w:b/>
        </w:rPr>
        <w:t xml:space="preserve">График </w:t>
      </w:r>
    </w:p>
    <w:p w:rsidR="00732D27" w:rsidRPr="00732D27" w:rsidRDefault="00732D27" w:rsidP="00732D27">
      <w:pPr>
        <w:jc w:val="center"/>
        <w:rPr>
          <w:b/>
        </w:rPr>
      </w:pPr>
      <w:r w:rsidRPr="00732D27">
        <w:rPr>
          <w:b/>
        </w:rPr>
        <w:t>ремонта вспомогательного оборудования КНД на 2014 год</w:t>
      </w:r>
    </w:p>
    <w:tbl>
      <w:tblPr>
        <w:tblW w:w="0" w:type="auto"/>
        <w:jc w:val="center"/>
        <w:tblInd w:w="-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3"/>
        <w:gridCol w:w="3030"/>
        <w:gridCol w:w="525"/>
        <w:gridCol w:w="526"/>
        <w:gridCol w:w="525"/>
        <w:gridCol w:w="526"/>
        <w:gridCol w:w="525"/>
        <w:gridCol w:w="526"/>
        <w:gridCol w:w="525"/>
        <w:gridCol w:w="526"/>
        <w:gridCol w:w="525"/>
        <w:gridCol w:w="526"/>
        <w:gridCol w:w="525"/>
        <w:gridCol w:w="526"/>
      </w:tblGrid>
      <w:tr w:rsidR="00214158" w:rsidTr="00BA1758">
        <w:trPr>
          <w:trHeight w:hRule="exact" w:val="699"/>
          <w:jc w:val="center"/>
        </w:trPr>
        <w:tc>
          <w:tcPr>
            <w:tcW w:w="833" w:type="dxa"/>
            <w:vMerge w:val="restart"/>
            <w:vAlign w:val="center"/>
          </w:tcPr>
          <w:p w:rsidR="00214158" w:rsidRPr="00214158" w:rsidRDefault="00214158" w:rsidP="00214158">
            <w:r w:rsidRPr="00214158">
              <w:t>№ п/п</w:t>
            </w:r>
          </w:p>
        </w:tc>
        <w:tc>
          <w:tcPr>
            <w:tcW w:w="3030" w:type="dxa"/>
            <w:vMerge w:val="restart"/>
            <w:vAlign w:val="center"/>
          </w:tcPr>
          <w:p w:rsidR="00214158" w:rsidRPr="00732D27" w:rsidRDefault="00214158" w:rsidP="00214158">
            <w:r>
              <w:t>Наименование оборудов</w:t>
            </w:r>
            <w:r>
              <w:t>а</w:t>
            </w:r>
            <w:r>
              <w:t>ния</w:t>
            </w:r>
          </w:p>
        </w:tc>
        <w:tc>
          <w:tcPr>
            <w:tcW w:w="6306" w:type="dxa"/>
            <w:gridSpan w:val="12"/>
            <w:vAlign w:val="center"/>
          </w:tcPr>
          <w:p w:rsidR="00214158" w:rsidRPr="00732D27" w:rsidRDefault="00214158" w:rsidP="00214158">
            <w:pPr>
              <w:jc w:val="center"/>
            </w:pPr>
            <w:r>
              <w:t>Месяц/вид ремонта</w:t>
            </w:r>
          </w:p>
        </w:tc>
      </w:tr>
      <w:tr w:rsidR="00214158" w:rsidTr="00BA1758">
        <w:trPr>
          <w:trHeight w:hRule="exact" w:val="699"/>
          <w:jc w:val="center"/>
        </w:trPr>
        <w:tc>
          <w:tcPr>
            <w:tcW w:w="833" w:type="dxa"/>
            <w:vMerge/>
            <w:vAlign w:val="center"/>
          </w:tcPr>
          <w:p w:rsidR="00214158" w:rsidRPr="00732D27" w:rsidRDefault="00214158" w:rsidP="00214158">
            <w:pPr>
              <w:ind w:left="360"/>
              <w:jc w:val="center"/>
              <w:rPr>
                <w:b/>
              </w:rPr>
            </w:pPr>
          </w:p>
        </w:tc>
        <w:tc>
          <w:tcPr>
            <w:tcW w:w="3030" w:type="dxa"/>
            <w:vMerge/>
            <w:vAlign w:val="center"/>
          </w:tcPr>
          <w:p w:rsidR="00214158" w:rsidRPr="00732D27" w:rsidRDefault="00214158" w:rsidP="00732D27"/>
        </w:tc>
        <w:tc>
          <w:tcPr>
            <w:tcW w:w="525" w:type="dxa"/>
            <w:vAlign w:val="center"/>
          </w:tcPr>
          <w:p w:rsidR="00214158" w:rsidRPr="00732D27" w:rsidRDefault="00214158" w:rsidP="00732D27">
            <w:pPr>
              <w:jc w:val="center"/>
            </w:pPr>
            <w:r>
              <w:t>1</w:t>
            </w:r>
          </w:p>
        </w:tc>
        <w:tc>
          <w:tcPr>
            <w:tcW w:w="526" w:type="dxa"/>
            <w:vAlign w:val="center"/>
          </w:tcPr>
          <w:p w:rsidR="00214158" w:rsidRPr="00732D27" w:rsidRDefault="00214158" w:rsidP="00732D27">
            <w:pPr>
              <w:jc w:val="center"/>
            </w:pPr>
            <w:r>
              <w:t>2</w:t>
            </w:r>
          </w:p>
        </w:tc>
        <w:tc>
          <w:tcPr>
            <w:tcW w:w="525" w:type="dxa"/>
            <w:vAlign w:val="center"/>
          </w:tcPr>
          <w:p w:rsidR="00214158" w:rsidRPr="00732D27" w:rsidRDefault="00214158" w:rsidP="00732D27">
            <w:pPr>
              <w:jc w:val="center"/>
            </w:pPr>
            <w:r>
              <w:t>3</w:t>
            </w:r>
          </w:p>
        </w:tc>
        <w:tc>
          <w:tcPr>
            <w:tcW w:w="526" w:type="dxa"/>
            <w:vAlign w:val="center"/>
          </w:tcPr>
          <w:p w:rsidR="00214158" w:rsidRPr="00732D27" w:rsidRDefault="00214158" w:rsidP="00732D27">
            <w:pPr>
              <w:jc w:val="center"/>
            </w:pPr>
            <w:r>
              <w:t>4</w:t>
            </w:r>
          </w:p>
        </w:tc>
        <w:tc>
          <w:tcPr>
            <w:tcW w:w="525" w:type="dxa"/>
            <w:vAlign w:val="center"/>
          </w:tcPr>
          <w:p w:rsidR="00214158" w:rsidRPr="00732D27" w:rsidRDefault="00214158" w:rsidP="00732D27">
            <w:pPr>
              <w:jc w:val="center"/>
            </w:pPr>
            <w:r>
              <w:t>5</w:t>
            </w:r>
          </w:p>
        </w:tc>
        <w:tc>
          <w:tcPr>
            <w:tcW w:w="526" w:type="dxa"/>
            <w:vAlign w:val="center"/>
          </w:tcPr>
          <w:p w:rsidR="00214158" w:rsidRPr="00732D27" w:rsidRDefault="00214158" w:rsidP="00732D27">
            <w:pPr>
              <w:jc w:val="center"/>
            </w:pPr>
            <w:r>
              <w:t>6</w:t>
            </w:r>
          </w:p>
        </w:tc>
        <w:tc>
          <w:tcPr>
            <w:tcW w:w="525" w:type="dxa"/>
            <w:vAlign w:val="center"/>
          </w:tcPr>
          <w:p w:rsidR="00214158" w:rsidRPr="00732D27" w:rsidRDefault="00214158" w:rsidP="00732D27">
            <w:pPr>
              <w:jc w:val="center"/>
            </w:pPr>
            <w:r>
              <w:t>7</w:t>
            </w:r>
          </w:p>
        </w:tc>
        <w:tc>
          <w:tcPr>
            <w:tcW w:w="526" w:type="dxa"/>
            <w:vAlign w:val="center"/>
          </w:tcPr>
          <w:p w:rsidR="00214158" w:rsidRPr="00732D27" w:rsidRDefault="00214158" w:rsidP="00732D27">
            <w:pPr>
              <w:jc w:val="center"/>
            </w:pPr>
            <w:r>
              <w:t>8</w:t>
            </w:r>
          </w:p>
        </w:tc>
        <w:tc>
          <w:tcPr>
            <w:tcW w:w="525" w:type="dxa"/>
            <w:vAlign w:val="center"/>
          </w:tcPr>
          <w:p w:rsidR="00214158" w:rsidRPr="00732D27" w:rsidRDefault="00214158" w:rsidP="00732D27">
            <w:pPr>
              <w:jc w:val="center"/>
            </w:pPr>
            <w:r>
              <w:t>9</w:t>
            </w:r>
          </w:p>
        </w:tc>
        <w:tc>
          <w:tcPr>
            <w:tcW w:w="526" w:type="dxa"/>
            <w:vAlign w:val="center"/>
          </w:tcPr>
          <w:p w:rsidR="00214158" w:rsidRPr="00732D27" w:rsidRDefault="00214158" w:rsidP="00732D27">
            <w:pPr>
              <w:jc w:val="center"/>
            </w:pPr>
            <w:r>
              <w:t>10</w:t>
            </w:r>
          </w:p>
        </w:tc>
        <w:tc>
          <w:tcPr>
            <w:tcW w:w="525" w:type="dxa"/>
            <w:vAlign w:val="center"/>
          </w:tcPr>
          <w:p w:rsidR="00214158" w:rsidRPr="00732D27" w:rsidRDefault="00214158" w:rsidP="00732D27">
            <w:pPr>
              <w:jc w:val="center"/>
            </w:pPr>
            <w:r>
              <w:t>11</w:t>
            </w:r>
          </w:p>
        </w:tc>
        <w:tc>
          <w:tcPr>
            <w:tcW w:w="526" w:type="dxa"/>
            <w:vAlign w:val="center"/>
          </w:tcPr>
          <w:p w:rsidR="00214158" w:rsidRPr="00732D27" w:rsidRDefault="00214158" w:rsidP="00732D27">
            <w:pPr>
              <w:jc w:val="center"/>
            </w:pPr>
            <w:r>
              <w:t>12</w:t>
            </w:r>
          </w:p>
        </w:tc>
      </w:tr>
      <w:tr w:rsidR="00732D27" w:rsidTr="00BA1758">
        <w:trPr>
          <w:trHeight w:hRule="exact" w:val="699"/>
          <w:jc w:val="center"/>
        </w:trPr>
        <w:tc>
          <w:tcPr>
            <w:tcW w:w="833" w:type="dxa"/>
            <w:vAlign w:val="center"/>
          </w:tcPr>
          <w:p w:rsidR="00732D27" w:rsidRPr="00732D27" w:rsidRDefault="00732D27" w:rsidP="00732D27">
            <w:pPr>
              <w:numPr>
                <w:ilvl w:val="0"/>
                <w:numId w:val="12"/>
              </w:numPr>
              <w:jc w:val="center"/>
            </w:pPr>
            <w:r w:rsidRPr="00732D27">
              <w:rPr>
                <w:b/>
              </w:rPr>
              <w:br w:type="page"/>
            </w:r>
          </w:p>
        </w:tc>
        <w:tc>
          <w:tcPr>
            <w:tcW w:w="3030" w:type="dxa"/>
            <w:vAlign w:val="center"/>
          </w:tcPr>
          <w:p w:rsidR="00732D27" w:rsidRPr="00732D27" w:rsidRDefault="00732D27" w:rsidP="00732D27">
            <w:r w:rsidRPr="00732D27">
              <w:t>Бак перелива</w:t>
            </w:r>
          </w:p>
          <w:p w:rsidR="00732D27" w:rsidRPr="00732D27" w:rsidRDefault="00732D27" w:rsidP="00732D27">
            <w:r w:rsidRPr="00732D27">
              <w:t>ГВС</w:t>
            </w: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  <w:r w:rsidRPr="00732D27">
              <w:t>Т</w:t>
            </w: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</w:tr>
      <w:tr w:rsidR="00732D27" w:rsidTr="00BA1758">
        <w:trPr>
          <w:trHeight w:hRule="exact" w:val="500"/>
          <w:jc w:val="center"/>
        </w:trPr>
        <w:tc>
          <w:tcPr>
            <w:tcW w:w="833" w:type="dxa"/>
            <w:vAlign w:val="center"/>
          </w:tcPr>
          <w:p w:rsidR="00732D27" w:rsidRPr="00732D27" w:rsidRDefault="00732D27" w:rsidP="00732D27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3030" w:type="dxa"/>
            <w:vAlign w:val="center"/>
          </w:tcPr>
          <w:p w:rsidR="00732D27" w:rsidRPr="00732D27" w:rsidRDefault="00732D27" w:rsidP="00732D27">
            <w:r w:rsidRPr="00732D27">
              <w:t>ДСА-1</w:t>
            </w: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  <w:r w:rsidRPr="00732D27">
              <w:t>Т</w:t>
            </w: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</w:tr>
      <w:tr w:rsidR="00732D27" w:rsidTr="00BA1758">
        <w:trPr>
          <w:trHeight w:hRule="exact" w:val="500"/>
          <w:jc w:val="center"/>
        </w:trPr>
        <w:tc>
          <w:tcPr>
            <w:tcW w:w="833" w:type="dxa"/>
            <w:vAlign w:val="center"/>
          </w:tcPr>
          <w:p w:rsidR="00732D27" w:rsidRPr="00732D27" w:rsidRDefault="00732D27" w:rsidP="00732D27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3030" w:type="dxa"/>
            <w:vAlign w:val="center"/>
          </w:tcPr>
          <w:p w:rsidR="00732D27" w:rsidRPr="00732D27" w:rsidRDefault="00732D27" w:rsidP="00732D27">
            <w:r w:rsidRPr="00732D27">
              <w:t>ДСА-2</w:t>
            </w: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  <w:r w:rsidRPr="00732D27">
              <w:t>Т</w:t>
            </w: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</w:tr>
      <w:tr w:rsidR="00732D27" w:rsidTr="00BA1758">
        <w:trPr>
          <w:trHeight w:hRule="exact" w:val="500"/>
          <w:jc w:val="center"/>
        </w:trPr>
        <w:tc>
          <w:tcPr>
            <w:tcW w:w="833" w:type="dxa"/>
            <w:vAlign w:val="center"/>
          </w:tcPr>
          <w:p w:rsidR="00732D27" w:rsidRPr="00732D27" w:rsidRDefault="00732D27" w:rsidP="00732D27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3030" w:type="dxa"/>
            <w:vAlign w:val="center"/>
          </w:tcPr>
          <w:p w:rsidR="00732D27" w:rsidRPr="00732D27" w:rsidRDefault="00732D27" w:rsidP="00732D27">
            <w:r w:rsidRPr="00732D27">
              <w:t>ПСВ-1</w:t>
            </w: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  <w:r w:rsidRPr="00732D27">
              <w:t>Т</w:t>
            </w: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</w:tr>
      <w:tr w:rsidR="00732D27" w:rsidTr="00BA1758">
        <w:trPr>
          <w:trHeight w:hRule="exact" w:val="500"/>
          <w:jc w:val="center"/>
        </w:trPr>
        <w:tc>
          <w:tcPr>
            <w:tcW w:w="833" w:type="dxa"/>
            <w:vAlign w:val="center"/>
          </w:tcPr>
          <w:p w:rsidR="00732D27" w:rsidRPr="00732D27" w:rsidRDefault="00732D27" w:rsidP="00732D27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3030" w:type="dxa"/>
            <w:vAlign w:val="center"/>
          </w:tcPr>
          <w:p w:rsidR="00732D27" w:rsidRPr="00732D27" w:rsidRDefault="00732D27" w:rsidP="00732D27">
            <w:r w:rsidRPr="00732D27">
              <w:t>ПСВ-2</w:t>
            </w: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  <w:r w:rsidRPr="00732D27">
              <w:t>Т</w:t>
            </w: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</w:tr>
      <w:tr w:rsidR="00732D27" w:rsidTr="00BA1758">
        <w:trPr>
          <w:trHeight w:hRule="exact" w:val="500"/>
          <w:jc w:val="center"/>
        </w:trPr>
        <w:tc>
          <w:tcPr>
            <w:tcW w:w="833" w:type="dxa"/>
            <w:vAlign w:val="center"/>
          </w:tcPr>
          <w:p w:rsidR="00732D27" w:rsidRPr="00732D27" w:rsidRDefault="00732D27" w:rsidP="00732D27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3030" w:type="dxa"/>
            <w:vAlign w:val="center"/>
          </w:tcPr>
          <w:p w:rsidR="00732D27" w:rsidRPr="00732D27" w:rsidRDefault="00732D27" w:rsidP="00732D27">
            <w:r w:rsidRPr="00732D27">
              <w:t>ПСВ-3</w:t>
            </w: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  <w:r w:rsidRPr="00732D27">
              <w:t>Т</w:t>
            </w: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</w:tr>
      <w:tr w:rsidR="00732D27" w:rsidTr="00BA1758">
        <w:trPr>
          <w:trHeight w:hRule="exact" w:val="500"/>
          <w:jc w:val="center"/>
        </w:trPr>
        <w:tc>
          <w:tcPr>
            <w:tcW w:w="833" w:type="dxa"/>
            <w:vAlign w:val="center"/>
          </w:tcPr>
          <w:p w:rsidR="00732D27" w:rsidRPr="00732D27" w:rsidRDefault="00732D27" w:rsidP="00732D27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3030" w:type="dxa"/>
            <w:vAlign w:val="center"/>
          </w:tcPr>
          <w:p w:rsidR="00732D27" w:rsidRPr="00732D27" w:rsidRDefault="00732D27" w:rsidP="00732D27">
            <w:r w:rsidRPr="00732D27">
              <w:t>РПП</w:t>
            </w: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  <w:r w:rsidRPr="00732D27">
              <w:t>Т</w:t>
            </w: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</w:tr>
      <w:tr w:rsidR="00732D27" w:rsidTr="00BA1758">
        <w:trPr>
          <w:trHeight w:hRule="exact" w:val="500"/>
          <w:jc w:val="center"/>
        </w:trPr>
        <w:tc>
          <w:tcPr>
            <w:tcW w:w="833" w:type="dxa"/>
            <w:vAlign w:val="center"/>
          </w:tcPr>
          <w:p w:rsidR="00732D27" w:rsidRPr="00732D27" w:rsidRDefault="00732D27" w:rsidP="00732D27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3030" w:type="dxa"/>
            <w:vAlign w:val="center"/>
          </w:tcPr>
          <w:p w:rsidR="00732D27" w:rsidRPr="00732D27" w:rsidRDefault="00732D27" w:rsidP="00732D27">
            <w:proofErr w:type="spellStart"/>
            <w:r w:rsidRPr="00732D27">
              <w:t>Дрен.бак</w:t>
            </w:r>
            <w:proofErr w:type="spellEnd"/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  <w:r w:rsidRPr="00732D27">
              <w:t>Т</w:t>
            </w: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</w:tr>
      <w:tr w:rsidR="00732D27" w:rsidTr="00BA1758">
        <w:trPr>
          <w:trHeight w:hRule="exact" w:val="546"/>
          <w:jc w:val="center"/>
        </w:trPr>
        <w:tc>
          <w:tcPr>
            <w:tcW w:w="833" w:type="dxa"/>
            <w:vAlign w:val="center"/>
          </w:tcPr>
          <w:p w:rsidR="00732D27" w:rsidRPr="00732D27" w:rsidRDefault="00732D27" w:rsidP="00732D27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3030" w:type="dxa"/>
            <w:vAlign w:val="center"/>
          </w:tcPr>
          <w:p w:rsidR="00732D27" w:rsidRPr="00732D27" w:rsidRDefault="00732D27" w:rsidP="00732D27">
            <w:proofErr w:type="spellStart"/>
            <w:r w:rsidRPr="00732D27">
              <w:t>Барбатер</w:t>
            </w:r>
            <w:proofErr w:type="spellEnd"/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  <w:r w:rsidRPr="00732D27">
              <w:t>Т</w:t>
            </w: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</w:tr>
      <w:tr w:rsidR="00732D27" w:rsidTr="00BA1758">
        <w:trPr>
          <w:trHeight w:hRule="exact" w:val="546"/>
          <w:jc w:val="center"/>
        </w:trPr>
        <w:tc>
          <w:tcPr>
            <w:tcW w:w="833" w:type="dxa"/>
            <w:vAlign w:val="center"/>
          </w:tcPr>
          <w:p w:rsidR="00732D27" w:rsidRPr="00732D27" w:rsidRDefault="00732D27" w:rsidP="00732D27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3030" w:type="dxa"/>
            <w:vAlign w:val="center"/>
          </w:tcPr>
          <w:p w:rsidR="00732D27" w:rsidRPr="00732D27" w:rsidRDefault="00732D27" w:rsidP="00732D27">
            <w:r w:rsidRPr="00732D27">
              <w:t>РНП</w:t>
            </w: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  <w:r w:rsidRPr="00732D27">
              <w:t>Т</w:t>
            </w: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5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  <w:tc>
          <w:tcPr>
            <w:tcW w:w="526" w:type="dxa"/>
            <w:vAlign w:val="center"/>
          </w:tcPr>
          <w:p w:rsidR="00732D27" w:rsidRPr="00732D27" w:rsidRDefault="00732D27" w:rsidP="00732D27">
            <w:pPr>
              <w:jc w:val="center"/>
            </w:pPr>
          </w:p>
        </w:tc>
      </w:tr>
    </w:tbl>
    <w:p w:rsidR="00B56D3E" w:rsidRDefault="00B56D3E" w:rsidP="00732D27">
      <w:pPr>
        <w:jc w:val="center"/>
        <w:rPr>
          <w:b/>
        </w:rPr>
      </w:pPr>
    </w:p>
    <w:p w:rsidR="00732D27" w:rsidRPr="00732D27" w:rsidRDefault="00732D27" w:rsidP="00732D27">
      <w:pPr>
        <w:rPr>
          <w:b/>
        </w:rPr>
      </w:pPr>
      <w:r w:rsidRPr="00732D27">
        <w:rPr>
          <w:b/>
        </w:rPr>
        <w:t xml:space="preserve">                                                                                График </w:t>
      </w:r>
    </w:p>
    <w:p w:rsidR="00732D27" w:rsidRPr="00732D27" w:rsidRDefault="00732D27" w:rsidP="00732D27">
      <w:pPr>
        <w:jc w:val="center"/>
        <w:rPr>
          <w:b/>
        </w:rPr>
      </w:pPr>
      <w:r w:rsidRPr="00732D27">
        <w:rPr>
          <w:b/>
        </w:rPr>
        <w:t xml:space="preserve">ремонтов оборудования ТТЦ (в </w:t>
      </w:r>
      <w:proofErr w:type="spellStart"/>
      <w:r w:rsidRPr="00732D27">
        <w:rPr>
          <w:b/>
        </w:rPr>
        <w:t>т.ч</w:t>
      </w:r>
      <w:proofErr w:type="spellEnd"/>
      <w:r w:rsidRPr="00732D27">
        <w:rPr>
          <w:b/>
        </w:rPr>
        <w:t>. электродвигатели) на 2014 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412"/>
        <w:gridCol w:w="540"/>
        <w:gridCol w:w="540"/>
        <w:gridCol w:w="542"/>
        <w:gridCol w:w="12"/>
        <w:gridCol w:w="529"/>
        <w:gridCol w:w="508"/>
        <w:gridCol w:w="8"/>
        <w:gridCol w:w="517"/>
        <w:gridCol w:w="20"/>
        <w:gridCol w:w="530"/>
        <w:gridCol w:w="40"/>
        <w:gridCol w:w="564"/>
        <w:gridCol w:w="26"/>
        <w:gridCol w:w="525"/>
        <w:gridCol w:w="508"/>
        <w:gridCol w:w="597"/>
        <w:gridCol w:w="550"/>
        <w:gridCol w:w="648"/>
      </w:tblGrid>
      <w:tr w:rsidR="00732D27" w:rsidRPr="00732D27" w:rsidTr="00BA1758">
        <w:trPr>
          <w:cantSplit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№</w:t>
            </w:r>
          </w:p>
          <w:p w:rsidR="00732D27" w:rsidRPr="00732D27" w:rsidRDefault="00732D27">
            <w:r w:rsidRPr="00732D27">
              <w:t>п/п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C7393B" w:rsidRDefault="00732D27">
            <w:r w:rsidRPr="00C7393B">
              <w:t xml:space="preserve">Наименование </w:t>
            </w:r>
          </w:p>
          <w:p w:rsidR="00732D27" w:rsidRPr="00C7393B" w:rsidRDefault="00732D27">
            <w:r w:rsidRPr="00C7393B">
              <w:t>оборудования</w:t>
            </w:r>
          </w:p>
        </w:tc>
        <w:tc>
          <w:tcPr>
            <w:tcW w:w="655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C7393B" w:rsidRDefault="00732D27">
            <w:r w:rsidRPr="00C7393B">
              <w:t xml:space="preserve">                                             М е с я ц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C7393B" w:rsidRDefault="00732D27">
            <w:r w:rsidRPr="00C7393B">
              <w:t>При-м</w:t>
            </w:r>
            <w:r w:rsidRPr="00C7393B">
              <w:t>е</w:t>
            </w:r>
            <w:r w:rsidRPr="00C7393B">
              <w:t>ча-</w:t>
            </w:r>
            <w:proofErr w:type="spellStart"/>
            <w:r w:rsidRPr="00C7393B">
              <w:t>ние</w:t>
            </w:r>
            <w:proofErr w:type="spellEnd"/>
          </w:p>
        </w:tc>
      </w:tr>
      <w:tr w:rsidR="00732D27" w:rsidRPr="00732D27" w:rsidTr="00BA1758">
        <w:trPr>
          <w:cantSplit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D27" w:rsidRPr="00732D27" w:rsidRDefault="00732D27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D27" w:rsidRPr="00732D27" w:rsidRDefault="00732D27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C7393B">
            <w: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C7393B">
            <w: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C7393B">
            <w:r>
              <w:t>3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C7393B">
            <w: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C7393B">
            <w:r>
              <w:t>5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C7393B">
            <w:r>
              <w:t>6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C7393B">
            <w:r>
              <w:t>7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C7393B" w:rsidRDefault="00C7393B">
            <w:r>
              <w:t>8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C7393B" w:rsidRDefault="00C7393B">
            <w:r>
              <w:t>9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C7393B" w:rsidRDefault="00C7393B">
            <w:r>
              <w:t>10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C7393B" w:rsidRDefault="00C7393B">
            <w: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C7393B" w:rsidRDefault="00C7393B" w:rsidP="00C7393B">
            <w:pPr>
              <w:jc w:val="center"/>
            </w:pPr>
            <w:r>
              <w:t>12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D27" w:rsidRPr="00732D27" w:rsidRDefault="00732D27"/>
        </w:tc>
      </w:tr>
      <w:tr w:rsidR="00732D27" w:rsidRPr="00732D27" w:rsidTr="00BA1758">
        <w:trPr>
          <w:trHeight w:val="25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 w:rsidP="00732D27">
            <w:pPr>
              <w:jc w:val="center"/>
              <w:rPr>
                <w:b/>
              </w:rPr>
            </w:pPr>
            <w:r w:rsidRPr="00732D27">
              <w:rPr>
                <w:b/>
              </w:rPr>
              <w:t xml:space="preserve">Насосы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 w:rsidP="00732D27">
            <w:pPr>
              <w:jc w:val="center"/>
            </w:pPr>
            <w:r w:rsidRPr="00732D27">
              <w:t xml:space="preserve"> </w:t>
            </w:r>
            <w:r w:rsidRPr="00732D27">
              <w:rPr>
                <w:bCs/>
              </w:rPr>
              <w:t>1МН-1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1МН-2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1МН-3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Т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4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1МН-4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С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5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НРМ-1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6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НРМ-2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С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7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2МН-1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8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2МН-2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9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2МН-3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10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2МН-4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К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11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2МН-5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12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2ВМН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К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13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НПГ-1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lastRenderedPageBreak/>
              <w:t>14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НПГ-2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15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НПГ-3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16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НПГ-4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К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17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НПДП-1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18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НПДП-2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С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19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НОК-1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С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20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НОК-2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21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НПЛС-1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22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НПЛС-2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К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23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НПЛС-3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К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24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НПЛС-4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25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НПЗВ-1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К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26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НПЗВ-2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К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27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НПЗВ-3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28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НПФ-1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С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29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НПФ-2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С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30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НПФ-3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31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НПФ-4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32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НПТ-1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-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33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НПТ-2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-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34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НЗП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35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НПМ-1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36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НПМ-2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37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 xml:space="preserve">            МН-1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38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МН-2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39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МН-3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40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НДФ-1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С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41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НДФ-2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42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НДЗЛ-1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К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43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НДЗЛ-2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С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44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НДМЗ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45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НДАУ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К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46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НДМА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С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rPr>
                <w:b/>
                <w:bCs/>
              </w:rPr>
            </w:pPr>
            <w:r w:rsidRPr="00732D27">
              <w:rPr>
                <w:b/>
                <w:bCs/>
              </w:rPr>
              <w:t xml:space="preserve">        Фильтры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47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rPr>
                <w:b/>
                <w:bCs/>
              </w:rPr>
            </w:pPr>
            <w:r w:rsidRPr="00732D27">
              <w:rPr>
                <w:b/>
                <w:bCs/>
              </w:rPr>
              <w:t xml:space="preserve">           </w:t>
            </w:r>
            <w:r w:rsidRPr="00732D27">
              <w:t>ФГО-1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48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ФГО-2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49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ФГО-3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50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ФГО-4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51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ФГОР-1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52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ФГОР-2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53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ФТО-1А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54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ФТО-1Б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55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ФТО-2А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56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ФТО-2Б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57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ФТО-3А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58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ФТО-3Б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59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ФТО-4А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Т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60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ФТО-4Б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61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ФТО-5А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62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ФТО-5Б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lastRenderedPageBreak/>
              <w:t>63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ВФТО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64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ФОК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  <w:rPr>
                <w:b/>
                <w:bCs/>
              </w:rPr>
            </w:pPr>
            <w:r w:rsidRPr="00732D27">
              <w:rPr>
                <w:b/>
                <w:bCs/>
              </w:rPr>
              <w:t>Подогреватели</w:t>
            </w:r>
          </w:p>
          <w:p w:rsidR="00732D27" w:rsidRPr="00732D27" w:rsidRDefault="00732D27">
            <w:pPr>
              <w:jc w:val="center"/>
              <w:rPr>
                <w:b/>
                <w:bCs/>
              </w:rPr>
            </w:pPr>
            <w:r w:rsidRPr="00732D27">
              <w:rPr>
                <w:b/>
                <w:bCs/>
              </w:rPr>
              <w:t xml:space="preserve">мазута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65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ПМ-1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К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66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ПМ-2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К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67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ПМ-3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68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ПМ-4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69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ПМ-5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70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ПМ-6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71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ПМ-7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К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72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ПМ-8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-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73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ПМ-9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74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ПМ-10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75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ПМ-11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76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ПМ-12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  <w:rPr>
                <w:b/>
                <w:bCs/>
              </w:rPr>
            </w:pPr>
            <w:proofErr w:type="spellStart"/>
            <w:r w:rsidRPr="00732D27">
              <w:rPr>
                <w:b/>
                <w:bCs/>
              </w:rPr>
              <w:t>Водоуказатель</w:t>
            </w:r>
            <w:proofErr w:type="spellEnd"/>
            <w:r w:rsidRPr="00732D27">
              <w:rPr>
                <w:b/>
                <w:bCs/>
              </w:rPr>
              <w:t>-</w:t>
            </w:r>
          </w:p>
          <w:p w:rsidR="00732D27" w:rsidRPr="00732D27" w:rsidRDefault="00732D27">
            <w:pPr>
              <w:jc w:val="center"/>
              <w:rPr>
                <w:b/>
                <w:bCs/>
              </w:rPr>
            </w:pPr>
            <w:proofErr w:type="spellStart"/>
            <w:r w:rsidRPr="00732D27">
              <w:rPr>
                <w:b/>
                <w:bCs/>
              </w:rPr>
              <w:t>ные</w:t>
            </w:r>
            <w:proofErr w:type="spellEnd"/>
            <w:r w:rsidRPr="00732D27">
              <w:rPr>
                <w:b/>
                <w:bCs/>
              </w:rPr>
              <w:t xml:space="preserve"> колонки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77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К-1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78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К-2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79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К-3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80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К-4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81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К-5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82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К-6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rPr>
                <w:b/>
                <w:bCs/>
              </w:rPr>
            </w:pPr>
            <w:proofErr w:type="spellStart"/>
            <w:r w:rsidRPr="00732D27">
              <w:rPr>
                <w:b/>
                <w:bCs/>
              </w:rPr>
              <w:t>Маслоочиститель-ные</w:t>
            </w:r>
            <w:proofErr w:type="spellEnd"/>
            <w:r w:rsidRPr="00732D27">
              <w:rPr>
                <w:b/>
                <w:bCs/>
              </w:rPr>
              <w:t xml:space="preserve"> установки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83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МОУ-1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84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МОУ-2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85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МОУ-3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 w:rsidP="00C7393B">
            <w:pPr>
              <w:jc w:val="center"/>
              <w:rPr>
                <w:b/>
                <w:bCs/>
              </w:rPr>
            </w:pPr>
            <w:r w:rsidRPr="00732D27">
              <w:rPr>
                <w:b/>
                <w:bCs/>
              </w:rPr>
              <w:t>Приемные</w:t>
            </w:r>
          </w:p>
          <w:p w:rsidR="00732D27" w:rsidRPr="00732D27" w:rsidRDefault="00732D27" w:rsidP="00C7393B">
            <w:pPr>
              <w:jc w:val="center"/>
              <w:rPr>
                <w:b/>
                <w:bCs/>
              </w:rPr>
            </w:pPr>
            <w:r w:rsidRPr="00732D27">
              <w:rPr>
                <w:b/>
                <w:bCs/>
              </w:rPr>
              <w:t>емкости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86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ПЕ-1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87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ПЕ-2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 xml:space="preserve">   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 w:rsidP="00732D27">
            <w:pPr>
              <w:jc w:val="center"/>
              <w:rPr>
                <w:b/>
              </w:rPr>
            </w:pPr>
            <w:r w:rsidRPr="00732D27">
              <w:rPr>
                <w:b/>
              </w:rPr>
              <w:t>Резервуары мазута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88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 w:rsidP="00732D27">
            <w:pPr>
              <w:jc w:val="center"/>
            </w:pPr>
            <w:r w:rsidRPr="00732D27">
              <w:t>РМ-1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89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 w:rsidP="00732D27">
            <w:pPr>
              <w:jc w:val="center"/>
            </w:pPr>
            <w:r w:rsidRPr="00732D27">
              <w:t>РМ-2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90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 w:rsidP="00732D27">
            <w:pPr>
              <w:jc w:val="center"/>
            </w:pPr>
            <w:r w:rsidRPr="00732D27">
              <w:t>РМ-3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К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К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К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91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 w:rsidP="00732D27">
            <w:pPr>
              <w:jc w:val="center"/>
            </w:pPr>
            <w:r w:rsidRPr="00732D27">
              <w:t>РМ-4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92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 w:rsidP="00732D27">
            <w:pPr>
              <w:jc w:val="center"/>
            </w:pPr>
            <w:r w:rsidRPr="00732D27">
              <w:t>РМ-5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214158" w:rsidRDefault="00732D27" w:rsidP="00214158">
            <w:pPr>
              <w:rPr>
                <w:b/>
              </w:rPr>
            </w:pPr>
            <w:r w:rsidRPr="00214158">
              <w:rPr>
                <w:b/>
              </w:rPr>
              <w:t xml:space="preserve">             Баки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93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 xml:space="preserve">            БСЗД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94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БСК-1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95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БСК-2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96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 xml:space="preserve">            БПК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97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 xml:space="preserve">            РБСК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98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МБ-1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99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МБ-2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100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МБ-3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101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МБ-4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102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МБ-5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103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МБ-6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lastRenderedPageBreak/>
              <w:t>104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МБ-7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  <w:tr w:rsidR="00732D27" w:rsidRPr="00732D27" w:rsidTr="00BA1758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r w:rsidRPr="00732D27">
              <w:t>105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МБ-8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D27" w:rsidRPr="00732D27" w:rsidRDefault="00732D27">
            <w:pPr>
              <w:jc w:val="center"/>
            </w:pPr>
            <w:r w:rsidRPr="00732D27">
              <w:t>Т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27" w:rsidRPr="00732D27" w:rsidRDefault="00732D27"/>
        </w:tc>
      </w:tr>
    </w:tbl>
    <w:p w:rsidR="00B56D3E" w:rsidRDefault="00B56D3E" w:rsidP="00C7393B">
      <w:pPr>
        <w:jc w:val="center"/>
        <w:rPr>
          <w:b/>
        </w:rPr>
      </w:pPr>
    </w:p>
    <w:p w:rsidR="00B56D3E" w:rsidRDefault="00B56D3E" w:rsidP="00C7393B">
      <w:pPr>
        <w:jc w:val="center"/>
        <w:rPr>
          <w:b/>
        </w:rPr>
      </w:pPr>
    </w:p>
    <w:p w:rsidR="00C7393B" w:rsidRPr="00C7393B" w:rsidRDefault="00C7393B" w:rsidP="00C7393B">
      <w:pPr>
        <w:jc w:val="center"/>
        <w:rPr>
          <w:b/>
        </w:rPr>
      </w:pPr>
      <w:r w:rsidRPr="00C7393B">
        <w:rPr>
          <w:b/>
        </w:rPr>
        <w:t>График</w:t>
      </w:r>
    </w:p>
    <w:p w:rsidR="00732D27" w:rsidRDefault="00C7393B" w:rsidP="00C7393B">
      <w:pPr>
        <w:jc w:val="center"/>
        <w:rPr>
          <w:b/>
        </w:rPr>
      </w:pPr>
      <w:r w:rsidRPr="00C7393B">
        <w:rPr>
          <w:b/>
        </w:rPr>
        <w:t>ремонта ДСВ и эжекторов</w:t>
      </w:r>
      <w:r w:rsidR="000905CF">
        <w:rPr>
          <w:b/>
        </w:rPr>
        <w:t xml:space="preserve"> на 2014 год</w:t>
      </w:r>
    </w:p>
    <w:tbl>
      <w:tblPr>
        <w:tblW w:w="0" w:type="auto"/>
        <w:jc w:val="center"/>
        <w:tblInd w:w="-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2"/>
        <w:gridCol w:w="2126"/>
        <w:gridCol w:w="578"/>
        <w:gridCol w:w="579"/>
        <w:gridCol w:w="579"/>
        <w:gridCol w:w="579"/>
        <w:gridCol w:w="579"/>
        <w:gridCol w:w="579"/>
        <w:gridCol w:w="578"/>
        <w:gridCol w:w="579"/>
        <w:gridCol w:w="579"/>
        <w:gridCol w:w="579"/>
        <w:gridCol w:w="579"/>
        <w:gridCol w:w="579"/>
      </w:tblGrid>
      <w:tr w:rsidR="00C7393B" w:rsidTr="00BA1758">
        <w:trPr>
          <w:jc w:val="center"/>
        </w:trPr>
        <w:tc>
          <w:tcPr>
            <w:tcW w:w="1062" w:type="dxa"/>
            <w:vMerge w:val="restart"/>
            <w:vAlign w:val="center"/>
          </w:tcPr>
          <w:p w:rsidR="00C7393B" w:rsidRPr="00214158" w:rsidRDefault="00C7393B" w:rsidP="00E0352F">
            <w:r w:rsidRPr="00214158">
              <w:t>№ п/п</w:t>
            </w:r>
          </w:p>
        </w:tc>
        <w:tc>
          <w:tcPr>
            <w:tcW w:w="2126" w:type="dxa"/>
            <w:vMerge w:val="restart"/>
            <w:vAlign w:val="center"/>
          </w:tcPr>
          <w:p w:rsidR="00C7393B" w:rsidRPr="00732D27" w:rsidRDefault="00C7393B" w:rsidP="00E0352F">
            <w:r>
              <w:t>Наименование оборудования</w:t>
            </w:r>
          </w:p>
        </w:tc>
        <w:tc>
          <w:tcPr>
            <w:tcW w:w="6946" w:type="dxa"/>
            <w:gridSpan w:val="12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  <w:r>
              <w:t>Месяц/вид ремонта</w:t>
            </w:r>
          </w:p>
        </w:tc>
      </w:tr>
      <w:tr w:rsidR="00C7393B" w:rsidTr="00BA1758">
        <w:trPr>
          <w:jc w:val="center"/>
        </w:trPr>
        <w:tc>
          <w:tcPr>
            <w:tcW w:w="1062" w:type="dxa"/>
            <w:vMerge/>
            <w:vAlign w:val="center"/>
          </w:tcPr>
          <w:p w:rsidR="00C7393B" w:rsidRPr="00732D27" w:rsidRDefault="00C7393B" w:rsidP="00E0352F">
            <w:pPr>
              <w:ind w:left="360"/>
              <w:jc w:val="center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C7393B" w:rsidRPr="00732D27" w:rsidRDefault="00C7393B" w:rsidP="00E0352F"/>
        </w:tc>
        <w:tc>
          <w:tcPr>
            <w:tcW w:w="578" w:type="dxa"/>
            <w:vAlign w:val="center"/>
          </w:tcPr>
          <w:p w:rsidR="00C7393B" w:rsidRPr="00732D27" w:rsidRDefault="00C7393B" w:rsidP="00E0352F">
            <w:pPr>
              <w:jc w:val="center"/>
            </w:pPr>
            <w:r>
              <w:t>1</w:t>
            </w:r>
          </w:p>
        </w:tc>
        <w:tc>
          <w:tcPr>
            <w:tcW w:w="579" w:type="dxa"/>
            <w:vAlign w:val="center"/>
          </w:tcPr>
          <w:p w:rsidR="00C7393B" w:rsidRPr="00732D27" w:rsidRDefault="00C7393B" w:rsidP="00E0352F">
            <w:pPr>
              <w:jc w:val="center"/>
            </w:pPr>
            <w:r>
              <w:t>2</w:t>
            </w:r>
          </w:p>
        </w:tc>
        <w:tc>
          <w:tcPr>
            <w:tcW w:w="579" w:type="dxa"/>
            <w:vAlign w:val="center"/>
          </w:tcPr>
          <w:p w:rsidR="00C7393B" w:rsidRPr="00732D27" w:rsidRDefault="00C7393B" w:rsidP="00E0352F">
            <w:pPr>
              <w:jc w:val="center"/>
            </w:pPr>
            <w:r>
              <w:t>3</w:t>
            </w:r>
          </w:p>
        </w:tc>
        <w:tc>
          <w:tcPr>
            <w:tcW w:w="579" w:type="dxa"/>
            <w:vAlign w:val="center"/>
          </w:tcPr>
          <w:p w:rsidR="00C7393B" w:rsidRPr="00732D27" w:rsidRDefault="00C7393B" w:rsidP="00E0352F">
            <w:pPr>
              <w:jc w:val="center"/>
            </w:pPr>
            <w:r>
              <w:t>4</w:t>
            </w:r>
          </w:p>
        </w:tc>
        <w:tc>
          <w:tcPr>
            <w:tcW w:w="579" w:type="dxa"/>
            <w:vAlign w:val="center"/>
          </w:tcPr>
          <w:p w:rsidR="00C7393B" w:rsidRPr="00732D27" w:rsidRDefault="00C7393B" w:rsidP="00E0352F">
            <w:pPr>
              <w:jc w:val="center"/>
            </w:pPr>
            <w:r>
              <w:t>5</w:t>
            </w:r>
          </w:p>
        </w:tc>
        <w:tc>
          <w:tcPr>
            <w:tcW w:w="579" w:type="dxa"/>
            <w:vAlign w:val="center"/>
          </w:tcPr>
          <w:p w:rsidR="00C7393B" w:rsidRPr="00732D27" w:rsidRDefault="00C7393B" w:rsidP="00E0352F">
            <w:pPr>
              <w:jc w:val="center"/>
            </w:pPr>
            <w:r>
              <w:t>6</w:t>
            </w:r>
          </w:p>
        </w:tc>
        <w:tc>
          <w:tcPr>
            <w:tcW w:w="578" w:type="dxa"/>
            <w:vAlign w:val="center"/>
          </w:tcPr>
          <w:p w:rsidR="00C7393B" w:rsidRPr="00732D27" w:rsidRDefault="00C7393B" w:rsidP="00E0352F">
            <w:pPr>
              <w:jc w:val="center"/>
            </w:pPr>
            <w:r>
              <w:t>7</w:t>
            </w:r>
          </w:p>
        </w:tc>
        <w:tc>
          <w:tcPr>
            <w:tcW w:w="579" w:type="dxa"/>
            <w:vAlign w:val="center"/>
          </w:tcPr>
          <w:p w:rsidR="00C7393B" w:rsidRPr="00732D27" w:rsidRDefault="00C7393B" w:rsidP="00E0352F">
            <w:pPr>
              <w:jc w:val="center"/>
            </w:pPr>
            <w:r>
              <w:t>8</w:t>
            </w:r>
          </w:p>
        </w:tc>
        <w:tc>
          <w:tcPr>
            <w:tcW w:w="579" w:type="dxa"/>
            <w:vAlign w:val="center"/>
          </w:tcPr>
          <w:p w:rsidR="00C7393B" w:rsidRPr="00732D27" w:rsidRDefault="00C7393B" w:rsidP="00E0352F">
            <w:pPr>
              <w:jc w:val="center"/>
            </w:pPr>
            <w:r>
              <w:t>9</w:t>
            </w:r>
          </w:p>
        </w:tc>
        <w:tc>
          <w:tcPr>
            <w:tcW w:w="579" w:type="dxa"/>
            <w:vAlign w:val="center"/>
          </w:tcPr>
          <w:p w:rsidR="00C7393B" w:rsidRPr="00732D27" w:rsidRDefault="00C7393B" w:rsidP="00E0352F">
            <w:pPr>
              <w:jc w:val="center"/>
            </w:pPr>
            <w:r>
              <w:t>10</w:t>
            </w:r>
          </w:p>
        </w:tc>
        <w:tc>
          <w:tcPr>
            <w:tcW w:w="579" w:type="dxa"/>
            <w:vAlign w:val="center"/>
          </w:tcPr>
          <w:p w:rsidR="00C7393B" w:rsidRPr="00732D27" w:rsidRDefault="00C7393B" w:rsidP="00E0352F">
            <w:pPr>
              <w:jc w:val="center"/>
            </w:pPr>
            <w:r>
              <w:t>11</w:t>
            </w:r>
          </w:p>
        </w:tc>
        <w:tc>
          <w:tcPr>
            <w:tcW w:w="579" w:type="dxa"/>
            <w:vAlign w:val="center"/>
          </w:tcPr>
          <w:p w:rsidR="00C7393B" w:rsidRPr="00732D27" w:rsidRDefault="00C7393B" w:rsidP="00E0352F">
            <w:pPr>
              <w:jc w:val="center"/>
            </w:pPr>
            <w:r>
              <w:t>12</w:t>
            </w:r>
          </w:p>
        </w:tc>
      </w:tr>
      <w:tr w:rsidR="00C7393B" w:rsidTr="00BA1758">
        <w:trPr>
          <w:jc w:val="center"/>
        </w:trPr>
        <w:tc>
          <w:tcPr>
            <w:tcW w:w="1062" w:type="dxa"/>
            <w:vAlign w:val="center"/>
          </w:tcPr>
          <w:p w:rsidR="00C7393B" w:rsidRDefault="00C7393B" w:rsidP="00C7393B">
            <w:pPr>
              <w:numPr>
                <w:ilvl w:val="0"/>
                <w:numId w:val="13"/>
              </w:numPr>
              <w:jc w:val="center"/>
              <w:rPr>
                <w:sz w:val="28"/>
              </w:rPr>
            </w:pPr>
          </w:p>
        </w:tc>
        <w:tc>
          <w:tcPr>
            <w:tcW w:w="2126" w:type="dxa"/>
            <w:vAlign w:val="center"/>
          </w:tcPr>
          <w:p w:rsidR="00C7393B" w:rsidRDefault="00C7393B" w:rsidP="00E0352F">
            <w:pPr>
              <w:rPr>
                <w:sz w:val="28"/>
              </w:rPr>
            </w:pPr>
            <w:r>
              <w:rPr>
                <w:sz w:val="28"/>
              </w:rPr>
              <w:t>ДСВ-1А</w:t>
            </w:r>
          </w:p>
        </w:tc>
        <w:tc>
          <w:tcPr>
            <w:tcW w:w="578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8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</w:tr>
      <w:tr w:rsidR="00C7393B" w:rsidTr="00BA1758">
        <w:trPr>
          <w:jc w:val="center"/>
        </w:trPr>
        <w:tc>
          <w:tcPr>
            <w:tcW w:w="1062" w:type="dxa"/>
            <w:vAlign w:val="center"/>
          </w:tcPr>
          <w:p w:rsidR="00C7393B" w:rsidRDefault="00C7393B" w:rsidP="00C7393B">
            <w:pPr>
              <w:numPr>
                <w:ilvl w:val="0"/>
                <w:numId w:val="13"/>
              </w:numPr>
              <w:jc w:val="center"/>
              <w:rPr>
                <w:sz w:val="28"/>
              </w:rPr>
            </w:pPr>
          </w:p>
        </w:tc>
        <w:tc>
          <w:tcPr>
            <w:tcW w:w="2126" w:type="dxa"/>
            <w:vAlign w:val="center"/>
          </w:tcPr>
          <w:p w:rsidR="00C7393B" w:rsidRDefault="00C7393B" w:rsidP="00E0352F">
            <w:pPr>
              <w:rPr>
                <w:sz w:val="28"/>
              </w:rPr>
            </w:pPr>
            <w:r>
              <w:rPr>
                <w:sz w:val="28"/>
              </w:rPr>
              <w:t>ДСВ-1Б</w:t>
            </w:r>
          </w:p>
        </w:tc>
        <w:tc>
          <w:tcPr>
            <w:tcW w:w="578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8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</w:tr>
      <w:tr w:rsidR="00C7393B" w:rsidTr="00BA1758">
        <w:trPr>
          <w:jc w:val="center"/>
        </w:trPr>
        <w:tc>
          <w:tcPr>
            <w:tcW w:w="1062" w:type="dxa"/>
            <w:vAlign w:val="center"/>
          </w:tcPr>
          <w:p w:rsidR="00C7393B" w:rsidRDefault="00C7393B" w:rsidP="00C7393B">
            <w:pPr>
              <w:numPr>
                <w:ilvl w:val="0"/>
                <w:numId w:val="13"/>
              </w:numPr>
              <w:jc w:val="center"/>
              <w:rPr>
                <w:sz w:val="28"/>
              </w:rPr>
            </w:pPr>
          </w:p>
        </w:tc>
        <w:tc>
          <w:tcPr>
            <w:tcW w:w="2126" w:type="dxa"/>
            <w:vAlign w:val="center"/>
          </w:tcPr>
          <w:p w:rsidR="00C7393B" w:rsidRDefault="00C7393B" w:rsidP="00E0352F">
            <w:pPr>
              <w:rPr>
                <w:sz w:val="28"/>
              </w:rPr>
            </w:pPr>
            <w:r>
              <w:rPr>
                <w:sz w:val="28"/>
              </w:rPr>
              <w:t>ДСВ-1В</w:t>
            </w:r>
          </w:p>
        </w:tc>
        <w:tc>
          <w:tcPr>
            <w:tcW w:w="578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B72639" w:rsidP="00E0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8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</w:tr>
      <w:tr w:rsidR="00C7393B" w:rsidTr="00BA1758">
        <w:trPr>
          <w:jc w:val="center"/>
        </w:trPr>
        <w:tc>
          <w:tcPr>
            <w:tcW w:w="1062" w:type="dxa"/>
            <w:vAlign w:val="center"/>
          </w:tcPr>
          <w:p w:rsidR="00C7393B" w:rsidRDefault="00C7393B" w:rsidP="00C7393B">
            <w:pPr>
              <w:numPr>
                <w:ilvl w:val="0"/>
                <w:numId w:val="13"/>
              </w:numPr>
              <w:jc w:val="center"/>
              <w:rPr>
                <w:sz w:val="28"/>
              </w:rPr>
            </w:pPr>
          </w:p>
        </w:tc>
        <w:tc>
          <w:tcPr>
            <w:tcW w:w="2126" w:type="dxa"/>
            <w:vAlign w:val="center"/>
          </w:tcPr>
          <w:p w:rsidR="00C7393B" w:rsidRDefault="00C7393B" w:rsidP="00E0352F">
            <w:pPr>
              <w:rPr>
                <w:sz w:val="28"/>
              </w:rPr>
            </w:pPr>
            <w:r>
              <w:rPr>
                <w:sz w:val="28"/>
              </w:rPr>
              <w:t>ДСВ-2А</w:t>
            </w:r>
          </w:p>
        </w:tc>
        <w:tc>
          <w:tcPr>
            <w:tcW w:w="578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B72639" w:rsidP="00E0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</w:t>
            </w: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8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</w:tr>
      <w:tr w:rsidR="00C7393B" w:rsidTr="00BA1758">
        <w:trPr>
          <w:jc w:val="center"/>
        </w:trPr>
        <w:tc>
          <w:tcPr>
            <w:tcW w:w="1062" w:type="dxa"/>
            <w:vAlign w:val="center"/>
          </w:tcPr>
          <w:p w:rsidR="00C7393B" w:rsidRDefault="00C7393B" w:rsidP="00C7393B">
            <w:pPr>
              <w:numPr>
                <w:ilvl w:val="0"/>
                <w:numId w:val="13"/>
              </w:numPr>
              <w:jc w:val="center"/>
              <w:rPr>
                <w:sz w:val="28"/>
              </w:rPr>
            </w:pPr>
          </w:p>
        </w:tc>
        <w:tc>
          <w:tcPr>
            <w:tcW w:w="2126" w:type="dxa"/>
            <w:vAlign w:val="center"/>
          </w:tcPr>
          <w:p w:rsidR="00C7393B" w:rsidRDefault="00C7393B" w:rsidP="00E0352F">
            <w:pPr>
              <w:rPr>
                <w:sz w:val="28"/>
              </w:rPr>
            </w:pPr>
            <w:r>
              <w:rPr>
                <w:sz w:val="28"/>
              </w:rPr>
              <w:t>ДСВ-2Б</w:t>
            </w:r>
          </w:p>
        </w:tc>
        <w:tc>
          <w:tcPr>
            <w:tcW w:w="578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8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</w:tr>
      <w:tr w:rsidR="00C7393B" w:rsidTr="00BA1758">
        <w:trPr>
          <w:jc w:val="center"/>
        </w:trPr>
        <w:tc>
          <w:tcPr>
            <w:tcW w:w="1062" w:type="dxa"/>
            <w:vAlign w:val="center"/>
          </w:tcPr>
          <w:p w:rsidR="00C7393B" w:rsidRDefault="00C7393B" w:rsidP="00C7393B">
            <w:pPr>
              <w:numPr>
                <w:ilvl w:val="0"/>
                <w:numId w:val="13"/>
              </w:numPr>
              <w:jc w:val="center"/>
              <w:rPr>
                <w:sz w:val="28"/>
              </w:rPr>
            </w:pPr>
          </w:p>
        </w:tc>
        <w:tc>
          <w:tcPr>
            <w:tcW w:w="2126" w:type="dxa"/>
            <w:vAlign w:val="center"/>
          </w:tcPr>
          <w:p w:rsidR="00C7393B" w:rsidRDefault="00C7393B" w:rsidP="00E0352F">
            <w:pPr>
              <w:rPr>
                <w:sz w:val="28"/>
              </w:rPr>
            </w:pPr>
            <w:r>
              <w:rPr>
                <w:sz w:val="28"/>
              </w:rPr>
              <w:t>ДСВ-2В</w:t>
            </w:r>
          </w:p>
        </w:tc>
        <w:tc>
          <w:tcPr>
            <w:tcW w:w="578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8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</w:tr>
      <w:tr w:rsidR="00C7393B" w:rsidTr="00BA1758">
        <w:trPr>
          <w:jc w:val="center"/>
        </w:trPr>
        <w:tc>
          <w:tcPr>
            <w:tcW w:w="1062" w:type="dxa"/>
            <w:vAlign w:val="center"/>
          </w:tcPr>
          <w:p w:rsidR="00C7393B" w:rsidRDefault="00C7393B" w:rsidP="00C7393B">
            <w:pPr>
              <w:numPr>
                <w:ilvl w:val="0"/>
                <w:numId w:val="13"/>
              </w:numPr>
              <w:jc w:val="center"/>
              <w:rPr>
                <w:sz w:val="28"/>
              </w:rPr>
            </w:pPr>
          </w:p>
        </w:tc>
        <w:tc>
          <w:tcPr>
            <w:tcW w:w="2126" w:type="dxa"/>
            <w:vAlign w:val="center"/>
          </w:tcPr>
          <w:p w:rsidR="00C7393B" w:rsidRDefault="00C7393B" w:rsidP="00E0352F">
            <w:pPr>
              <w:rPr>
                <w:sz w:val="28"/>
              </w:rPr>
            </w:pPr>
            <w:r>
              <w:rPr>
                <w:sz w:val="28"/>
              </w:rPr>
              <w:t>ДСВ-3А</w:t>
            </w:r>
          </w:p>
        </w:tc>
        <w:tc>
          <w:tcPr>
            <w:tcW w:w="578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8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</w:tr>
      <w:tr w:rsidR="00C7393B" w:rsidTr="00BA1758">
        <w:trPr>
          <w:jc w:val="center"/>
        </w:trPr>
        <w:tc>
          <w:tcPr>
            <w:tcW w:w="1062" w:type="dxa"/>
            <w:vAlign w:val="center"/>
          </w:tcPr>
          <w:p w:rsidR="00C7393B" w:rsidRDefault="00C7393B" w:rsidP="00C7393B">
            <w:pPr>
              <w:numPr>
                <w:ilvl w:val="0"/>
                <w:numId w:val="13"/>
              </w:numPr>
              <w:jc w:val="center"/>
              <w:rPr>
                <w:sz w:val="28"/>
              </w:rPr>
            </w:pPr>
          </w:p>
        </w:tc>
        <w:tc>
          <w:tcPr>
            <w:tcW w:w="2126" w:type="dxa"/>
            <w:vAlign w:val="center"/>
          </w:tcPr>
          <w:p w:rsidR="00C7393B" w:rsidRDefault="00C7393B" w:rsidP="00E0352F">
            <w:pPr>
              <w:rPr>
                <w:sz w:val="28"/>
              </w:rPr>
            </w:pPr>
            <w:r>
              <w:rPr>
                <w:sz w:val="28"/>
              </w:rPr>
              <w:t>ДСВ-3Б</w:t>
            </w:r>
          </w:p>
        </w:tc>
        <w:tc>
          <w:tcPr>
            <w:tcW w:w="578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8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</w:tr>
      <w:tr w:rsidR="00C7393B" w:rsidTr="00BA1758">
        <w:trPr>
          <w:jc w:val="center"/>
        </w:trPr>
        <w:tc>
          <w:tcPr>
            <w:tcW w:w="1062" w:type="dxa"/>
            <w:vAlign w:val="center"/>
          </w:tcPr>
          <w:p w:rsidR="00C7393B" w:rsidRDefault="00C7393B" w:rsidP="00C7393B">
            <w:pPr>
              <w:numPr>
                <w:ilvl w:val="0"/>
                <w:numId w:val="13"/>
              </w:numPr>
              <w:jc w:val="center"/>
              <w:rPr>
                <w:sz w:val="28"/>
              </w:rPr>
            </w:pPr>
          </w:p>
        </w:tc>
        <w:tc>
          <w:tcPr>
            <w:tcW w:w="2126" w:type="dxa"/>
            <w:vAlign w:val="center"/>
          </w:tcPr>
          <w:p w:rsidR="00C7393B" w:rsidRDefault="00C7393B" w:rsidP="00E0352F">
            <w:pPr>
              <w:rPr>
                <w:sz w:val="28"/>
              </w:rPr>
            </w:pPr>
            <w:r>
              <w:rPr>
                <w:sz w:val="28"/>
              </w:rPr>
              <w:t>ДСВ-3В</w:t>
            </w:r>
          </w:p>
        </w:tc>
        <w:tc>
          <w:tcPr>
            <w:tcW w:w="578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8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  <w:tc>
          <w:tcPr>
            <w:tcW w:w="579" w:type="dxa"/>
            <w:vAlign w:val="center"/>
          </w:tcPr>
          <w:p w:rsidR="00C7393B" w:rsidRDefault="00C7393B" w:rsidP="00E0352F">
            <w:pPr>
              <w:jc w:val="center"/>
              <w:rPr>
                <w:sz w:val="28"/>
              </w:rPr>
            </w:pPr>
          </w:p>
        </w:tc>
      </w:tr>
    </w:tbl>
    <w:p w:rsidR="00732D27" w:rsidRDefault="00732D27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B56D3E" w:rsidRDefault="00B56D3E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0905CF" w:rsidRPr="000905CF" w:rsidRDefault="000905CF" w:rsidP="000905CF">
      <w:pPr>
        <w:jc w:val="center"/>
        <w:rPr>
          <w:b/>
        </w:rPr>
      </w:pPr>
      <w:r w:rsidRPr="000905CF">
        <w:rPr>
          <w:b/>
        </w:rPr>
        <w:t xml:space="preserve">График </w:t>
      </w:r>
    </w:p>
    <w:p w:rsidR="000905CF" w:rsidRPr="000905CF" w:rsidRDefault="000905CF" w:rsidP="000905CF">
      <w:pPr>
        <w:jc w:val="center"/>
        <w:rPr>
          <w:b/>
        </w:rPr>
      </w:pPr>
      <w:r w:rsidRPr="000905CF">
        <w:rPr>
          <w:b/>
        </w:rPr>
        <w:t>ремонта насосного оборудования КНД</w:t>
      </w:r>
    </w:p>
    <w:p w:rsidR="00C7393B" w:rsidRDefault="000905CF" w:rsidP="000905CF">
      <w:pPr>
        <w:jc w:val="center"/>
        <w:rPr>
          <w:b/>
        </w:rPr>
      </w:pPr>
      <w:r w:rsidRPr="000905CF">
        <w:rPr>
          <w:b/>
        </w:rPr>
        <w:t xml:space="preserve">(в </w:t>
      </w:r>
      <w:proofErr w:type="spellStart"/>
      <w:r w:rsidRPr="000905CF">
        <w:rPr>
          <w:b/>
        </w:rPr>
        <w:t>т.ч</w:t>
      </w:r>
      <w:proofErr w:type="spellEnd"/>
      <w:r w:rsidRPr="000905CF">
        <w:rPr>
          <w:b/>
        </w:rPr>
        <w:t xml:space="preserve">. электродвигатели) </w:t>
      </w:r>
      <w:r>
        <w:rPr>
          <w:b/>
        </w:rPr>
        <w:t>на 2014 год</w:t>
      </w:r>
    </w:p>
    <w:tbl>
      <w:tblPr>
        <w:tblW w:w="0" w:type="auto"/>
        <w:jc w:val="center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2"/>
        <w:gridCol w:w="1843"/>
        <w:gridCol w:w="639"/>
        <w:gridCol w:w="524"/>
        <w:gridCol w:w="43"/>
        <w:gridCol w:w="524"/>
        <w:gridCol w:w="43"/>
        <w:gridCol w:w="567"/>
        <w:gridCol w:w="554"/>
        <w:gridCol w:w="13"/>
        <w:gridCol w:w="709"/>
        <w:gridCol w:w="567"/>
        <w:gridCol w:w="567"/>
        <w:gridCol w:w="567"/>
        <w:gridCol w:w="567"/>
        <w:gridCol w:w="568"/>
        <w:gridCol w:w="496"/>
      </w:tblGrid>
      <w:tr w:rsidR="000905CF" w:rsidTr="00273B66">
        <w:trPr>
          <w:cantSplit/>
          <w:jc w:val="center"/>
        </w:trPr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05CF" w:rsidRPr="00214158" w:rsidRDefault="000905CF" w:rsidP="00E0352F">
            <w:r w:rsidRPr="00214158"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05CF" w:rsidRPr="00732D27" w:rsidRDefault="000905CF" w:rsidP="00E0352F">
            <w:r>
              <w:t>Наименование оборудования</w:t>
            </w:r>
          </w:p>
        </w:tc>
        <w:tc>
          <w:tcPr>
            <w:tcW w:w="69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  <w:r>
              <w:t>Месяц/вид ремонта</w:t>
            </w: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Pr="00732D27" w:rsidRDefault="000905CF" w:rsidP="00E0352F">
            <w:pPr>
              <w:ind w:left="360"/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Pr="00732D27" w:rsidRDefault="000905CF" w:rsidP="00E0352F"/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Pr="00732D27" w:rsidRDefault="000905CF" w:rsidP="00E0352F">
            <w:pPr>
              <w:jc w:val="center"/>
            </w:pPr>
            <w: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Pr="00732D27" w:rsidRDefault="000905CF" w:rsidP="00E0352F">
            <w:pPr>
              <w:jc w:val="center"/>
            </w:pPr>
            <w: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Pr="00732D27" w:rsidRDefault="000905CF" w:rsidP="00E0352F">
            <w:pPr>
              <w:jc w:val="center"/>
            </w:pPr>
            <w:r>
              <w:t>3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Pr="00732D27" w:rsidRDefault="000905CF" w:rsidP="00E0352F">
            <w:pPr>
              <w:jc w:val="center"/>
            </w:pPr>
            <w:r>
              <w:t>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Pr="00732D27" w:rsidRDefault="000905CF" w:rsidP="00E0352F">
            <w:pPr>
              <w:jc w:val="center"/>
            </w:pPr>
            <w:r>
              <w:t>5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Pr="00732D27" w:rsidRDefault="000905CF" w:rsidP="00E0352F">
            <w:pPr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Pr="00732D27" w:rsidRDefault="000905CF" w:rsidP="00E0352F">
            <w:pPr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Pr="00732D27" w:rsidRDefault="000905CF" w:rsidP="00E0352F">
            <w:pPr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Pr="00732D27" w:rsidRDefault="000905CF" w:rsidP="00E0352F">
            <w:pPr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Pr="00732D27" w:rsidRDefault="000905CF" w:rsidP="00E0352F">
            <w:pPr>
              <w:jc w:val="center"/>
            </w:pPr>
            <w: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Pr="00732D27" w:rsidRDefault="000905CF" w:rsidP="00E0352F">
            <w:pPr>
              <w:jc w:val="center"/>
            </w:pPr>
            <w:r>
              <w:t>11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Pr="00732D27" w:rsidRDefault="000905CF" w:rsidP="00E0352F">
            <w:pPr>
              <w:jc w:val="center"/>
            </w:pPr>
            <w:r>
              <w:t>12</w:t>
            </w: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НПСВ-1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НПСВ-2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НПСВ-3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НПСВ-4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НПСВ-5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НРВ-1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НРВ-2</w:t>
            </w:r>
          </w:p>
        </w:tc>
        <w:tc>
          <w:tcPr>
            <w:tcW w:w="69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КОНСЕРВАЦИЯ</w:t>
            </w: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НРВ-3</w:t>
            </w:r>
          </w:p>
        </w:tc>
        <w:tc>
          <w:tcPr>
            <w:tcW w:w="69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КОНСЕРВАЦИЯ</w:t>
            </w: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НРВ-4</w:t>
            </w:r>
          </w:p>
        </w:tc>
        <w:tc>
          <w:tcPr>
            <w:tcW w:w="69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КОНСЕРВАЦИЯ</w:t>
            </w: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НРВ-5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НРВ-6</w:t>
            </w:r>
          </w:p>
        </w:tc>
        <w:tc>
          <w:tcPr>
            <w:tcW w:w="69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КОНСЕРВАЦИЯ</w:t>
            </w: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НРВ-7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НРВ-8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НРВ-9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НПЗ-1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С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НПЗ-2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С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НПЗ-3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НПЗ-4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НПЛ-1</w:t>
            </w:r>
          </w:p>
        </w:tc>
        <w:tc>
          <w:tcPr>
            <w:tcW w:w="69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КОНСЕРВАЦИЯ</w:t>
            </w: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НПЛ-2</w:t>
            </w:r>
          </w:p>
        </w:tc>
        <w:tc>
          <w:tcPr>
            <w:tcW w:w="69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КОНСЕРВАЦИЯ</w:t>
            </w: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НПЛ-3</w:t>
            </w:r>
          </w:p>
        </w:tc>
        <w:tc>
          <w:tcPr>
            <w:tcW w:w="69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КОНСЕРВАЦИЯ</w:t>
            </w: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НПЛ-4</w:t>
            </w:r>
          </w:p>
        </w:tc>
        <w:tc>
          <w:tcPr>
            <w:tcW w:w="69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КОНСЕРВАЦИЯ</w:t>
            </w: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ПЭН-1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ПЭН-2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С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ПЭН-3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НДБ-1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НДБ-2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НСВ-1</w:t>
            </w:r>
          </w:p>
        </w:tc>
        <w:tc>
          <w:tcPr>
            <w:tcW w:w="69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КОНСЕРВАЦИЯ</w:t>
            </w: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НСВ-2</w:t>
            </w:r>
          </w:p>
        </w:tc>
        <w:tc>
          <w:tcPr>
            <w:tcW w:w="69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КОНСЕРВАЦИЯ</w:t>
            </w: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НООВ-1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НООВ-2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НООВ-9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НООВ-10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НКП-5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НКП-6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НЗС-1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</w:tr>
      <w:tr w:rsidR="000905CF" w:rsidTr="00273B66">
        <w:trPr>
          <w:cantSplit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 w:rsidP="000905C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5CF" w:rsidRDefault="000905CF">
            <w:r>
              <w:t>НЗС-2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5CF" w:rsidRDefault="000905CF">
            <w:pPr>
              <w:jc w:val="center"/>
            </w:pPr>
            <w: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CF" w:rsidRDefault="000905CF">
            <w:pPr>
              <w:jc w:val="center"/>
            </w:pPr>
          </w:p>
        </w:tc>
      </w:tr>
    </w:tbl>
    <w:p w:rsidR="00B56D3E" w:rsidRDefault="00B56D3E" w:rsidP="00B56D3E"/>
    <w:p w:rsidR="00B56D3E" w:rsidRPr="00B56D3E" w:rsidRDefault="00B56D3E" w:rsidP="00B56D3E"/>
    <w:p w:rsidR="00B56D3E" w:rsidRPr="00AD277A" w:rsidRDefault="00B56D3E" w:rsidP="00B56D3E">
      <w:pPr>
        <w:jc w:val="center"/>
        <w:rPr>
          <w:b/>
        </w:rPr>
      </w:pPr>
      <w:r w:rsidRPr="00AD277A">
        <w:rPr>
          <w:b/>
        </w:rPr>
        <w:t xml:space="preserve">График </w:t>
      </w:r>
    </w:p>
    <w:p w:rsidR="00B56D3E" w:rsidRPr="00AD277A" w:rsidRDefault="00B56D3E" w:rsidP="00B56D3E">
      <w:pPr>
        <w:jc w:val="center"/>
        <w:rPr>
          <w:b/>
        </w:rPr>
      </w:pPr>
      <w:r w:rsidRPr="00AD277A">
        <w:rPr>
          <w:b/>
        </w:rPr>
        <w:t xml:space="preserve">ремонта насосного оборудования </w:t>
      </w:r>
      <w:proofErr w:type="spellStart"/>
      <w:r w:rsidRPr="00AD277A">
        <w:rPr>
          <w:b/>
        </w:rPr>
        <w:t>циркнасосной</w:t>
      </w:r>
      <w:proofErr w:type="spellEnd"/>
      <w:r w:rsidRPr="00AD277A">
        <w:rPr>
          <w:b/>
        </w:rPr>
        <w:t xml:space="preserve"> </w:t>
      </w:r>
    </w:p>
    <w:p w:rsidR="00B56D3E" w:rsidRPr="00AD277A" w:rsidRDefault="00B56D3E" w:rsidP="00B56D3E">
      <w:pPr>
        <w:jc w:val="center"/>
        <w:rPr>
          <w:b/>
        </w:rPr>
      </w:pPr>
      <w:r w:rsidRPr="00AD277A">
        <w:rPr>
          <w:b/>
        </w:rPr>
        <w:t xml:space="preserve">(в </w:t>
      </w:r>
      <w:proofErr w:type="spellStart"/>
      <w:r w:rsidRPr="00AD277A">
        <w:rPr>
          <w:b/>
        </w:rPr>
        <w:t>т.ч</w:t>
      </w:r>
      <w:proofErr w:type="spellEnd"/>
      <w:r w:rsidRPr="00AD277A">
        <w:rPr>
          <w:b/>
        </w:rPr>
        <w:t xml:space="preserve">. электродвигатели) </w:t>
      </w:r>
      <w:r>
        <w:rPr>
          <w:b/>
        </w:rPr>
        <w:t>на 2014 год</w:t>
      </w:r>
    </w:p>
    <w:tbl>
      <w:tblPr>
        <w:tblW w:w="0" w:type="auto"/>
        <w:jc w:val="center"/>
        <w:tblInd w:w="-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2618"/>
        <w:gridCol w:w="563"/>
        <w:gridCol w:w="563"/>
        <w:gridCol w:w="564"/>
        <w:gridCol w:w="563"/>
        <w:gridCol w:w="564"/>
        <w:gridCol w:w="563"/>
        <w:gridCol w:w="563"/>
        <w:gridCol w:w="564"/>
        <w:gridCol w:w="563"/>
        <w:gridCol w:w="564"/>
        <w:gridCol w:w="563"/>
        <w:gridCol w:w="564"/>
      </w:tblGrid>
      <w:tr w:rsidR="00B56D3E" w:rsidTr="00F754C0">
        <w:trPr>
          <w:cantSplit/>
          <w:jc w:val="center"/>
        </w:trPr>
        <w:tc>
          <w:tcPr>
            <w:tcW w:w="876" w:type="dxa"/>
            <w:vMerge w:val="restart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2618" w:type="dxa"/>
            <w:vMerge w:val="restart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Наименование об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рудования</w:t>
            </w:r>
          </w:p>
        </w:tc>
        <w:tc>
          <w:tcPr>
            <w:tcW w:w="6761" w:type="dxa"/>
            <w:gridSpan w:val="12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Месяц/вид ремонта</w:t>
            </w:r>
          </w:p>
        </w:tc>
      </w:tr>
      <w:tr w:rsidR="00B56D3E" w:rsidTr="00F754C0">
        <w:trPr>
          <w:cantSplit/>
          <w:jc w:val="center"/>
        </w:trPr>
        <w:tc>
          <w:tcPr>
            <w:tcW w:w="876" w:type="dxa"/>
            <w:vMerge/>
            <w:vAlign w:val="center"/>
          </w:tcPr>
          <w:p w:rsidR="00B56D3E" w:rsidRDefault="00B56D3E" w:rsidP="00F754C0">
            <w:pPr>
              <w:rPr>
                <w:sz w:val="28"/>
              </w:rPr>
            </w:pPr>
          </w:p>
        </w:tc>
        <w:tc>
          <w:tcPr>
            <w:tcW w:w="2618" w:type="dxa"/>
            <w:vMerge/>
            <w:vAlign w:val="center"/>
          </w:tcPr>
          <w:p w:rsidR="00B56D3E" w:rsidRDefault="00B56D3E" w:rsidP="00F754C0">
            <w:pPr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B56D3E" w:rsidTr="00F754C0">
        <w:trPr>
          <w:cantSplit/>
          <w:jc w:val="center"/>
        </w:trPr>
        <w:tc>
          <w:tcPr>
            <w:tcW w:w="876" w:type="dxa"/>
            <w:vAlign w:val="center"/>
          </w:tcPr>
          <w:p w:rsidR="00B56D3E" w:rsidRDefault="00B56D3E" w:rsidP="00F754C0">
            <w:pPr>
              <w:numPr>
                <w:ilvl w:val="0"/>
                <w:numId w:val="24"/>
              </w:numPr>
              <w:jc w:val="center"/>
              <w:rPr>
                <w:sz w:val="28"/>
              </w:rPr>
            </w:pPr>
          </w:p>
        </w:tc>
        <w:tc>
          <w:tcPr>
            <w:tcW w:w="2618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ЦН-1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</w:tr>
      <w:tr w:rsidR="00B56D3E" w:rsidTr="00F754C0">
        <w:trPr>
          <w:cantSplit/>
          <w:jc w:val="center"/>
        </w:trPr>
        <w:tc>
          <w:tcPr>
            <w:tcW w:w="876" w:type="dxa"/>
            <w:vAlign w:val="center"/>
          </w:tcPr>
          <w:p w:rsidR="00B56D3E" w:rsidRDefault="00B56D3E" w:rsidP="00F754C0">
            <w:pPr>
              <w:numPr>
                <w:ilvl w:val="0"/>
                <w:numId w:val="24"/>
              </w:numPr>
              <w:jc w:val="center"/>
              <w:rPr>
                <w:sz w:val="28"/>
              </w:rPr>
            </w:pPr>
          </w:p>
        </w:tc>
        <w:tc>
          <w:tcPr>
            <w:tcW w:w="2618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ЦН-2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</w:tr>
      <w:tr w:rsidR="00B56D3E" w:rsidTr="00F754C0">
        <w:trPr>
          <w:cantSplit/>
          <w:jc w:val="center"/>
        </w:trPr>
        <w:tc>
          <w:tcPr>
            <w:tcW w:w="876" w:type="dxa"/>
            <w:vAlign w:val="center"/>
          </w:tcPr>
          <w:p w:rsidR="00B56D3E" w:rsidRDefault="00B56D3E" w:rsidP="00F754C0">
            <w:pPr>
              <w:numPr>
                <w:ilvl w:val="0"/>
                <w:numId w:val="24"/>
              </w:numPr>
              <w:jc w:val="center"/>
              <w:rPr>
                <w:sz w:val="28"/>
              </w:rPr>
            </w:pPr>
          </w:p>
        </w:tc>
        <w:tc>
          <w:tcPr>
            <w:tcW w:w="2618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ЦН-3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</w:tr>
      <w:tr w:rsidR="00B56D3E" w:rsidTr="00F754C0">
        <w:trPr>
          <w:cantSplit/>
          <w:jc w:val="center"/>
        </w:trPr>
        <w:tc>
          <w:tcPr>
            <w:tcW w:w="876" w:type="dxa"/>
            <w:vAlign w:val="center"/>
          </w:tcPr>
          <w:p w:rsidR="00B56D3E" w:rsidRDefault="00B56D3E" w:rsidP="00F754C0">
            <w:pPr>
              <w:numPr>
                <w:ilvl w:val="0"/>
                <w:numId w:val="24"/>
              </w:numPr>
              <w:jc w:val="center"/>
              <w:rPr>
                <w:sz w:val="28"/>
              </w:rPr>
            </w:pPr>
          </w:p>
        </w:tc>
        <w:tc>
          <w:tcPr>
            <w:tcW w:w="2618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ЦН-4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</w:tr>
      <w:tr w:rsidR="00B56D3E" w:rsidTr="00F754C0">
        <w:trPr>
          <w:cantSplit/>
          <w:jc w:val="center"/>
        </w:trPr>
        <w:tc>
          <w:tcPr>
            <w:tcW w:w="876" w:type="dxa"/>
            <w:vAlign w:val="center"/>
          </w:tcPr>
          <w:p w:rsidR="00B56D3E" w:rsidRDefault="00B56D3E" w:rsidP="00F754C0">
            <w:pPr>
              <w:numPr>
                <w:ilvl w:val="0"/>
                <w:numId w:val="24"/>
              </w:numPr>
              <w:jc w:val="center"/>
              <w:rPr>
                <w:sz w:val="28"/>
              </w:rPr>
            </w:pPr>
          </w:p>
        </w:tc>
        <w:tc>
          <w:tcPr>
            <w:tcW w:w="2618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ЦН-5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</w:tr>
      <w:tr w:rsidR="00B56D3E" w:rsidTr="00F754C0">
        <w:trPr>
          <w:cantSplit/>
          <w:jc w:val="center"/>
        </w:trPr>
        <w:tc>
          <w:tcPr>
            <w:tcW w:w="876" w:type="dxa"/>
            <w:vAlign w:val="center"/>
          </w:tcPr>
          <w:p w:rsidR="00B56D3E" w:rsidRDefault="00B56D3E" w:rsidP="00F754C0">
            <w:pPr>
              <w:numPr>
                <w:ilvl w:val="0"/>
                <w:numId w:val="24"/>
              </w:numPr>
              <w:jc w:val="center"/>
              <w:rPr>
                <w:sz w:val="28"/>
              </w:rPr>
            </w:pPr>
          </w:p>
        </w:tc>
        <w:tc>
          <w:tcPr>
            <w:tcW w:w="2618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ЦН-6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  <w:lang w:val="en-US"/>
              </w:rPr>
            </w:pPr>
          </w:p>
        </w:tc>
      </w:tr>
      <w:tr w:rsidR="00B56D3E" w:rsidTr="00F754C0">
        <w:trPr>
          <w:cantSplit/>
          <w:jc w:val="center"/>
        </w:trPr>
        <w:tc>
          <w:tcPr>
            <w:tcW w:w="876" w:type="dxa"/>
            <w:vAlign w:val="center"/>
          </w:tcPr>
          <w:p w:rsidR="00B56D3E" w:rsidRDefault="00B56D3E" w:rsidP="00F754C0">
            <w:pPr>
              <w:numPr>
                <w:ilvl w:val="0"/>
                <w:numId w:val="24"/>
              </w:numPr>
              <w:jc w:val="center"/>
              <w:rPr>
                <w:sz w:val="28"/>
              </w:rPr>
            </w:pPr>
          </w:p>
        </w:tc>
        <w:tc>
          <w:tcPr>
            <w:tcW w:w="2618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ЦН-7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  <w:lang w:val="en-US"/>
              </w:rPr>
            </w:pPr>
          </w:p>
        </w:tc>
      </w:tr>
      <w:tr w:rsidR="00B56D3E" w:rsidTr="00F754C0">
        <w:trPr>
          <w:cantSplit/>
          <w:jc w:val="center"/>
        </w:trPr>
        <w:tc>
          <w:tcPr>
            <w:tcW w:w="876" w:type="dxa"/>
            <w:vAlign w:val="center"/>
          </w:tcPr>
          <w:p w:rsidR="00B56D3E" w:rsidRDefault="00B56D3E" w:rsidP="00F754C0">
            <w:pPr>
              <w:numPr>
                <w:ilvl w:val="0"/>
                <w:numId w:val="24"/>
              </w:numPr>
              <w:jc w:val="center"/>
              <w:rPr>
                <w:sz w:val="28"/>
              </w:rPr>
            </w:pPr>
          </w:p>
        </w:tc>
        <w:tc>
          <w:tcPr>
            <w:tcW w:w="2618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НГВ-1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</w:tr>
      <w:tr w:rsidR="00B56D3E" w:rsidTr="00F754C0">
        <w:trPr>
          <w:cantSplit/>
          <w:jc w:val="center"/>
        </w:trPr>
        <w:tc>
          <w:tcPr>
            <w:tcW w:w="876" w:type="dxa"/>
            <w:vAlign w:val="center"/>
          </w:tcPr>
          <w:p w:rsidR="00B56D3E" w:rsidRDefault="00B56D3E" w:rsidP="00F754C0">
            <w:pPr>
              <w:numPr>
                <w:ilvl w:val="0"/>
                <w:numId w:val="24"/>
              </w:numPr>
              <w:jc w:val="center"/>
              <w:rPr>
                <w:sz w:val="28"/>
              </w:rPr>
            </w:pPr>
          </w:p>
        </w:tc>
        <w:tc>
          <w:tcPr>
            <w:tcW w:w="2618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НГВ-2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</w:tr>
      <w:tr w:rsidR="00B56D3E" w:rsidTr="00F754C0">
        <w:trPr>
          <w:cantSplit/>
          <w:jc w:val="center"/>
        </w:trPr>
        <w:tc>
          <w:tcPr>
            <w:tcW w:w="876" w:type="dxa"/>
            <w:vAlign w:val="center"/>
          </w:tcPr>
          <w:p w:rsidR="00B56D3E" w:rsidRDefault="00B56D3E" w:rsidP="00F754C0">
            <w:pPr>
              <w:numPr>
                <w:ilvl w:val="0"/>
                <w:numId w:val="24"/>
              </w:numPr>
              <w:jc w:val="center"/>
              <w:rPr>
                <w:sz w:val="28"/>
              </w:rPr>
            </w:pPr>
          </w:p>
        </w:tc>
        <w:tc>
          <w:tcPr>
            <w:tcW w:w="2618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НГВ-3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</w:tr>
      <w:tr w:rsidR="00B56D3E" w:rsidTr="00F754C0">
        <w:trPr>
          <w:cantSplit/>
          <w:jc w:val="center"/>
        </w:trPr>
        <w:tc>
          <w:tcPr>
            <w:tcW w:w="876" w:type="dxa"/>
            <w:vAlign w:val="center"/>
          </w:tcPr>
          <w:p w:rsidR="00B56D3E" w:rsidRDefault="00B56D3E" w:rsidP="00F754C0">
            <w:pPr>
              <w:numPr>
                <w:ilvl w:val="0"/>
                <w:numId w:val="24"/>
              </w:numPr>
              <w:jc w:val="center"/>
              <w:rPr>
                <w:sz w:val="28"/>
              </w:rPr>
            </w:pPr>
          </w:p>
        </w:tc>
        <w:tc>
          <w:tcPr>
            <w:tcW w:w="2618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ПЖН-1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</w:tr>
      <w:tr w:rsidR="00B56D3E" w:rsidTr="00F754C0">
        <w:trPr>
          <w:cantSplit/>
          <w:jc w:val="center"/>
        </w:trPr>
        <w:tc>
          <w:tcPr>
            <w:tcW w:w="876" w:type="dxa"/>
            <w:vAlign w:val="center"/>
          </w:tcPr>
          <w:p w:rsidR="00B56D3E" w:rsidRDefault="00B56D3E" w:rsidP="00F754C0">
            <w:pPr>
              <w:numPr>
                <w:ilvl w:val="0"/>
                <w:numId w:val="24"/>
              </w:numPr>
              <w:jc w:val="center"/>
              <w:rPr>
                <w:sz w:val="28"/>
              </w:rPr>
            </w:pPr>
          </w:p>
        </w:tc>
        <w:tc>
          <w:tcPr>
            <w:tcW w:w="2618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ПЖН-2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</w:tr>
      <w:tr w:rsidR="00B56D3E" w:rsidTr="00F754C0">
        <w:trPr>
          <w:cantSplit/>
          <w:jc w:val="center"/>
        </w:trPr>
        <w:tc>
          <w:tcPr>
            <w:tcW w:w="876" w:type="dxa"/>
            <w:vAlign w:val="center"/>
          </w:tcPr>
          <w:p w:rsidR="00B56D3E" w:rsidRDefault="00B56D3E" w:rsidP="00F754C0">
            <w:pPr>
              <w:numPr>
                <w:ilvl w:val="0"/>
                <w:numId w:val="24"/>
              </w:numPr>
              <w:jc w:val="center"/>
              <w:rPr>
                <w:sz w:val="28"/>
              </w:rPr>
            </w:pPr>
          </w:p>
        </w:tc>
        <w:tc>
          <w:tcPr>
            <w:tcW w:w="2618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ПЖН-3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</w:t>
            </w: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</w:tr>
      <w:tr w:rsidR="00B56D3E" w:rsidTr="00F754C0">
        <w:trPr>
          <w:cantSplit/>
          <w:jc w:val="center"/>
        </w:trPr>
        <w:tc>
          <w:tcPr>
            <w:tcW w:w="876" w:type="dxa"/>
            <w:vAlign w:val="center"/>
          </w:tcPr>
          <w:p w:rsidR="00B56D3E" w:rsidRDefault="00B56D3E" w:rsidP="00F754C0">
            <w:pPr>
              <w:numPr>
                <w:ilvl w:val="0"/>
                <w:numId w:val="24"/>
              </w:numPr>
              <w:jc w:val="center"/>
              <w:rPr>
                <w:sz w:val="28"/>
              </w:rPr>
            </w:pPr>
          </w:p>
        </w:tc>
        <w:tc>
          <w:tcPr>
            <w:tcW w:w="2618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ПЖН-4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</w:tr>
      <w:tr w:rsidR="00B56D3E" w:rsidTr="00F754C0">
        <w:trPr>
          <w:cantSplit/>
          <w:jc w:val="center"/>
        </w:trPr>
        <w:tc>
          <w:tcPr>
            <w:tcW w:w="876" w:type="dxa"/>
            <w:vAlign w:val="center"/>
          </w:tcPr>
          <w:p w:rsidR="00B56D3E" w:rsidRDefault="00B56D3E" w:rsidP="00F754C0">
            <w:pPr>
              <w:numPr>
                <w:ilvl w:val="0"/>
                <w:numId w:val="24"/>
              </w:numPr>
              <w:jc w:val="center"/>
              <w:rPr>
                <w:sz w:val="28"/>
              </w:rPr>
            </w:pPr>
          </w:p>
        </w:tc>
        <w:tc>
          <w:tcPr>
            <w:tcW w:w="2618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ПЖН-5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</w:t>
            </w: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</w:tr>
      <w:tr w:rsidR="00B56D3E" w:rsidTr="00F754C0">
        <w:trPr>
          <w:cantSplit/>
          <w:jc w:val="center"/>
        </w:trPr>
        <w:tc>
          <w:tcPr>
            <w:tcW w:w="876" w:type="dxa"/>
            <w:vAlign w:val="center"/>
          </w:tcPr>
          <w:p w:rsidR="00B56D3E" w:rsidRDefault="00B56D3E" w:rsidP="00F754C0">
            <w:pPr>
              <w:numPr>
                <w:ilvl w:val="0"/>
                <w:numId w:val="24"/>
              </w:numPr>
              <w:jc w:val="center"/>
              <w:rPr>
                <w:sz w:val="28"/>
              </w:rPr>
            </w:pPr>
          </w:p>
        </w:tc>
        <w:tc>
          <w:tcPr>
            <w:tcW w:w="2618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ПЖН-6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</w:t>
            </w: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</w:tr>
      <w:tr w:rsidR="00B56D3E" w:rsidTr="00F754C0">
        <w:trPr>
          <w:cantSplit/>
          <w:jc w:val="center"/>
        </w:trPr>
        <w:tc>
          <w:tcPr>
            <w:tcW w:w="876" w:type="dxa"/>
            <w:vAlign w:val="center"/>
          </w:tcPr>
          <w:p w:rsidR="00B56D3E" w:rsidRDefault="00B56D3E" w:rsidP="00F754C0">
            <w:pPr>
              <w:numPr>
                <w:ilvl w:val="0"/>
                <w:numId w:val="24"/>
              </w:numPr>
              <w:jc w:val="center"/>
              <w:rPr>
                <w:sz w:val="28"/>
              </w:rPr>
            </w:pPr>
          </w:p>
        </w:tc>
        <w:tc>
          <w:tcPr>
            <w:tcW w:w="2618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ДрН-1цнс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</w:tr>
      <w:tr w:rsidR="00B56D3E" w:rsidTr="00F754C0">
        <w:trPr>
          <w:cantSplit/>
          <w:jc w:val="center"/>
        </w:trPr>
        <w:tc>
          <w:tcPr>
            <w:tcW w:w="876" w:type="dxa"/>
            <w:vAlign w:val="center"/>
          </w:tcPr>
          <w:p w:rsidR="00B56D3E" w:rsidRDefault="00B56D3E" w:rsidP="00F754C0">
            <w:pPr>
              <w:numPr>
                <w:ilvl w:val="0"/>
                <w:numId w:val="24"/>
              </w:numPr>
              <w:jc w:val="center"/>
              <w:rPr>
                <w:sz w:val="28"/>
              </w:rPr>
            </w:pPr>
          </w:p>
        </w:tc>
        <w:tc>
          <w:tcPr>
            <w:tcW w:w="2618" w:type="dxa"/>
            <w:vAlign w:val="center"/>
          </w:tcPr>
          <w:p w:rsidR="00B56D3E" w:rsidRDefault="00B56D3E" w:rsidP="00F754C0">
            <w:pPr>
              <w:rPr>
                <w:sz w:val="28"/>
              </w:rPr>
            </w:pPr>
            <w:r>
              <w:rPr>
                <w:sz w:val="28"/>
              </w:rPr>
              <w:t>ДрН-2цнс</w:t>
            </w: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3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  <w:tc>
          <w:tcPr>
            <w:tcW w:w="564" w:type="dxa"/>
            <w:vAlign w:val="center"/>
          </w:tcPr>
          <w:p w:rsidR="00B56D3E" w:rsidRDefault="00B56D3E" w:rsidP="00F754C0">
            <w:pPr>
              <w:jc w:val="center"/>
              <w:rPr>
                <w:sz w:val="28"/>
              </w:rPr>
            </w:pPr>
          </w:p>
        </w:tc>
      </w:tr>
    </w:tbl>
    <w:tbl>
      <w:tblPr>
        <w:tblpPr w:leftFromText="180" w:rightFromText="180" w:vertAnchor="page" w:horzAnchor="margin" w:tblpXSpec="center" w:tblpY="2085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08"/>
        <w:gridCol w:w="555"/>
        <w:gridCol w:w="12"/>
        <w:gridCol w:w="543"/>
        <w:gridCol w:w="24"/>
        <w:gridCol w:w="531"/>
        <w:gridCol w:w="36"/>
        <w:gridCol w:w="508"/>
        <w:gridCol w:w="11"/>
        <w:gridCol w:w="497"/>
        <w:gridCol w:w="58"/>
        <w:gridCol w:w="450"/>
        <w:gridCol w:w="106"/>
        <w:gridCol w:w="496"/>
        <w:gridCol w:w="59"/>
        <w:gridCol w:w="508"/>
        <w:gridCol w:w="47"/>
        <w:gridCol w:w="520"/>
        <w:gridCol w:w="35"/>
        <w:gridCol w:w="532"/>
        <w:gridCol w:w="23"/>
        <w:gridCol w:w="544"/>
        <w:gridCol w:w="11"/>
        <w:gridCol w:w="556"/>
      </w:tblGrid>
      <w:tr w:rsidR="00E0352F" w:rsidRPr="00E0352F" w:rsidTr="00BA1758">
        <w:tc>
          <w:tcPr>
            <w:tcW w:w="95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52F" w:rsidRPr="00BA1758" w:rsidRDefault="00E0352F" w:rsidP="003C14DE">
            <w:pPr>
              <w:pStyle w:val="1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A1758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№</w:t>
            </w:r>
            <w:r w:rsidR="003C14DE" w:rsidRPr="00BA1758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BA1758">
              <w:rPr>
                <w:rFonts w:ascii="Times New Roman" w:hAnsi="Times New Roman"/>
                <w:b w:val="0"/>
                <w:sz w:val="24"/>
                <w:szCs w:val="24"/>
              </w:rPr>
              <w:t>п/п</w:t>
            </w:r>
          </w:p>
        </w:tc>
        <w:tc>
          <w:tcPr>
            <w:tcW w:w="2608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52F" w:rsidRPr="003C14DE" w:rsidRDefault="00E0352F" w:rsidP="003C14DE">
            <w:pPr>
              <w:jc w:val="center"/>
            </w:pPr>
            <w:r w:rsidRPr="003C14DE">
              <w:t>Наименование обор</w:t>
            </w:r>
            <w:r w:rsidRPr="003C14DE">
              <w:t>у</w:t>
            </w:r>
            <w:r w:rsidRPr="003C14DE">
              <w:t>дования</w:t>
            </w:r>
          </w:p>
        </w:tc>
        <w:tc>
          <w:tcPr>
            <w:tcW w:w="6662" w:type="dxa"/>
            <w:gridSpan w:val="2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E0352F" w:rsidRPr="003C14DE" w:rsidRDefault="00E0352F" w:rsidP="003C14DE">
            <w:pPr>
              <w:pStyle w:val="2"/>
              <w:numPr>
                <w:ilvl w:val="0"/>
                <w:numId w:val="0"/>
              </w:numPr>
              <w:ind w:left="1134"/>
              <w:rPr>
                <w:b w:val="0"/>
                <w:sz w:val="24"/>
                <w:szCs w:val="24"/>
              </w:rPr>
            </w:pPr>
            <w:r w:rsidRPr="003C14DE">
              <w:rPr>
                <w:b w:val="0"/>
                <w:sz w:val="24"/>
                <w:szCs w:val="24"/>
              </w:rPr>
              <w:t>Месяц/вид ремонта</w:t>
            </w:r>
          </w:p>
        </w:tc>
      </w:tr>
      <w:tr w:rsidR="00E0352F" w:rsidRPr="00E0352F" w:rsidTr="00BA1758">
        <w:trPr>
          <w:trHeight w:val="322"/>
        </w:trPr>
        <w:tc>
          <w:tcPr>
            <w:tcW w:w="959" w:type="dxa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52F" w:rsidRPr="003C14DE" w:rsidRDefault="00E0352F" w:rsidP="003C14DE"/>
        </w:tc>
        <w:tc>
          <w:tcPr>
            <w:tcW w:w="2608" w:type="dxa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52F" w:rsidRPr="003C14DE" w:rsidRDefault="00E0352F" w:rsidP="003C14DE"/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52F" w:rsidRPr="003C14DE" w:rsidRDefault="00E0352F" w:rsidP="003C14DE">
            <w:pPr>
              <w:jc w:val="center"/>
            </w:pPr>
            <w:r w:rsidRPr="003C14DE"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52F" w:rsidRPr="003C14DE" w:rsidRDefault="00E0352F" w:rsidP="003C14DE">
            <w:pPr>
              <w:jc w:val="center"/>
            </w:pPr>
            <w:r w:rsidRPr="003C14DE">
              <w:t>2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52F" w:rsidRPr="003C14DE" w:rsidRDefault="00E0352F" w:rsidP="003C14DE">
            <w:pPr>
              <w:jc w:val="center"/>
            </w:pPr>
            <w:r w:rsidRPr="003C14DE">
              <w:t>3</w:t>
            </w:r>
          </w:p>
        </w:tc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52F" w:rsidRPr="003C14DE" w:rsidRDefault="00E0352F" w:rsidP="003C14DE">
            <w:pPr>
              <w:jc w:val="center"/>
            </w:pPr>
            <w:r w:rsidRPr="003C14DE">
              <w:t>4</w:t>
            </w:r>
          </w:p>
        </w:tc>
        <w:tc>
          <w:tcPr>
            <w:tcW w:w="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52F" w:rsidRPr="003C14DE" w:rsidRDefault="00E0352F" w:rsidP="003C14DE">
            <w:pPr>
              <w:jc w:val="center"/>
            </w:pPr>
            <w:r w:rsidRPr="003C14DE">
              <w:t>5</w:t>
            </w:r>
          </w:p>
        </w:tc>
        <w:tc>
          <w:tcPr>
            <w:tcW w:w="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52F" w:rsidRPr="003C14DE" w:rsidRDefault="00E0352F" w:rsidP="003C14DE">
            <w:pPr>
              <w:jc w:val="center"/>
            </w:pPr>
            <w:r w:rsidRPr="003C14DE">
              <w:t>6</w:t>
            </w: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52F" w:rsidRPr="003C14DE" w:rsidRDefault="00E0352F" w:rsidP="003C14DE">
            <w:pPr>
              <w:jc w:val="center"/>
            </w:pPr>
            <w:r w:rsidRPr="003C14DE">
              <w:t>7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52F" w:rsidRPr="003C14DE" w:rsidRDefault="00E0352F" w:rsidP="003C14DE">
            <w:pPr>
              <w:jc w:val="center"/>
            </w:pPr>
            <w:r w:rsidRPr="003C14DE">
              <w:t>8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52F" w:rsidRPr="003C14DE" w:rsidRDefault="00E0352F" w:rsidP="003C14DE">
            <w:pPr>
              <w:jc w:val="center"/>
            </w:pPr>
            <w:r w:rsidRPr="003C14DE">
              <w:t>9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52F" w:rsidRPr="003C14DE" w:rsidRDefault="00E0352F" w:rsidP="003C14DE">
            <w:pPr>
              <w:jc w:val="center"/>
            </w:pPr>
            <w:r w:rsidRPr="003C14DE">
              <w:t>10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52F" w:rsidRPr="003C14DE" w:rsidRDefault="00E0352F" w:rsidP="003C14DE">
            <w:pPr>
              <w:jc w:val="center"/>
            </w:pPr>
            <w:r w:rsidRPr="003C14DE">
              <w:t>11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E0352F" w:rsidRPr="003C14DE" w:rsidRDefault="00E0352F" w:rsidP="003C14DE">
            <w:pPr>
              <w:jc w:val="center"/>
            </w:pPr>
            <w:r w:rsidRPr="003C14DE">
              <w:t>12</w:t>
            </w:r>
          </w:p>
        </w:tc>
      </w:tr>
      <w:tr w:rsidR="00E0352F" w:rsidTr="00BA1758">
        <w:tc>
          <w:tcPr>
            <w:tcW w:w="9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numPr>
                <w:ilvl w:val="0"/>
                <w:numId w:val="15"/>
              </w:numPr>
              <w:jc w:val="center"/>
              <w:rPr>
                <w:sz w:val="28"/>
              </w:rPr>
            </w:pP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52F" w:rsidRPr="00E0352F" w:rsidRDefault="00E0352F" w:rsidP="003C14DE">
            <w:pPr>
              <w:rPr>
                <w:sz w:val="28"/>
              </w:rPr>
            </w:pPr>
            <w:r w:rsidRPr="00E0352F">
              <w:rPr>
                <w:sz w:val="28"/>
              </w:rPr>
              <w:t>НСВ-1</w:t>
            </w:r>
          </w:p>
        </w:tc>
        <w:tc>
          <w:tcPr>
            <w:tcW w:w="6662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E0352F" w:rsidRDefault="00E0352F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Консервация</w:t>
            </w:r>
          </w:p>
        </w:tc>
      </w:tr>
      <w:tr w:rsidR="00E0352F" w:rsidTr="00BA1758">
        <w:tc>
          <w:tcPr>
            <w:tcW w:w="9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numPr>
                <w:ilvl w:val="0"/>
                <w:numId w:val="15"/>
              </w:numPr>
              <w:jc w:val="center"/>
              <w:rPr>
                <w:sz w:val="28"/>
              </w:rPr>
            </w:pP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52F" w:rsidRPr="00E0352F" w:rsidRDefault="00E0352F" w:rsidP="003C14DE">
            <w:pPr>
              <w:rPr>
                <w:sz w:val="28"/>
              </w:rPr>
            </w:pPr>
            <w:r w:rsidRPr="00E0352F">
              <w:rPr>
                <w:sz w:val="28"/>
              </w:rPr>
              <w:t>НСВ-2</w:t>
            </w:r>
          </w:p>
        </w:tc>
        <w:tc>
          <w:tcPr>
            <w:tcW w:w="6662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E0352F" w:rsidRDefault="00E0352F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Консервация</w:t>
            </w:r>
          </w:p>
        </w:tc>
      </w:tr>
      <w:tr w:rsidR="00E0352F" w:rsidTr="00BA1758">
        <w:tc>
          <w:tcPr>
            <w:tcW w:w="9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numPr>
                <w:ilvl w:val="0"/>
                <w:numId w:val="15"/>
              </w:numPr>
              <w:jc w:val="center"/>
              <w:rPr>
                <w:sz w:val="28"/>
              </w:rPr>
            </w:pP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52F" w:rsidRPr="00E0352F" w:rsidRDefault="00E0352F" w:rsidP="003C14DE">
            <w:pPr>
              <w:rPr>
                <w:sz w:val="28"/>
              </w:rPr>
            </w:pPr>
            <w:r w:rsidRPr="00E0352F">
              <w:rPr>
                <w:sz w:val="28"/>
              </w:rPr>
              <w:t>НСВ-3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52F" w:rsidRDefault="00E0352F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</w:t>
            </w: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</w:tr>
      <w:tr w:rsidR="00E0352F" w:rsidTr="00BA1758">
        <w:tc>
          <w:tcPr>
            <w:tcW w:w="9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numPr>
                <w:ilvl w:val="0"/>
                <w:numId w:val="15"/>
              </w:numPr>
              <w:jc w:val="center"/>
              <w:rPr>
                <w:sz w:val="28"/>
              </w:rPr>
            </w:pP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52F" w:rsidRPr="00E0352F" w:rsidRDefault="00E0352F" w:rsidP="003C14DE">
            <w:pPr>
              <w:rPr>
                <w:sz w:val="28"/>
              </w:rPr>
            </w:pPr>
            <w:r w:rsidRPr="00E0352F">
              <w:rPr>
                <w:sz w:val="28"/>
              </w:rPr>
              <w:t>НСВ-4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52F" w:rsidRDefault="00E0352F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</w:tr>
      <w:tr w:rsidR="00E0352F" w:rsidTr="00BA1758">
        <w:tc>
          <w:tcPr>
            <w:tcW w:w="9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numPr>
                <w:ilvl w:val="0"/>
                <w:numId w:val="15"/>
              </w:numPr>
              <w:jc w:val="center"/>
              <w:rPr>
                <w:sz w:val="28"/>
              </w:rPr>
            </w:pP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52F" w:rsidRDefault="00E0352F" w:rsidP="003C14DE">
            <w:pPr>
              <w:rPr>
                <w:sz w:val="28"/>
              </w:rPr>
            </w:pPr>
            <w:r>
              <w:rPr>
                <w:sz w:val="28"/>
              </w:rPr>
              <w:t>НТВ-1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52F" w:rsidRDefault="00E0352F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</w:tr>
      <w:tr w:rsidR="00E0352F" w:rsidTr="00BA1758">
        <w:tc>
          <w:tcPr>
            <w:tcW w:w="9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numPr>
                <w:ilvl w:val="0"/>
                <w:numId w:val="15"/>
              </w:numPr>
              <w:jc w:val="center"/>
              <w:rPr>
                <w:sz w:val="28"/>
              </w:rPr>
            </w:pP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52F" w:rsidRDefault="00E0352F" w:rsidP="003C14DE">
            <w:pPr>
              <w:rPr>
                <w:sz w:val="28"/>
              </w:rPr>
            </w:pPr>
            <w:r>
              <w:rPr>
                <w:sz w:val="28"/>
              </w:rPr>
              <w:t>НТВ-2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52F" w:rsidRDefault="00E0352F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5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</w:tr>
      <w:tr w:rsidR="00E0352F" w:rsidTr="00BA1758">
        <w:tc>
          <w:tcPr>
            <w:tcW w:w="9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numPr>
                <w:ilvl w:val="0"/>
                <w:numId w:val="15"/>
              </w:numPr>
              <w:jc w:val="center"/>
              <w:rPr>
                <w:sz w:val="28"/>
              </w:rPr>
            </w:pP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52F" w:rsidRDefault="00E0352F" w:rsidP="003C14DE">
            <w:pPr>
              <w:rPr>
                <w:sz w:val="28"/>
              </w:rPr>
            </w:pPr>
            <w:r>
              <w:rPr>
                <w:sz w:val="28"/>
              </w:rPr>
              <w:t>НТВ-3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52F" w:rsidRDefault="00E0352F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</w:t>
            </w: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</w:tr>
      <w:tr w:rsidR="00E0352F" w:rsidTr="00BA1758">
        <w:tc>
          <w:tcPr>
            <w:tcW w:w="9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numPr>
                <w:ilvl w:val="0"/>
                <w:numId w:val="15"/>
              </w:numPr>
              <w:jc w:val="center"/>
              <w:rPr>
                <w:sz w:val="28"/>
              </w:rPr>
            </w:pP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52F" w:rsidRDefault="00E0352F" w:rsidP="003C14DE">
            <w:pPr>
              <w:rPr>
                <w:sz w:val="28"/>
              </w:rPr>
            </w:pPr>
            <w:r>
              <w:rPr>
                <w:sz w:val="28"/>
              </w:rPr>
              <w:t>НТВ-4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52F" w:rsidRDefault="00E0352F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</w:t>
            </w:r>
          </w:p>
        </w:tc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</w:tr>
      <w:tr w:rsidR="00E0352F" w:rsidTr="00BA1758">
        <w:tc>
          <w:tcPr>
            <w:tcW w:w="95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E0352F" w:rsidRDefault="00E0352F" w:rsidP="003C14DE">
            <w:pPr>
              <w:numPr>
                <w:ilvl w:val="0"/>
                <w:numId w:val="15"/>
              </w:numPr>
              <w:jc w:val="center"/>
              <w:rPr>
                <w:sz w:val="28"/>
              </w:rPr>
            </w:pP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E0352F" w:rsidRDefault="00E0352F" w:rsidP="003C14DE">
            <w:pPr>
              <w:rPr>
                <w:sz w:val="28"/>
              </w:rPr>
            </w:pPr>
            <w:r>
              <w:rPr>
                <w:sz w:val="28"/>
              </w:rPr>
              <w:t>НТВ-5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E0352F" w:rsidRDefault="00E0352F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</w:t>
            </w: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6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E0352F" w:rsidRDefault="00E0352F" w:rsidP="003C14DE">
            <w:pPr>
              <w:jc w:val="center"/>
              <w:rPr>
                <w:sz w:val="28"/>
              </w:rPr>
            </w:pPr>
          </w:p>
        </w:tc>
      </w:tr>
    </w:tbl>
    <w:p w:rsidR="00E0352F" w:rsidRPr="003C14DE" w:rsidRDefault="00E0352F" w:rsidP="003C14DE">
      <w:pPr>
        <w:pStyle w:val="22"/>
        <w:tabs>
          <w:tab w:val="left" w:pos="8505"/>
        </w:tabs>
        <w:ind w:left="0"/>
      </w:pPr>
      <w:r w:rsidRPr="003C14DE">
        <w:t>График</w:t>
      </w:r>
    </w:p>
    <w:p w:rsidR="00732D27" w:rsidRPr="003C14DE" w:rsidRDefault="00E0352F" w:rsidP="003C14DE">
      <w:pPr>
        <w:pStyle w:val="22"/>
        <w:tabs>
          <w:tab w:val="left" w:pos="8505"/>
        </w:tabs>
        <w:ind w:left="0"/>
      </w:pPr>
      <w:r w:rsidRPr="003C14DE">
        <w:t xml:space="preserve">ремонта насосов НТВ, НСВ (в </w:t>
      </w:r>
      <w:proofErr w:type="spellStart"/>
      <w:r w:rsidRPr="003C14DE">
        <w:t>т.ч</w:t>
      </w:r>
      <w:proofErr w:type="spellEnd"/>
      <w:r w:rsidRPr="003C14DE">
        <w:t>. электродвигатели)</w:t>
      </w:r>
      <w:r w:rsidR="003C14DE">
        <w:t xml:space="preserve"> на 2014 год</w:t>
      </w:r>
    </w:p>
    <w:p w:rsidR="00732D27" w:rsidRDefault="00732D27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732D27" w:rsidRDefault="00732D27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3C14DE" w:rsidRPr="003C14DE" w:rsidRDefault="003C14DE" w:rsidP="003C14DE">
      <w:pPr>
        <w:pStyle w:val="22"/>
        <w:tabs>
          <w:tab w:val="left" w:pos="8505"/>
        </w:tabs>
        <w:ind w:left="0"/>
      </w:pPr>
      <w:r w:rsidRPr="003C14DE">
        <w:t xml:space="preserve">График </w:t>
      </w:r>
    </w:p>
    <w:p w:rsidR="003C14DE" w:rsidRPr="003C14DE" w:rsidRDefault="003C14DE" w:rsidP="003C14DE">
      <w:pPr>
        <w:pStyle w:val="22"/>
        <w:tabs>
          <w:tab w:val="left" w:pos="8505"/>
        </w:tabs>
        <w:ind w:left="0"/>
      </w:pPr>
      <w:r w:rsidRPr="003C14DE">
        <w:t>ремонта сетевых насосов 1-го и 2-го подъема</w:t>
      </w:r>
    </w:p>
    <w:p w:rsidR="003C14DE" w:rsidRPr="003C14DE" w:rsidRDefault="003C14DE" w:rsidP="003C14DE">
      <w:pPr>
        <w:pStyle w:val="22"/>
        <w:tabs>
          <w:tab w:val="left" w:pos="8505"/>
        </w:tabs>
        <w:ind w:left="0"/>
      </w:pPr>
      <w:r w:rsidRPr="003C14DE">
        <w:t xml:space="preserve">(в </w:t>
      </w:r>
      <w:proofErr w:type="spellStart"/>
      <w:r w:rsidRPr="003C14DE">
        <w:t>т.ч</w:t>
      </w:r>
      <w:proofErr w:type="spellEnd"/>
      <w:r w:rsidRPr="003C14DE">
        <w:t>. электродвигатели)</w:t>
      </w:r>
      <w:r>
        <w:t xml:space="preserve"> на 2014 год</w:t>
      </w:r>
    </w:p>
    <w:tbl>
      <w:tblPr>
        <w:tblW w:w="0" w:type="auto"/>
        <w:jc w:val="center"/>
        <w:tblInd w:w="-27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944"/>
        <w:gridCol w:w="2126"/>
        <w:gridCol w:w="586"/>
        <w:gridCol w:w="587"/>
        <w:gridCol w:w="587"/>
        <w:gridCol w:w="587"/>
        <w:gridCol w:w="587"/>
        <w:gridCol w:w="587"/>
        <w:gridCol w:w="586"/>
        <w:gridCol w:w="587"/>
        <w:gridCol w:w="587"/>
        <w:gridCol w:w="587"/>
        <w:gridCol w:w="587"/>
        <w:gridCol w:w="587"/>
      </w:tblGrid>
      <w:tr w:rsidR="003C14DE" w:rsidTr="00BA1758">
        <w:trPr>
          <w:trHeight w:val="819"/>
          <w:jc w:val="center"/>
        </w:trPr>
        <w:tc>
          <w:tcPr>
            <w:tcW w:w="94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</w:tcPr>
          <w:p w:rsidR="003C14DE" w:rsidRPr="003C14DE" w:rsidRDefault="003C14DE" w:rsidP="003C14DE">
            <w:pPr>
              <w:jc w:val="center"/>
            </w:pPr>
            <w:r w:rsidRPr="003C14DE">
              <w:t>№ п/п</w:t>
            </w:r>
          </w:p>
        </w:tc>
        <w:tc>
          <w:tcPr>
            <w:tcW w:w="2126" w:type="dxa"/>
            <w:vMerge w:val="restart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</w:tcPr>
          <w:p w:rsidR="003C14DE" w:rsidRPr="003C14DE" w:rsidRDefault="003C14DE" w:rsidP="003C14DE">
            <w:pPr>
              <w:jc w:val="center"/>
            </w:pPr>
            <w:r w:rsidRPr="003C14DE">
              <w:t>Наименование оборудования</w:t>
            </w:r>
          </w:p>
        </w:tc>
        <w:tc>
          <w:tcPr>
            <w:tcW w:w="7042" w:type="dxa"/>
            <w:gridSpan w:val="12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C14DE" w:rsidRDefault="003C14DE" w:rsidP="003C14DE">
            <w:pPr>
              <w:jc w:val="center"/>
              <w:rPr>
                <w:sz w:val="28"/>
              </w:rPr>
            </w:pPr>
            <w:r w:rsidRPr="003C14DE">
              <w:t>Месяц/вид ремонта</w:t>
            </w:r>
          </w:p>
        </w:tc>
      </w:tr>
      <w:tr w:rsidR="003C14DE" w:rsidTr="00BA1758">
        <w:trPr>
          <w:trHeight w:val="400"/>
          <w:jc w:val="center"/>
        </w:trPr>
        <w:tc>
          <w:tcPr>
            <w:tcW w:w="944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Pr="003C14DE" w:rsidRDefault="003C14DE" w:rsidP="003C14DE"/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Pr="003C14DE" w:rsidRDefault="003C14DE" w:rsidP="003C14DE"/>
        </w:tc>
        <w:tc>
          <w:tcPr>
            <w:tcW w:w="58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4DE" w:rsidRPr="003C14DE" w:rsidRDefault="003C14DE" w:rsidP="003C14DE">
            <w:pPr>
              <w:jc w:val="center"/>
            </w:pPr>
            <w:r w:rsidRPr="003C14DE">
              <w:t>1</w:t>
            </w:r>
          </w:p>
        </w:tc>
        <w:tc>
          <w:tcPr>
            <w:tcW w:w="58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4DE" w:rsidRPr="003C14DE" w:rsidRDefault="003C14DE" w:rsidP="003C14DE">
            <w:pPr>
              <w:jc w:val="center"/>
            </w:pPr>
            <w:r w:rsidRPr="003C14DE">
              <w:t>2</w:t>
            </w:r>
          </w:p>
        </w:tc>
        <w:tc>
          <w:tcPr>
            <w:tcW w:w="58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4DE" w:rsidRPr="003C14DE" w:rsidRDefault="003C14DE" w:rsidP="003C14DE">
            <w:pPr>
              <w:jc w:val="center"/>
            </w:pPr>
            <w:r w:rsidRPr="003C14DE">
              <w:t>3</w:t>
            </w:r>
          </w:p>
        </w:tc>
        <w:tc>
          <w:tcPr>
            <w:tcW w:w="58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4DE" w:rsidRPr="003C14DE" w:rsidRDefault="003C14DE" w:rsidP="003C14DE">
            <w:pPr>
              <w:jc w:val="center"/>
            </w:pPr>
            <w:r w:rsidRPr="003C14DE">
              <w:t>4</w:t>
            </w:r>
          </w:p>
        </w:tc>
        <w:tc>
          <w:tcPr>
            <w:tcW w:w="58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4DE" w:rsidRPr="003C14DE" w:rsidRDefault="003C14DE" w:rsidP="003C14DE">
            <w:pPr>
              <w:jc w:val="center"/>
            </w:pPr>
            <w:r w:rsidRPr="003C14DE">
              <w:t>5</w:t>
            </w:r>
          </w:p>
        </w:tc>
        <w:tc>
          <w:tcPr>
            <w:tcW w:w="58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4DE" w:rsidRPr="003C14DE" w:rsidRDefault="003C14DE" w:rsidP="003C14DE">
            <w:pPr>
              <w:jc w:val="center"/>
            </w:pPr>
            <w:r w:rsidRPr="003C14DE">
              <w:t>6</w:t>
            </w:r>
          </w:p>
        </w:tc>
        <w:tc>
          <w:tcPr>
            <w:tcW w:w="58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4DE" w:rsidRPr="003C14DE" w:rsidRDefault="003C14DE" w:rsidP="003C14DE">
            <w:pPr>
              <w:jc w:val="center"/>
            </w:pPr>
            <w:r w:rsidRPr="003C14DE">
              <w:t>7</w:t>
            </w:r>
          </w:p>
        </w:tc>
        <w:tc>
          <w:tcPr>
            <w:tcW w:w="58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4DE" w:rsidRPr="003C14DE" w:rsidRDefault="003C14DE" w:rsidP="003C14DE">
            <w:pPr>
              <w:jc w:val="center"/>
            </w:pPr>
            <w:r w:rsidRPr="003C14DE">
              <w:t>8</w:t>
            </w:r>
          </w:p>
        </w:tc>
        <w:tc>
          <w:tcPr>
            <w:tcW w:w="58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4DE" w:rsidRPr="003C14DE" w:rsidRDefault="003C14DE" w:rsidP="003C14DE">
            <w:pPr>
              <w:jc w:val="center"/>
            </w:pPr>
            <w:r w:rsidRPr="003C14DE">
              <w:t>9</w:t>
            </w:r>
          </w:p>
        </w:tc>
        <w:tc>
          <w:tcPr>
            <w:tcW w:w="58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4DE" w:rsidRPr="003C14DE" w:rsidRDefault="003C14DE" w:rsidP="003C14DE">
            <w:pPr>
              <w:jc w:val="center"/>
            </w:pPr>
            <w:r w:rsidRPr="003C14DE">
              <w:t>10</w:t>
            </w:r>
          </w:p>
        </w:tc>
        <w:tc>
          <w:tcPr>
            <w:tcW w:w="58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4DE" w:rsidRPr="003C14DE" w:rsidRDefault="003C14DE" w:rsidP="003C14DE">
            <w:pPr>
              <w:jc w:val="center"/>
            </w:pPr>
            <w:r w:rsidRPr="003C14DE">
              <w:t>11</w:t>
            </w:r>
          </w:p>
        </w:tc>
        <w:tc>
          <w:tcPr>
            <w:tcW w:w="58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C14DE" w:rsidRPr="003C14DE" w:rsidRDefault="003C14DE" w:rsidP="003C14DE">
            <w:pPr>
              <w:jc w:val="center"/>
            </w:pPr>
            <w:r w:rsidRPr="003C14DE">
              <w:t>12</w:t>
            </w:r>
          </w:p>
        </w:tc>
      </w:tr>
      <w:tr w:rsidR="003C14DE" w:rsidTr="00BA1758">
        <w:trPr>
          <w:trHeight w:val="400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1"/>
              </w:numPr>
              <w:jc w:val="center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DE" w:rsidRDefault="003C14DE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1СН-1А</w:t>
            </w:r>
          </w:p>
        </w:tc>
        <w:tc>
          <w:tcPr>
            <w:tcW w:w="58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DE" w:rsidRDefault="003C14DE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58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</w:tr>
      <w:tr w:rsidR="003C14DE" w:rsidTr="00BA1758">
        <w:trPr>
          <w:trHeight w:val="400"/>
          <w:jc w:val="center"/>
        </w:trPr>
        <w:tc>
          <w:tcPr>
            <w:tcW w:w="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1"/>
              </w:numPr>
              <w:jc w:val="center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DE" w:rsidRDefault="003C14DE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1СН-1Б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DE" w:rsidRDefault="003C14DE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</w:tr>
      <w:tr w:rsidR="003C14DE" w:rsidTr="00BA1758">
        <w:trPr>
          <w:trHeight w:val="400"/>
          <w:jc w:val="center"/>
        </w:trPr>
        <w:tc>
          <w:tcPr>
            <w:tcW w:w="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1"/>
              </w:numPr>
              <w:jc w:val="center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DE" w:rsidRDefault="003C14DE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2СН-1А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DE" w:rsidRDefault="003C14DE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</w:tr>
      <w:tr w:rsidR="003C14DE" w:rsidTr="00BA1758">
        <w:trPr>
          <w:trHeight w:val="400"/>
          <w:jc w:val="center"/>
        </w:trPr>
        <w:tc>
          <w:tcPr>
            <w:tcW w:w="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1"/>
              </w:numPr>
              <w:jc w:val="center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DE" w:rsidRDefault="003C14DE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2СН-1Б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DE" w:rsidRDefault="003C14DE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</w:tr>
      <w:tr w:rsidR="003C14DE" w:rsidTr="00BA1758">
        <w:trPr>
          <w:trHeight w:val="400"/>
          <w:jc w:val="center"/>
        </w:trPr>
        <w:tc>
          <w:tcPr>
            <w:tcW w:w="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1"/>
              </w:numPr>
              <w:jc w:val="center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DE" w:rsidRDefault="003C14DE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1СН-2А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DE" w:rsidRDefault="003C14DE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</w:tr>
      <w:tr w:rsidR="003C14DE" w:rsidTr="00BA1758">
        <w:trPr>
          <w:trHeight w:val="400"/>
          <w:jc w:val="center"/>
        </w:trPr>
        <w:tc>
          <w:tcPr>
            <w:tcW w:w="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1"/>
              </w:numPr>
              <w:jc w:val="center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DE" w:rsidRDefault="003C14DE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1СН-2Б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DE" w:rsidRDefault="003C14DE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</w:tr>
      <w:tr w:rsidR="003C14DE" w:rsidTr="00BA1758">
        <w:trPr>
          <w:trHeight w:val="449"/>
          <w:jc w:val="center"/>
        </w:trPr>
        <w:tc>
          <w:tcPr>
            <w:tcW w:w="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1"/>
              </w:numPr>
              <w:jc w:val="center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DE" w:rsidRDefault="003C14DE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2СН-2А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DE" w:rsidRDefault="003C14DE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</w:tr>
      <w:tr w:rsidR="003C14DE" w:rsidTr="00BA1758">
        <w:trPr>
          <w:trHeight w:val="400"/>
          <w:jc w:val="center"/>
        </w:trPr>
        <w:tc>
          <w:tcPr>
            <w:tcW w:w="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1"/>
              </w:numPr>
              <w:jc w:val="center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DE" w:rsidRDefault="003C14DE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2СН-2Б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DE" w:rsidRDefault="003C14DE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</w:tr>
      <w:tr w:rsidR="003C14DE" w:rsidTr="00BA1758">
        <w:trPr>
          <w:trHeight w:val="400"/>
          <w:jc w:val="center"/>
        </w:trPr>
        <w:tc>
          <w:tcPr>
            <w:tcW w:w="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1"/>
              </w:numPr>
              <w:jc w:val="center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DE" w:rsidRDefault="003C14DE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1СН-3А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DE" w:rsidRDefault="003C14DE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</w:tr>
      <w:tr w:rsidR="003C14DE" w:rsidTr="00BA1758">
        <w:trPr>
          <w:trHeight w:val="400"/>
          <w:jc w:val="center"/>
        </w:trPr>
        <w:tc>
          <w:tcPr>
            <w:tcW w:w="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1"/>
              </w:numPr>
              <w:jc w:val="center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DE" w:rsidRDefault="003C14DE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1СН-3Б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DE" w:rsidRDefault="003C14DE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</w:tr>
      <w:tr w:rsidR="003C14DE" w:rsidTr="00BA1758">
        <w:trPr>
          <w:trHeight w:val="400"/>
          <w:jc w:val="center"/>
        </w:trPr>
        <w:tc>
          <w:tcPr>
            <w:tcW w:w="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1"/>
              </w:numPr>
              <w:jc w:val="center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DE" w:rsidRDefault="003C14DE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2СН-3А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DE" w:rsidRDefault="003C14DE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</w:tr>
      <w:tr w:rsidR="003C14DE" w:rsidTr="00BA1758">
        <w:trPr>
          <w:trHeight w:val="400"/>
          <w:jc w:val="center"/>
        </w:trPr>
        <w:tc>
          <w:tcPr>
            <w:tcW w:w="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1"/>
              </w:numPr>
              <w:jc w:val="center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DE" w:rsidRDefault="003C14DE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2СН-3Б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DE" w:rsidRDefault="003C14DE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</w:tr>
      <w:tr w:rsidR="003C14DE" w:rsidTr="00BA1758">
        <w:trPr>
          <w:trHeight w:val="400"/>
          <w:jc w:val="center"/>
        </w:trPr>
        <w:tc>
          <w:tcPr>
            <w:tcW w:w="9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1"/>
              </w:numPr>
              <w:jc w:val="center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DE" w:rsidRDefault="003C14DE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СНВ-3А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DE" w:rsidRDefault="003C14DE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</w:tr>
      <w:tr w:rsidR="003C14DE" w:rsidTr="00BA1758">
        <w:trPr>
          <w:trHeight w:val="400"/>
          <w:jc w:val="center"/>
        </w:trPr>
        <w:tc>
          <w:tcPr>
            <w:tcW w:w="94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1"/>
              </w:numPr>
              <w:jc w:val="center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3C14DE" w:rsidRDefault="003C14DE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СНВ-3Б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3C14DE" w:rsidRDefault="003C14DE" w:rsidP="003C14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C14DE" w:rsidRDefault="003C14DE" w:rsidP="003C14DE">
            <w:pPr>
              <w:jc w:val="center"/>
              <w:rPr>
                <w:sz w:val="28"/>
              </w:rPr>
            </w:pPr>
          </w:p>
        </w:tc>
      </w:tr>
    </w:tbl>
    <w:p w:rsidR="003C14DE" w:rsidRDefault="003C14DE" w:rsidP="00933781">
      <w:pPr>
        <w:tabs>
          <w:tab w:val="left" w:pos="1134"/>
        </w:tabs>
        <w:rPr>
          <w:szCs w:val="19"/>
        </w:rPr>
      </w:pPr>
    </w:p>
    <w:p w:rsidR="003C14DE" w:rsidRDefault="003C14DE" w:rsidP="00933781">
      <w:pPr>
        <w:tabs>
          <w:tab w:val="left" w:pos="1134"/>
        </w:tabs>
        <w:rPr>
          <w:szCs w:val="19"/>
        </w:rPr>
      </w:pPr>
    </w:p>
    <w:p w:rsidR="003C14DE" w:rsidRDefault="003C14DE" w:rsidP="00933781">
      <w:pPr>
        <w:tabs>
          <w:tab w:val="left" w:pos="1134"/>
        </w:tabs>
        <w:rPr>
          <w:szCs w:val="19"/>
        </w:rPr>
      </w:pPr>
    </w:p>
    <w:p w:rsidR="003C14DE" w:rsidRDefault="003C14DE" w:rsidP="00933781">
      <w:pPr>
        <w:tabs>
          <w:tab w:val="left" w:pos="1134"/>
        </w:tabs>
        <w:rPr>
          <w:szCs w:val="19"/>
        </w:rPr>
      </w:pPr>
    </w:p>
    <w:p w:rsidR="003C14DE" w:rsidRDefault="003C14DE" w:rsidP="003C14DE">
      <w:pPr>
        <w:jc w:val="center"/>
        <w:rPr>
          <w:b/>
        </w:rPr>
      </w:pPr>
      <w:r>
        <w:rPr>
          <w:b/>
        </w:rPr>
        <w:lastRenderedPageBreak/>
        <w:t>График</w:t>
      </w:r>
    </w:p>
    <w:p w:rsidR="003C14DE" w:rsidRDefault="003C14DE" w:rsidP="003C14DE">
      <w:pPr>
        <w:jc w:val="center"/>
        <w:rPr>
          <w:b/>
        </w:rPr>
      </w:pPr>
      <w:r>
        <w:rPr>
          <w:b/>
        </w:rPr>
        <w:t xml:space="preserve">ремонта оборудования ХЦ (в </w:t>
      </w:r>
      <w:proofErr w:type="spellStart"/>
      <w:r>
        <w:rPr>
          <w:b/>
        </w:rPr>
        <w:t>т.ч</w:t>
      </w:r>
      <w:proofErr w:type="spellEnd"/>
      <w:r>
        <w:rPr>
          <w:b/>
        </w:rPr>
        <w:t>. электродвигатели) на 2014 год</w:t>
      </w:r>
    </w:p>
    <w:p w:rsidR="003C14DE" w:rsidRDefault="003C14DE" w:rsidP="00933781">
      <w:pPr>
        <w:tabs>
          <w:tab w:val="left" w:pos="1134"/>
        </w:tabs>
        <w:rPr>
          <w:szCs w:val="19"/>
        </w:rPr>
      </w:pPr>
    </w:p>
    <w:tbl>
      <w:tblPr>
        <w:tblW w:w="10215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2230"/>
        <w:gridCol w:w="581"/>
        <w:gridCol w:w="582"/>
        <w:gridCol w:w="583"/>
        <w:gridCol w:w="583"/>
        <w:gridCol w:w="583"/>
        <w:gridCol w:w="583"/>
        <w:gridCol w:w="583"/>
        <w:gridCol w:w="583"/>
        <w:gridCol w:w="583"/>
        <w:gridCol w:w="585"/>
        <w:gridCol w:w="16"/>
        <w:gridCol w:w="567"/>
        <w:gridCol w:w="583"/>
      </w:tblGrid>
      <w:tr w:rsidR="00077F4A" w:rsidTr="00BA1758">
        <w:trPr>
          <w:trHeight w:val="491"/>
          <w:jc w:val="center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7F4A" w:rsidRDefault="00077F4A" w:rsidP="00077F4A">
            <w:r>
              <w:t>№ п/п</w:t>
            </w:r>
          </w:p>
        </w:tc>
        <w:tc>
          <w:tcPr>
            <w:tcW w:w="2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7F4A" w:rsidRDefault="00077F4A" w:rsidP="00077F4A">
            <w:r>
              <w:t>Наименование оборудования</w:t>
            </w:r>
          </w:p>
        </w:tc>
        <w:tc>
          <w:tcPr>
            <w:tcW w:w="699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4A" w:rsidRDefault="00077F4A" w:rsidP="00077F4A">
            <w:pPr>
              <w:jc w:val="center"/>
            </w:pPr>
            <w:r>
              <w:t>М Е С Я Ц / вид ремонта</w:t>
            </w:r>
          </w:p>
        </w:tc>
      </w:tr>
      <w:tr w:rsidR="00077F4A" w:rsidTr="00BA1758">
        <w:trPr>
          <w:trHeight w:val="491"/>
          <w:jc w:val="center"/>
        </w:trPr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F4A" w:rsidRDefault="00077F4A" w:rsidP="00077F4A"/>
        </w:tc>
        <w:tc>
          <w:tcPr>
            <w:tcW w:w="22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F4A" w:rsidRDefault="00077F4A" w:rsidP="00077F4A"/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4A" w:rsidRDefault="00077F4A" w:rsidP="00077F4A">
            <w:r>
              <w:t>1 квартал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4A" w:rsidRDefault="00077F4A" w:rsidP="00077F4A">
            <w:r>
              <w:t>2 квартал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4A" w:rsidRDefault="00077F4A" w:rsidP="00077F4A">
            <w:r>
              <w:t>3 квартал</w:t>
            </w:r>
          </w:p>
        </w:tc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4A" w:rsidRDefault="00077F4A" w:rsidP="00077F4A">
            <w:r>
              <w:t>4 квартал</w:t>
            </w:r>
          </w:p>
        </w:tc>
      </w:tr>
      <w:tr w:rsidR="00077F4A" w:rsidTr="00BA1758">
        <w:trPr>
          <w:trHeight w:val="491"/>
          <w:jc w:val="center"/>
        </w:trPr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4A" w:rsidRDefault="00077F4A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4A" w:rsidRDefault="00077F4A"/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4A" w:rsidRDefault="00077F4A">
            <w:pPr>
              <w:jc w:val="center"/>
            </w:pPr>
            <w:r>
              <w:t>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4A" w:rsidRDefault="00077F4A">
            <w:pPr>
              <w:jc w:val="center"/>
            </w:pPr>
            <w:r>
              <w:t>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4A" w:rsidRDefault="00077F4A">
            <w:pPr>
              <w:jc w:val="center"/>
            </w:pPr>
            <w:r>
              <w:t>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4A" w:rsidRDefault="00077F4A">
            <w:pPr>
              <w:jc w:val="center"/>
            </w:pPr>
            <w:r>
              <w:t>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4A" w:rsidRDefault="00077F4A">
            <w:pPr>
              <w:jc w:val="center"/>
            </w:pPr>
            <w:r>
              <w:t>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4A" w:rsidRDefault="00077F4A">
            <w:pPr>
              <w:jc w:val="center"/>
            </w:pPr>
            <w:r>
              <w:t>6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4A" w:rsidRDefault="00077F4A">
            <w:pPr>
              <w:jc w:val="center"/>
            </w:pPr>
            <w:r>
              <w:t>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4A" w:rsidRDefault="00077F4A">
            <w:pPr>
              <w:jc w:val="center"/>
            </w:pPr>
            <w:r>
              <w:t>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4A" w:rsidRDefault="00077F4A">
            <w:pPr>
              <w:jc w:val="center"/>
            </w:pPr>
            <w:r>
              <w:t>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4A" w:rsidRDefault="00077F4A">
            <w:pPr>
              <w:jc w:val="center"/>
            </w:pPr>
            <w:r>
              <w:t>10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4A" w:rsidRDefault="00077F4A">
            <w:pPr>
              <w:jc w:val="center"/>
            </w:pPr>
            <w:r>
              <w:t>11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F4A" w:rsidRDefault="00077F4A">
            <w:pPr>
              <w:jc w:val="center"/>
            </w:pPr>
            <w:r>
              <w:t>12</w:t>
            </w: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РКЗС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БПЗС-1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БПЗС-2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НЛ-1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НЛ-2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ПР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МФЗС-1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МФЗС-2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МФЗС-3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УФ-1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УФ-2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УФ-3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РКДС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БПДС-1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БПДС-2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ОСВ-1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ОСВ-2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БОВ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МФДС-1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МФДС-2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МФДС-3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МФДС-4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БОС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БО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БИ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БГВ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БН-1РВП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БН-2РВП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БН-3РВП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СМ-1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СМ-2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1МФ-1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1МФ-2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1МФ-3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1МФ-4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2МФ-2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2МФ-3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2МФ-4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</w:tr>
      <w:tr w:rsidR="003C14DE" w:rsidTr="00BA1758">
        <w:trPr>
          <w:trHeight w:val="467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2МФ-5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2МФ-6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2МФ-7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rPr>
                <w:lang w:val="en-US"/>
              </w:rPr>
            </w:pPr>
            <w:r>
              <w:t>ФГПЩ-1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ФГПЩ-2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БОСВ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БВФ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1Н-1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2Н-1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3Н-1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1А-1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2А-1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3А-1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1Н-2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ind w:right="-249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2Н-2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3Н-2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1А-2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2А-2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3А-2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ФСД-1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ФСД-2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ФСД-3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ДК-1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ДК-2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ДК-3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БД-1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БД-2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БД-3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БДВ-1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БДВ-2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БДВ-3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ВДК-1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ВДК-2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ВДК-3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БН-1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БН-2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БСН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БМХС-1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БМХС-2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БЧРС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БПА-1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БПА-2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БРРА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ВБА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85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МПАА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lang w:val="en-US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lang w:val="en-US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БРПАА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БМПАА-1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БМПАА-2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БПК-1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БПК-2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ВБК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МК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БМК-1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БМК-2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БПЩ-1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БПЩ-2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БМЩ-1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БМЩ-2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БМЩ-3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БМЩК-1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БМЩК-2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ВБЩ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БМХК-1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БМХК-2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БЧРК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БМРРК-1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БМРРК-2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БПСН-1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БПСН-2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БМСН-1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БМСН-2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БСВ-1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БСВ-2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 w:rsidP="003C14DE">
            <w:pPr>
              <w:numPr>
                <w:ilvl w:val="0"/>
                <w:numId w:val="23"/>
              </w:numPr>
            </w:pPr>
            <w:r>
              <w:lastRenderedPageBreak/>
              <w:t>2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БП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lang w:val="en-US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lang w:val="en-US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lang w:val="en-US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МФ-1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МФ-2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МФ-3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1</w:t>
            </w:r>
            <w:r>
              <w:rPr>
                <w:lang w:val="en-US"/>
              </w:rPr>
              <w:t>Na</w:t>
            </w:r>
            <w:r>
              <w:t>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1</w:t>
            </w:r>
            <w:r>
              <w:rPr>
                <w:lang w:val="en-US"/>
              </w:rPr>
              <w:t>Na</w:t>
            </w:r>
            <w:r>
              <w:t>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2</w:t>
            </w:r>
            <w:r>
              <w:rPr>
                <w:lang w:val="en-US"/>
              </w:rPr>
              <w:t>Na</w:t>
            </w:r>
            <w:r>
              <w:t>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ФГП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БХОВ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БВКФ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БВМФ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МРФ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БМФ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1ФРК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3ФРК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1ФРА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3ФРА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1ФГС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3ФГС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1 ФРС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3 ФРС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БМК-1А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БМЩ-1А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БМК-1Б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БМЩ-1Б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БПИ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БАВ-1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1СУФ-1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rPr>
                <w:lang w:val="en-US"/>
              </w:rPr>
              <w:t>1СУФ-2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 w:rsidP="003C14DE">
            <w:pPr>
              <w:numPr>
                <w:ilvl w:val="0"/>
                <w:numId w:val="23"/>
              </w:numPr>
            </w:pPr>
            <w:r>
              <w:lastRenderedPageBreak/>
              <w:t>1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1СУФ-3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 w:rsidP="003C14DE">
            <w:pPr>
              <w:numPr>
                <w:ilvl w:val="0"/>
                <w:numId w:val="23"/>
              </w:numPr>
            </w:pPr>
            <w:r>
              <w:t>1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1СУФ-4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2СУФ-1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color w:val="000000"/>
                <w:sz w:val="28"/>
              </w:rPr>
            </w:pPr>
            <w:r>
              <w:t>К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2СУФ-2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color w:val="000000"/>
                <w:sz w:val="28"/>
              </w:rPr>
            </w:pPr>
            <w:r>
              <w:t>К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2СУФ-3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color w:val="000000"/>
                <w:sz w:val="28"/>
              </w:rPr>
            </w:pPr>
            <w:r>
              <w:t>К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3СУФ-1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color w:val="000000"/>
              </w:rPr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3СУФ-2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color w:val="000000"/>
              </w:rPr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3СУФ-3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color w:val="000000"/>
              </w:rPr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3СУФ-4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color w:val="000000"/>
              </w:rPr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1ФСД-1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color w:val="000000"/>
              </w:rPr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1ФСД-2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color w:val="000000"/>
              </w:rPr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1ФСД-3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color w:val="000000"/>
              </w:rPr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2ФСД-1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color w:val="000000"/>
              </w:rPr>
            </w:pPr>
            <w:r>
              <w:t>Т1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2ФСД-2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color w:val="000000"/>
              </w:rPr>
            </w:pPr>
            <w:r>
              <w:t>Т1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2ФСД-3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color w:val="000000"/>
              </w:rPr>
            </w:pPr>
            <w:r>
              <w:t>Т1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3ФСД-1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color w:val="000000"/>
              </w:rPr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3ФСД-2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color w:val="000000"/>
              </w:rPr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3ФСД-3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color w:val="000000"/>
              </w:rPr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БМА-1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color w:val="000000"/>
              </w:rPr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БМА-2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color w:val="000000"/>
              </w:rPr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3БМА-1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color w:val="000000"/>
              </w:rPr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3БМА-2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color w:val="00000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color w:val="000000"/>
              </w:rPr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1 ФГП(БФ)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2 ФГП(БФ)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3 ФГП (БФ)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НХОВ-1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НХОВ-2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НВМФ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НВКФ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НВС-3 (КНД)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 w:rsidP="003C14DE">
            <w:pPr>
              <w:numPr>
                <w:ilvl w:val="0"/>
                <w:numId w:val="23"/>
              </w:numPr>
            </w:pPr>
            <w:r>
              <w:t>1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НДРФ-1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color w:val="000000"/>
                <w:sz w:val="28"/>
              </w:rPr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 w:rsidP="003C14DE">
            <w:pPr>
              <w:numPr>
                <w:ilvl w:val="0"/>
                <w:numId w:val="23"/>
              </w:numPr>
            </w:pPr>
            <w:r>
              <w:t>1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НДРФ-3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color w:val="000000"/>
                <w:sz w:val="28"/>
              </w:rPr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НПФ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Т1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НЭВ-1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НВЗР-1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НВЗР-2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НОСВ-1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НОСВ-2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НОСВ-3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НДВ-1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НДВ-2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НДВ-3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НДВ-4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НДВ-5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  <w:rPr>
                <w:sz w:val="22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rPr>
                <w:sz w:val="22"/>
              </w:rPr>
            </w:pPr>
            <w:r>
              <w:rPr>
                <w:sz w:val="22"/>
              </w:rPr>
              <w:t>НДВ-6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НПРА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НПТ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НППАА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НДКГ-1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</w:t>
            </w: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НДКГ-2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НДПАА-1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ТО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НДПАА-2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К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ТО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НДЩП-2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НВ-1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НВ-2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НПЩ-1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</w:t>
            </w: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НПЩ-2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НПК-1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НПК-2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НПА-1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НПА-2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ind w:left="392"/>
              <w:jc w:val="center"/>
            </w:pPr>
            <w:r>
              <w:t>202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НРЦ-1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НРЦ-2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НЧРК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НПСН-1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НПСН-2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НДЩ-1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НДЩ-2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НДЩ-3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НДК-1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НДК-2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НДК-3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НЧРС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НРС-1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НРС-2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НПКГ-1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НПКГ-2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НСН-1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НСН-2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НСН-3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НДСН-1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НДСН-2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НДСН-6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НДАН-1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НДВС-1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НДВС-2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НРПАА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ДН-1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НПЗС-1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 w:rsidP="003C14DE">
            <w:pPr>
              <w:numPr>
                <w:ilvl w:val="0"/>
                <w:numId w:val="23"/>
              </w:numPr>
            </w:pPr>
            <w:r>
              <w:t>2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НПЗС-2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НПО-1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ind w:left="392"/>
            </w:pPr>
            <w:r>
              <w:t>231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НПО-2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ind w:left="392"/>
              <w:jc w:val="center"/>
            </w:pPr>
            <w:r>
              <w:t>232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НДОС-1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ind w:left="392"/>
              <w:jc w:val="center"/>
            </w:pPr>
            <w:r>
              <w:t>233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НДОС-2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ind w:left="392"/>
              <w:jc w:val="center"/>
            </w:pPr>
            <w:r>
              <w:t>234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НПДС-1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НПДС-2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НППВ-1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НППВ-2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НУО-1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НУО-2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НПИ-1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НПИ-2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8"/>
              </w:rPr>
            </w:pPr>
          </w:p>
        </w:tc>
      </w:tr>
      <w:tr w:rsidR="003C14DE" w:rsidTr="00BA1758">
        <w:trPr>
          <w:trHeight w:val="634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НРЦ-1 РВП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НРЦ-2 РВП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НОСВ РВП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ДН РВП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НПШ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НДК-1А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НДК-1Б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НДЩ-1А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НДЩ-1Б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НПАВ-1А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</w:t>
            </w: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НПАВ-1Б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Т1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1НДА-1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1НДА-2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2НДА-1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2НДА-2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3НДА-1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3НДА-2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ind w:left="392"/>
              <w:jc w:val="center"/>
            </w:pPr>
            <w:r>
              <w:t>256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НПИВ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ind w:left="392"/>
            </w:pPr>
            <w:r>
              <w:t>257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НОВЗ-1А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НОВЗ-1Б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НППВ-1А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НППВ-1Б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35"/>
          <w:jc w:val="center"/>
        </w:trPr>
        <w:tc>
          <w:tcPr>
            <w:tcW w:w="102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Pr="005B27A5" w:rsidRDefault="003C14DE" w:rsidP="00077F4A">
            <w:r>
              <w:t xml:space="preserve">                                    </w:t>
            </w:r>
            <w:r w:rsidRPr="005B27A5">
              <w:t>Установка подготовки воды для бассейна</w:t>
            </w:r>
          </w:p>
        </w:tc>
      </w:tr>
      <w:tr w:rsidR="003C14DE" w:rsidTr="00BA1758">
        <w:trPr>
          <w:trHeight w:val="504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077F4A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 w:rsidP="00077F4A">
            <w:r>
              <w:t>ВВТ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rPr>
                <w:sz w:val="28"/>
              </w:rPr>
            </w:pPr>
          </w:p>
        </w:tc>
      </w:tr>
      <w:tr w:rsidR="003C14DE" w:rsidTr="00BA1758">
        <w:trPr>
          <w:trHeight w:val="505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077F4A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 w:rsidP="00077F4A">
            <w:r>
              <w:t>МФ-1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</w:tr>
      <w:tr w:rsidR="003C14DE" w:rsidTr="00BA1758">
        <w:trPr>
          <w:trHeight w:val="505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077F4A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 w:rsidP="00077F4A">
            <w:r>
              <w:t>МФ-2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077F4A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</w:tr>
      <w:tr w:rsidR="003C14DE" w:rsidTr="00BA1758">
        <w:trPr>
          <w:trHeight w:val="505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077F4A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 w:rsidP="00077F4A">
            <w:r>
              <w:t>МФ-3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</w:tr>
      <w:tr w:rsidR="003C14DE" w:rsidTr="00BA1758">
        <w:trPr>
          <w:trHeight w:val="505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077F4A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 w:rsidP="00077F4A">
            <w:r>
              <w:t>ФГО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</w:pPr>
            <w:r>
              <w:t>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5B27A5">
            <w:pPr>
              <w:pStyle w:val="2"/>
              <w:numPr>
                <w:ilvl w:val="0"/>
                <w:numId w:val="0"/>
              </w:numPr>
              <w:rPr>
                <w:sz w:val="22"/>
              </w:rPr>
            </w:pPr>
          </w:p>
        </w:tc>
      </w:tr>
      <w:tr w:rsidR="003C14DE" w:rsidTr="00BA1758">
        <w:trPr>
          <w:trHeight w:val="505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ind w:left="392"/>
            </w:pPr>
          </w:p>
        </w:tc>
        <w:tc>
          <w:tcPr>
            <w:tcW w:w="92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Pr="005B27A5" w:rsidRDefault="003C14DE">
            <w:r w:rsidRPr="005B27A5">
              <w:t>Оборудование  коррекционной обработки  ПГУ-450, БОУ-4, очистных сооружений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rPr>
                <w:lang w:val="en-US"/>
              </w:rPr>
              <w:t>БРА</w:t>
            </w:r>
            <w:r>
              <w:t>-</w:t>
            </w:r>
            <w:r>
              <w:rPr>
                <w:lang w:val="en-US"/>
              </w:rPr>
              <w:t>7</w:t>
            </w:r>
            <w:r>
              <w:t>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БРА-</w:t>
            </w:r>
            <w:r>
              <w:rPr>
                <w:lang w:val="en-US"/>
              </w:rPr>
              <w:t>7</w:t>
            </w:r>
            <w:r>
              <w:t>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rPr>
                <w:lang w:val="en-US"/>
              </w:rPr>
            </w:pPr>
            <w:r>
              <w:t>БМГ</w:t>
            </w:r>
            <w:r>
              <w:rPr>
                <w:lang w:val="en-US"/>
              </w:rPr>
              <w:t>-11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629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rPr>
                <w:lang w:val="en-US"/>
              </w:rPr>
            </w:pPr>
            <w:r>
              <w:t>БМРГ</w:t>
            </w:r>
            <w:r>
              <w:rPr>
                <w:lang w:val="en-US"/>
              </w:rPr>
              <w:t>-12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55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rPr>
                <w:lang w:val="en-US"/>
              </w:rPr>
            </w:pPr>
            <w:r>
              <w:t>БМЩ-</w:t>
            </w:r>
            <w:r>
              <w:rPr>
                <w:lang w:val="en-US"/>
              </w:rPr>
              <w:t>40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rPr>
                <w:lang w:val="en-US"/>
              </w:rPr>
            </w:pPr>
            <w:r>
              <w:t xml:space="preserve">БМРЩ- </w:t>
            </w:r>
            <w:r>
              <w:rPr>
                <w:lang w:val="en-US"/>
              </w:rPr>
              <w:t>4</w:t>
            </w:r>
            <w:r>
              <w:t>1</w:t>
            </w:r>
            <w:r>
              <w:rPr>
                <w:lang w:val="en-US"/>
              </w:rPr>
              <w:t xml:space="preserve"> c </w:t>
            </w:r>
            <w:proofErr w:type="spellStart"/>
            <w:r>
              <w:rPr>
                <w:lang w:val="en-US"/>
              </w:rPr>
              <w:t>м</w:t>
            </w:r>
            <w:r>
              <w:rPr>
                <w:lang w:val="en-US"/>
              </w:rPr>
              <w:t>е</w:t>
            </w:r>
            <w:r>
              <w:rPr>
                <w:lang w:val="en-US"/>
              </w:rPr>
              <w:t>ша</w:t>
            </w:r>
            <w:r>
              <w:t>лкой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 41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БМРЩ-42</w:t>
            </w:r>
          </w:p>
          <w:p w:rsidR="003C14DE" w:rsidRDefault="003C14DE">
            <w:r>
              <w:t>с мешалкой 42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4ФСД-11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  <w:r>
              <w:t xml:space="preserve"> 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4ФСД-12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4ФЛ(0,5)-21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4ФЛ(0,5)-22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4ФЛ(0,2)-10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EB1CF7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ФР-11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EB1CF7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ФР-12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4БМЩ (БОУ)-10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4БМК  (БОУ)-20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НДА-81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НДА-82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НДА-83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НДА-84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НДА-85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НДГ-21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НДГ-22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НДГ-23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НДГ-24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НДГ-25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НДРЩ-51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  <w:r>
              <w:t>Н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НДРЩ-52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НДРЩ-53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4НДЩ-11 (БОУ)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4НДЩ-12 (БОУ)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4НДК-21 (БОУ)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4НДК-22 (БОУ)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4НСН-11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4НСН-12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4НД-30 (БОУ)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 УКО - 30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ННСТ-1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ННСТ-2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НДС-1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НДС-2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ind w:left="392"/>
            </w:pPr>
          </w:p>
        </w:tc>
        <w:tc>
          <w:tcPr>
            <w:tcW w:w="92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Pr="005B27A5" w:rsidRDefault="003C14DE">
            <w:pPr>
              <w:jc w:val="center"/>
              <w:rPr>
                <w:sz w:val="22"/>
              </w:rPr>
            </w:pPr>
            <w:r w:rsidRPr="005B27A5">
              <w:rPr>
                <w:sz w:val="22"/>
              </w:rPr>
              <w:t>Установка обработки охлаждающей воды (система гипохлорита натрия)</w:t>
            </w:r>
          </w:p>
          <w:p w:rsidR="003C14DE" w:rsidRDefault="003C14DE">
            <w:pPr>
              <w:jc w:val="center"/>
              <w:rPr>
                <w:b/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БГ</w:t>
            </w:r>
            <w:r>
              <w:rPr>
                <w:lang w:val="en-US"/>
              </w:rPr>
              <w:t>П</w:t>
            </w:r>
            <w:r>
              <w:t>Х-10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НДГПХ-11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  <w:tr w:rsidR="003C14DE" w:rsidTr="00BA1758">
        <w:trPr>
          <w:trHeight w:val="49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 w:rsidP="003C14DE">
            <w:pPr>
              <w:numPr>
                <w:ilvl w:val="0"/>
                <w:numId w:val="23"/>
              </w:num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r>
              <w:t>НДГПХ-12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4DE" w:rsidRDefault="003C14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DE" w:rsidRDefault="003C14DE">
            <w:pPr>
              <w:jc w:val="center"/>
              <w:rPr>
                <w:sz w:val="22"/>
              </w:rPr>
            </w:pPr>
          </w:p>
        </w:tc>
      </w:tr>
    </w:tbl>
    <w:p w:rsidR="003C14DE" w:rsidRDefault="003C14DE" w:rsidP="003C14DE">
      <w:pPr>
        <w:rPr>
          <w:color w:val="000000"/>
          <w:sz w:val="28"/>
          <w:szCs w:val="20"/>
        </w:rPr>
      </w:pPr>
    </w:p>
    <w:p w:rsidR="003C14DE" w:rsidRDefault="003C14DE" w:rsidP="003C14DE">
      <w:r>
        <w:t xml:space="preserve">       Примечание:  В график ремонта оборудования  ХЦ включается ежегодное                </w:t>
      </w:r>
    </w:p>
    <w:p w:rsidR="003C14DE" w:rsidRDefault="003C14DE" w:rsidP="003C14DE">
      <w:r>
        <w:t xml:space="preserve">                                техническое   обслуживание трубопроводов.</w:t>
      </w:r>
    </w:p>
    <w:p w:rsidR="003C14DE" w:rsidRDefault="003C14DE" w:rsidP="00933781">
      <w:pPr>
        <w:tabs>
          <w:tab w:val="left" w:pos="1134"/>
        </w:tabs>
        <w:rPr>
          <w:szCs w:val="19"/>
        </w:rPr>
      </w:pPr>
    </w:p>
    <w:p w:rsidR="00AD277A" w:rsidRDefault="00AD277A" w:rsidP="00933781">
      <w:pPr>
        <w:tabs>
          <w:tab w:val="left" w:pos="1134"/>
        </w:tabs>
        <w:rPr>
          <w:szCs w:val="19"/>
        </w:rPr>
      </w:pPr>
    </w:p>
    <w:p w:rsidR="003C14DE" w:rsidRDefault="003C14DE" w:rsidP="00933781">
      <w:pPr>
        <w:tabs>
          <w:tab w:val="left" w:pos="1134"/>
        </w:tabs>
        <w:rPr>
          <w:szCs w:val="19"/>
        </w:rPr>
      </w:pPr>
    </w:p>
    <w:p w:rsidR="00AD277A" w:rsidRDefault="00656AA0" w:rsidP="00656AA0">
      <w:pPr>
        <w:tabs>
          <w:tab w:val="left" w:pos="4029"/>
        </w:tabs>
        <w:rPr>
          <w:szCs w:val="19"/>
        </w:rPr>
      </w:pPr>
      <w:r>
        <w:rPr>
          <w:szCs w:val="19"/>
        </w:rPr>
        <w:tab/>
      </w:r>
    </w:p>
    <w:p w:rsidR="003C14DE" w:rsidRDefault="003C14DE" w:rsidP="00933781">
      <w:pPr>
        <w:tabs>
          <w:tab w:val="left" w:pos="1134"/>
        </w:tabs>
        <w:rPr>
          <w:szCs w:val="19"/>
        </w:rPr>
      </w:pPr>
    </w:p>
    <w:p w:rsidR="003C14DE" w:rsidRDefault="003C14DE" w:rsidP="00933781">
      <w:pPr>
        <w:tabs>
          <w:tab w:val="left" w:pos="1134"/>
        </w:tabs>
        <w:rPr>
          <w:szCs w:val="19"/>
        </w:rPr>
      </w:pPr>
    </w:p>
    <w:p w:rsidR="003C14DE" w:rsidRDefault="003C14DE" w:rsidP="00933781">
      <w:pPr>
        <w:tabs>
          <w:tab w:val="left" w:pos="1134"/>
        </w:tabs>
        <w:rPr>
          <w:szCs w:val="19"/>
        </w:rPr>
      </w:pPr>
    </w:p>
    <w:p w:rsidR="003C14DE" w:rsidRDefault="003C14DE" w:rsidP="00933781">
      <w:pPr>
        <w:tabs>
          <w:tab w:val="left" w:pos="1134"/>
        </w:tabs>
        <w:rPr>
          <w:szCs w:val="19"/>
        </w:rPr>
      </w:pPr>
    </w:p>
    <w:p w:rsidR="00EB1CF7" w:rsidRDefault="00EB1CF7" w:rsidP="00933781">
      <w:pPr>
        <w:tabs>
          <w:tab w:val="left" w:pos="1134"/>
        </w:tabs>
        <w:rPr>
          <w:szCs w:val="19"/>
        </w:rPr>
        <w:sectPr w:rsidR="00EB1CF7" w:rsidSect="006207AA">
          <w:footerReference w:type="default" r:id="rId9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933781" w:rsidRPr="00273B66" w:rsidRDefault="00933781" w:rsidP="00933781">
      <w:pPr>
        <w:tabs>
          <w:tab w:val="left" w:pos="1134"/>
        </w:tabs>
        <w:jc w:val="right"/>
        <w:rPr>
          <w:rFonts w:eastAsia="Calibri"/>
          <w:b/>
          <w:lang w:eastAsia="en-US"/>
        </w:rPr>
      </w:pPr>
      <w:r w:rsidRPr="00273B66">
        <w:rPr>
          <w:b/>
        </w:rPr>
        <w:lastRenderedPageBreak/>
        <w:t>Приложение №</w:t>
      </w:r>
      <w:r w:rsidR="00273B66" w:rsidRPr="00273B66">
        <w:rPr>
          <w:b/>
        </w:rPr>
        <w:t>5</w:t>
      </w:r>
    </w:p>
    <w:p w:rsidR="00933781" w:rsidRPr="0060392F" w:rsidRDefault="00933781" w:rsidP="00933781">
      <w:pPr>
        <w:tabs>
          <w:tab w:val="left" w:pos="1134"/>
        </w:tabs>
        <w:ind w:firstLine="284"/>
        <w:jc w:val="right"/>
        <w:rPr>
          <w:rFonts w:eastAsia="Calibri"/>
          <w:lang w:eastAsia="en-US"/>
        </w:rPr>
      </w:pPr>
    </w:p>
    <w:p w:rsidR="00933781" w:rsidRPr="0060392F" w:rsidRDefault="00933781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933781" w:rsidRPr="0060392F" w:rsidRDefault="00933781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  <w:r w:rsidRPr="0060392F">
        <w:rPr>
          <w:rFonts w:eastAsia="Calibri"/>
          <w:lang w:eastAsia="en-US"/>
        </w:rPr>
        <w:t>Ведомость планируемых объёмов ремонтных работ __________________________________</w:t>
      </w:r>
    </w:p>
    <w:p w:rsidR="00933781" w:rsidRPr="0060392F" w:rsidRDefault="00933781" w:rsidP="00933781">
      <w:pPr>
        <w:tabs>
          <w:tab w:val="left" w:pos="1134"/>
        </w:tabs>
        <w:rPr>
          <w:rFonts w:eastAsia="Calibri"/>
          <w:i/>
          <w:lang w:eastAsia="en-US"/>
        </w:rPr>
      </w:pPr>
      <w:r w:rsidRPr="0060392F">
        <w:t xml:space="preserve">                                                                                                                                                         (</w:t>
      </w:r>
      <w:r w:rsidRPr="0060392F">
        <w:rPr>
          <w:i/>
        </w:rPr>
        <w:t>наименование  цеха)</w:t>
      </w:r>
    </w:p>
    <w:p w:rsidR="00933781" w:rsidRPr="0060392F" w:rsidRDefault="00933781" w:rsidP="00933781">
      <w:pPr>
        <w:tabs>
          <w:tab w:val="left" w:pos="1134"/>
        </w:tabs>
        <w:ind w:firstLine="284"/>
        <w:jc w:val="right"/>
      </w:pPr>
    </w:p>
    <w:tbl>
      <w:tblPr>
        <w:tblW w:w="14515" w:type="dxa"/>
        <w:jc w:val="center"/>
        <w:tblLook w:val="04A0" w:firstRow="1" w:lastRow="0" w:firstColumn="1" w:lastColumn="0" w:noHBand="0" w:noVBand="1"/>
      </w:tblPr>
      <w:tblGrid>
        <w:gridCol w:w="3056"/>
        <w:gridCol w:w="3112"/>
        <w:gridCol w:w="1414"/>
        <w:gridCol w:w="3203"/>
        <w:gridCol w:w="1069"/>
        <w:gridCol w:w="258"/>
        <w:gridCol w:w="942"/>
        <w:gridCol w:w="1461"/>
      </w:tblGrid>
      <w:tr w:rsidR="00933781" w:rsidRPr="0060392F" w:rsidTr="003C03B0">
        <w:trPr>
          <w:trHeight w:val="684"/>
          <w:jc w:val="center"/>
        </w:trPr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</w:pPr>
            <w:bookmarkStart w:id="6" w:name="RANGE!A2:H6"/>
            <w:r w:rsidRPr="0060392F">
              <w:t>№ п/п</w:t>
            </w:r>
            <w:bookmarkEnd w:id="6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</w:pPr>
            <w:r w:rsidRPr="0060392F">
              <w:t>Наименование оборудов</w:t>
            </w:r>
            <w:r w:rsidRPr="0060392F">
              <w:t>а</w:t>
            </w:r>
            <w:r w:rsidRPr="0060392F">
              <w:t>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</w:pPr>
            <w:r w:rsidRPr="0060392F">
              <w:t xml:space="preserve">Ст. № </w:t>
            </w: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</w:pPr>
            <w:r w:rsidRPr="0060392F">
              <w:t>Номенклатура планируемых работ</w:t>
            </w:r>
          </w:p>
        </w:tc>
        <w:tc>
          <w:tcPr>
            <w:tcW w:w="2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3781" w:rsidRPr="0060392F" w:rsidRDefault="00933781" w:rsidP="00933781">
            <w:pPr>
              <w:jc w:val="center"/>
            </w:pPr>
            <w:r w:rsidRPr="0060392F">
              <w:t>Объём планиру</w:t>
            </w:r>
            <w:r w:rsidRPr="0060392F">
              <w:t>е</w:t>
            </w:r>
            <w:r w:rsidRPr="0060392F">
              <w:t>мых работ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</w:pPr>
            <w:r w:rsidRPr="0060392F">
              <w:t>Срок в</w:t>
            </w:r>
            <w:r w:rsidRPr="0060392F">
              <w:t>ы</w:t>
            </w:r>
            <w:r w:rsidRPr="0060392F">
              <w:t>полнения работ</w:t>
            </w:r>
          </w:p>
        </w:tc>
      </w:tr>
      <w:tr w:rsidR="00933781" w:rsidRPr="0060392F" w:rsidTr="003C03B0">
        <w:trPr>
          <w:trHeight w:val="1120"/>
          <w:jc w:val="center"/>
        </w:trPr>
        <w:tc>
          <w:tcPr>
            <w:tcW w:w="30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60392F" w:rsidRDefault="00933781" w:rsidP="00933781">
            <w:pPr>
              <w:jc w:val="center"/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60392F" w:rsidRDefault="00933781" w:rsidP="00933781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60392F" w:rsidRDefault="00933781" w:rsidP="00933781">
            <w:pPr>
              <w:jc w:val="center"/>
            </w:pPr>
          </w:p>
        </w:tc>
        <w:tc>
          <w:tcPr>
            <w:tcW w:w="32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60392F" w:rsidRDefault="00933781" w:rsidP="00933781">
            <w:pPr>
              <w:jc w:val="center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3781" w:rsidRPr="0060392F" w:rsidRDefault="00933781" w:rsidP="00933781">
            <w:pPr>
              <w:jc w:val="center"/>
            </w:pPr>
            <w:r w:rsidRPr="0060392F">
              <w:t xml:space="preserve">Ед. </w:t>
            </w:r>
            <w:proofErr w:type="spellStart"/>
            <w:r w:rsidRPr="0060392F">
              <w:t>и</w:t>
            </w:r>
            <w:r w:rsidRPr="0060392F">
              <w:t>з</w:t>
            </w:r>
            <w:r w:rsidRPr="0060392F">
              <w:t>мер</w:t>
            </w:r>
            <w:proofErr w:type="spellEnd"/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3781" w:rsidRPr="0060392F" w:rsidRDefault="00933781" w:rsidP="00933781">
            <w:pPr>
              <w:jc w:val="center"/>
            </w:pPr>
            <w:r w:rsidRPr="0060392F">
              <w:t>Кол-во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60392F" w:rsidRDefault="00933781" w:rsidP="00933781">
            <w:pPr>
              <w:jc w:val="center"/>
            </w:pPr>
          </w:p>
        </w:tc>
      </w:tr>
      <w:tr w:rsidR="00933781" w:rsidRPr="0060392F" w:rsidTr="003C03B0">
        <w:trPr>
          <w:trHeight w:val="19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3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4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6</w:t>
            </w:r>
          </w:p>
        </w:tc>
      </w:tr>
      <w:tr w:rsidR="00933781" w:rsidRPr="0060392F" w:rsidTr="003C03B0">
        <w:trPr>
          <w:trHeight w:val="300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60392F" w:rsidRDefault="00933781" w:rsidP="00933781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60392F" w:rsidRDefault="00933781" w:rsidP="00933781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60392F" w:rsidRDefault="00933781" w:rsidP="00933781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3781" w:rsidRPr="0060392F" w:rsidRDefault="00933781" w:rsidP="00933781">
            <w:pPr>
              <w:rPr>
                <w:i/>
                <w:i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60392F" w:rsidRDefault="00933781" w:rsidP="00933781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60392F" w:rsidRDefault="00933781" w:rsidP="00933781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</w:tr>
    </w:tbl>
    <w:p w:rsidR="00933781" w:rsidRPr="0060392F" w:rsidRDefault="00933781" w:rsidP="00933781">
      <w:pPr>
        <w:spacing w:after="200" w:line="276" w:lineRule="auto"/>
        <w:rPr>
          <w:rFonts w:eastAsia="Calibri"/>
          <w:lang w:val="en-US" w:eastAsia="en-US"/>
        </w:rPr>
      </w:pPr>
    </w:p>
    <w:p w:rsidR="00933781" w:rsidRPr="0060392F" w:rsidRDefault="00933781" w:rsidP="00933781">
      <w:pPr>
        <w:spacing w:after="200" w:line="276" w:lineRule="auto"/>
        <w:rPr>
          <w:rFonts w:eastAsia="Calibri"/>
          <w:lang w:val="en-US" w:eastAsia="en-US"/>
        </w:rPr>
      </w:pP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60392F">
        <w:t>Начальник ________________________ цеха                                                        _____________ / ____________________</w:t>
      </w:r>
    </w:p>
    <w:p w:rsidR="00933781" w:rsidRPr="0060392F" w:rsidRDefault="00933781" w:rsidP="00933781">
      <w:pPr>
        <w:tabs>
          <w:tab w:val="left" w:pos="1134"/>
        </w:tabs>
        <w:ind w:left="1418" w:firstLine="284"/>
        <w:rPr>
          <w:i/>
        </w:rPr>
      </w:pPr>
      <w:r w:rsidRPr="0060392F">
        <w:t xml:space="preserve">                        (</w:t>
      </w:r>
      <w:r w:rsidRPr="0060392F">
        <w:rPr>
          <w:i/>
        </w:rPr>
        <w:t>наименование цеха)                                                                                     (подпись)                   (Ф.И.О.)</w:t>
      </w:r>
    </w:p>
    <w:p w:rsidR="00933781" w:rsidRPr="0060392F" w:rsidRDefault="00933781" w:rsidP="00933781">
      <w:pPr>
        <w:tabs>
          <w:tab w:val="left" w:pos="1134"/>
        </w:tabs>
      </w:pPr>
    </w:p>
    <w:p w:rsidR="00933781" w:rsidRPr="0060392F" w:rsidRDefault="00933781" w:rsidP="00933781">
      <w:pPr>
        <w:tabs>
          <w:tab w:val="left" w:pos="1134"/>
        </w:tabs>
        <w:ind w:firstLine="567"/>
      </w:pPr>
      <w:r w:rsidRPr="0060392F">
        <w:t>Согласовано:</w:t>
      </w: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60392F">
        <w:t>Подрядная организация                                                                                            _____________ / ____________________</w:t>
      </w:r>
    </w:p>
    <w:p w:rsidR="00933781" w:rsidRPr="0060392F" w:rsidRDefault="00933781" w:rsidP="00933781">
      <w:pPr>
        <w:tabs>
          <w:tab w:val="left" w:pos="1134"/>
        </w:tabs>
        <w:ind w:left="1418" w:firstLine="284"/>
      </w:pPr>
      <w:r w:rsidRPr="0060392F">
        <w:rPr>
          <w:i/>
        </w:rPr>
        <w:t xml:space="preserve">                                                                                                                                                (подпись)                  (Ф.И.О.)</w:t>
      </w:r>
    </w:p>
    <w:p w:rsidR="00933781" w:rsidRPr="0060392F" w:rsidRDefault="00933781" w:rsidP="00933781">
      <w:pPr>
        <w:tabs>
          <w:tab w:val="left" w:pos="1134"/>
        </w:tabs>
      </w:pP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60392F">
        <w:t>Начальник ОППР                                                                                                                 _____________ / ____________________</w:t>
      </w:r>
    </w:p>
    <w:p w:rsidR="0013509C" w:rsidRPr="00CC0228" w:rsidRDefault="00933781" w:rsidP="00CC0228">
      <w:pPr>
        <w:spacing w:after="200" w:line="276" w:lineRule="auto"/>
        <w:rPr>
          <w:rFonts w:eastAsia="Calibri"/>
          <w:lang w:eastAsia="en-US"/>
        </w:rPr>
        <w:sectPr w:rsidR="0013509C" w:rsidRPr="00CC0228" w:rsidSect="00EB1CF7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  <w:r w:rsidRPr="0060392F">
        <w:rPr>
          <w:i/>
        </w:rPr>
        <w:t xml:space="preserve">                                                                                                                                                                             (подпись)                   (Ф.И.О.)</w:t>
      </w:r>
    </w:p>
    <w:p w:rsidR="0013509C" w:rsidRPr="009D4EB1" w:rsidRDefault="0013509C" w:rsidP="00B56D3E">
      <w:pPr>
        <w:pStyle w:val="22"/>
        <w:tabs>
          <w:tab w:val="left" w:pos="8505"/>
        </w:tabs>
        <w:ind w:left="0"/>
        <w:jc w:val="both"/>
        <w:rPr>
          <w:b w:val="0"/>
        </w:rPr>
      </w:pPr>
    </w:p>
    <w:sectPr w:rsidR="0013509C" w:rsidRPr="009D4EB1" w:rsidSect="00391A7F">
      <w:pgSz w:w="11906" w:h="16838" w:code="9"/>
      <w:pgMar w:top="1134" w:right="851" w:bottom="851" w:left="1134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873" w:rsidRDefault="007D6873">
      <w:r>
        <w:separator/>
      </w:r>
    </w:p>
  </w:endnote>
  <w:endnote w:type="continuationSeparator" w:id="0">
    <w:p w:rsidR="007D6873" w:rsidRDefault="007D6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368663"/>
      <w:docPartObj>
        <w:docPartGallery w:val="Page Numbers (Bottom of Page)"/>
        <w:docPartUnique/>
      </w:docPartObj>
    </w:sdtPr>
    <w:sdtEndPr/>
    <w:sdtContent>
      <w:p w:rsidR="007D6873" w:rsidRDefault="007D6873" w:rsidP="00A6148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E47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873" w:rsidRDefault="007D6873">
      <w:r>
        <w:separator/>
      </w:r>
    </w:p>
  </w:footnote>
  <w:footnote w:type="continuationSeparator" w:id="0">
    <w:p w:rsidR="007D6873" w:rsidRDefault="007D68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554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4F296A"/>
    <w:multiLevelType w:val="hybridMultilevel"/>
    <w:tmpl w:val="208639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AE0550"/>
    <w:multiLevelType w:val="multilevel"/>
    <w:tmpl w:val="06D4445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EC7FEE"/>
    <w:multiLevelType w:val="multilevel"/>
    <w:tmpl w:val="B19AE016"/>
    <w:lvl w:ilvl="0">
      <w:start w:val="1"/>
      <w:numFmt w:val="decimal"/>
      <w:lvlText w:val="%1."/>
      <w:lvlJc w:val="left"/>
      <w:pPr>
        <w:ind w:left="1457" w:hanging="360"/>
      </w:pPr>
      <w:rPr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457" w:hanging="360"/>
      </w:pPr>
    </w:lvl>
    <w:lvl w:ilvl="2">
      <w:start w:val="1"/>
      <w:numFmt w:val="decimal"/>
      <w:isLgl/>
      <w:lvlText w:val="%1.%2.%3."/>
      <w:lvlJc w:val="left"/>
      <w:pPr>
        <w:ind w:left="1817" w:hanging="720"/>
      </w:pPr>
    </w:lvl>
    <w:lvl w:ilvl="3">
      <w:start w:val="1"/>
      <w:numFmt w:val="decimal"/>
      <w:isLgl/>
      <w:lvlText w:val="%1.%2.%3.%4."/>
      <w:lvlJc w:val="left"/>
      <w:pPr>
        <w:ind w:left="1817" w:hanging="720"/>
      </w:pPr>
    </w:lvl>
    <w:lvl w:ilvl="4">
      <w:start w:val="1"/>
      <w:numFmt w:val="decimal"/>
      <w:isLgl/>
      <w:lvlText w:val="%1.%2.%3.%4.%5."/>
      <w:lvlJc w:val="left"/>
      <w:pPr>
        <w:ind w:left="2177" w:hanging="1080"/>
      </w:pPr>
    </w:lvl>
    <w:lvl w:ilvl="5">
      <w:start w:val="1"/>
      <w:numFmt w:val="decimal"/>
      <w:isLgl/>
      <w:lvlText w:val="%1.%2.%3.%4.%5.%6."/>
      <w:lvlJc w:val="left"/>
      <w:pPr>
        <w:ind w:left="2177" w:hanging="1080"/>
      </w:pPr>
    </w:lvl>
    <w:lvl w:ilvl="6">
      <w:start w:val="1"/>
      <w:numFmt w:val="decimal"/>
      <w:isLgl/>
      <w:lvlText w:val="%1.%2.%3.%4.%5.%6.%7."/>
      <w:lvlJc w:val="left"/>
      <w:pPr>
        <w:ind w:left="2537" w:hanging="1440"/>
      </w:pPr>
    </w:lvl>
    <w:lvl w:ilvl="7">
      <w:start w:val="1"/>
      <w:numFmt w:val="decimal"/>
      <w:isLgl/>
      <w:lvlText w:val="%1.%2.%3.%4.%5.%6.%7.%8."/>
      <w:lvlJc w:val="left"/>
      <w:pPr>
        <w:ind w:left="2537" w:hanging="1440"/>
      </w:pPr>
    </w:lvl>
    <w:lvl w:ilvl="8">
      <w:start w:val="1"/>
      <w:numFmt w:val="decimal"/>
      <w:isLgl/>
      <w:lvlText w:val="%1.%2.%3.%4.%5.%6.%7.%8.%9."/>
      <w:lvlJc w:val="left"/>
      <w:pPr>
        <w:ind w:left="2897" w:hanging="1800"/>
      </w:pPr>
    </w:lvl>
  </w:abstractNum>
  <w:abstractNum w:abstractNumId="4">
    <w:nsid w:val="0D7F670E"/>
    <w:multiLevelType w:val="hybridMultilevel"/>
    <w:tmpl w:val="A39AD688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5">
    <w:nsid w:val="15BA409A"/>
    <w:multiLevelType w:val="hybridMultilevel"/>
    <w:tmpl w:val="74265096"/>
    <w:lvl w:ilvl="0" w:tplc="0E8A17BC">
      <w:start w:val="1"/>
      <w:numFmt w:val="decimal"/>
      <w:lvlText w:val="1.%1. 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261E89"/>
    <w:multiLevelType w:val="multilevel"/>
    <w:tmpl w:val="42AC24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20656B1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51E2A37"/>
    <w:multiLevelType w:val="hybridMultilevel"/>
    <w:tmpl w:val="46F24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8CCF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1146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443851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6921A09"/>
    <w:multiLevelType w:val="hybridMultilevel"/>
    <w:tmpl w:val="E0E2FD9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4EFE3611"/>
    <w:multiLevelType w:val="hybridMultilevel"/>
    <w:tmpl w:val="CA20D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3C43C1"/>
    <w:multiLevelType w:val="hybridMultilevel"/>
    <w:tmpl w:val="EFB476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D990045"/>
    <w:multiLevelType w:val="hybridMultilevel"/>
    <w:tmpl w:val="B300B2E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87038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6B590F5B"/>
    <w:multiLevelType w:val="hybridMultilevel"/>
    <w:tmpl w:val="702A9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BBA7F5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756F669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2">
    <w:nsid w:val="783022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7D836E5A"/>
    <w:multiLevelType w:val="multilevel"/>
    <w:tmpl w:val="7A6E41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4">
    <w:nsid w:val="7FEE32CB"/>
    <w:multiLevelType w:val="hybridMultilevel"/>
    <w:tmpl w:val="CE7E58B6"/>
    <w:lvl w:ilvl="0" w:tplc="0419000F">
      <w:start w:val="1"/>
      <w:numFmt w:val="decimal"/>
      <w:lvlText w:val="%1."/>
      <w:lvlJc w:val="left"/>
      <w:pPr>
        <w:tabs>
          <w:tab w:val="num" w:pos="752"/>
        </w:tabs>
        <w:ind w:left="75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2"/>
  </w:num>
  <w:num w:numId="4">
    <w:abstractNumId w:val="21"/>
  </w:num>
  <w:num w:numId="5">
    <w:abstractNumId w:val="23"/>
  </w:num>
  <w:num w:numId="6">
    <w:abstractNumId w:val="6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9"/>
  </w:num>
  <w:num w:numId="13">
    <w:abstractNumId w:val="0"/>
  </w:num>
  <w:num w:numId="14">
    <w:abstractNumId w:val="11"/>
    <w:lvlOverride w:ilvl="0">
      <w:startOverride w:val="1"/>
    </w:lvlOverride>
  </w:num>
  <w:num w:numId="15">
    <w:abstractNumId w:val="17"/>
    <w:lvlOverride w:ilvl="0">
      <w:startOverride w:val="1"/>
    </w:lvlOverride>
  </w:num>
  <w:num w:numId="16">
    <w:abstractNumId w:val="13"/>
  </w:num>
  <w:num w:numId="17">
    <w:abstractNumId w:val="13"/>
  </w:num>
  <w:num w:numId="18">
    <w:abstractNumId w:val="13"/>
  </w:num>
  <w:num w:numId="19">
    <w:abstractNumId w:val="16"/>
  </w:num>
  <w:num w:numId="20">
    <w:abstractNumId w:val="20"/>
  </w:num>
  <w:num w:numId="21">
    <w:abstractNumId w:val="22"/>
  </w:num>
  <w:num w:numId="22">
    <w:abstractNumId w:val="24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15"/>
  </w:num>
  <w:num w:numId="26">
    <w:abstractNumId w:val="18"/>
  </w:num>
  <w:num w:numId="27">
    <w:abstractNumId w:val="8"/>
  </w:num>
  <w:num w:numId="28">
    <w:abstractNumId w:val="1"/>
  </w:num>
  <w:num w:numId="29">
    <w:abstractNumId w:val="14"/>
  </w:num>
  <w:num w:numId="30">
    <w:abstractNumId w:val="4"/>
  </w:num>
  <w:num w:numId="31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1114"/>
    <w:rsid w:val="00002683"/>
    <w:rsid w:val="0000466B"/>
    <w:rsid w:val="00004E23"/>
    <w:rsid w:val="00005299"/>
    <w:rsid w:val="00010571"/>
    <w:rsid w:val="00015B9B"/>
    <w:rsid w:val="00016EC9"/>
    <w:rsid w:val="00020F99"/>
    <w:rsid w:val="00021BC3"/>
    <w:rsid w:val="00022BD8"/>
    <w:rsid w:val="00023A74"/>
    <w:rsid w:val="000255E6"/>
    <w:rsid w:val="00027998"/>
    <w:rsid w:val="00032FF0"/>
    <w:rsid w:val="00032FF6"/>
    <w:rsid w:val="00040C11"/>
    <w:rsid w:val="000420B9"/>
    <w:rsid w:val="000420CA"/>
    <w:rsid w:val="00042240"/>
    <w:rsid w:val="000441C5"/>
    <w:rsid w:val="000466BD"/>
    <w:rsid w:val="00050DB3"/>
    <w:rsid w:val="00054780"/>
    <w:rsid w:val="00054BBD"/>
    <w:rsid w:val="00054DF4"/>
    <w:rsid w:val="0005516E"/>
    <w:rsid w:val="00056087"/>
    <w:rsid w:val="00056A69"/>
    <w:rsid w:val="00060234"/>
    <w:rsid w:val="000607AA"/>
    <w:rsid w:val="00062054"/>
    <w:rsid w:val="00063D1B"/>
    <w:rsid w:val="00064155"/>
    <w:rsid w:val="00065A69"/>
    <w:rsid w:val="000710B6"/>
    <w:rsid w:val="00072D52"/>
    <w:rsid w:val="00073869"/>
    <w:rsid w:val="00074BA5"/>
    <w:rsid w:val="00074DC2"/>
    <w:rsid w:val="00075608"/>
    <w:rsid w:val="00077F4A"/>
    <w:rsid w:val="00080E49"/>
    <w:rsid w:val="00090098"/>
    <w:rsid w:val="000905CF"/>
    <w:rsid w:val="000907CC"/>
    <w:rsid w:val="00093327"/>
    <w:rsid w:val="0009583D"/>
    <w:rsid w:val="00095B05"/>
    <w:rsid w:val="000972EA"/>
    <w:rsid w:val="000A1B56"/>
    <w:rsid w:val="000A202B"/>
    <w:rsid w:val="000A618D"/>
    <w:rsid w:val="000A691F"/>
    <w:rsid w:val="000B04EE"/>
    <w:rsid w:val="000B14B5"/>
    <w:rsid w:val="000B15FC"/>
    <w:rsid w:val="000B2D7D"/>
    <w:rsid w:val="000B3753"/>
    <w:rsid w:val="000B388A"/>
    <w:rsid w:val="000B45A1"/>
    <w:rsid w:val="000B6CB3"/>
    <w:rsid w:val="000C0986"/>
    <w:rsid w:val="000C12D6"/>
    <w:rsid w:val="000C1320"/>
    <w:rsid w:val="000C265E"/>
    <w:rsid w:val="000C7A58"/>
    <w:rsid w:val="000C7A68"/>
    <w:rsid w:val="000D14FF"/>
    <w:rsid w:val="000D2B70"/>
    <w:rsid w:val="000D5FB1"/>
    <w:rsid w:val="000D6ABF"/>
    <w:rsid w:val="000E43C1"/>
    <w:rsid w:val="000E58B3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57DF"/>
    <w:rsid w:val="00106AE7"/>
    <w:rsid w:val="00115790"/>
    <w:rsid w:val="00115B61"/>
    <w:rsid w:val="00116092"/>
    <w:rsid w:val="001162A0"/>
    <w:rsid w:val="0012354D"/>
    <w:rsid w:val="00124C6A"/>
    <w:rsid w:val="001303C6"/>
    <w:rsid w:val="0013104F"/>
    <w:rsid w:val="00133054"/>
    <w:rsid w:val="0013324A"/>
    <w:rsid w:val="001333EF"/>
    <w:rsid w:val="0013509C"/>
    <w:rsid w:val="00135318"/>
    <w:rsid w:val="00136B1A"/>
    <w:rsid w:val="00137194"/>
    <w:rsid w:val="0013750B"/>
    <w:rsid w:val="001375B0"/>
    <w:rsid w:val="001457A6"/>
    <w:rsid w:val="00155028"/>
    <w:rsid w:val="00162157"/>
    <w:rsid w:val="0016348A"/>
    <w:rsid w:val="00163789"/>
    <w:rsid w:val="00163887"/>
    <w:rsid w:val="00164703"/>
    <w:rsid w:val="00164EFD"/>
    <w:rsid w:val="00165155"/>
    <w:rsid w:val="0016556A"/>
    <w:rsid w:val="00167F1C"/>
    <w:rsid w:val="001721D3"/>
    <w:rsid w:val="001727FA"/>
    <w:rsid w:val="00172F8F"/>
    <w:rsid w:val="00176E62"/>
    <w:rsid w:val="00177855"/>
    <w:rsid w:val="001813D6"/>
    <w:rsid w:val="00182F82"/>
    <w:rsid w:val="00184C37"/>
    <w:rsid w:val="00185D30"/>
    <w:rsid w:val="00186105"/>
    <w:rsid w:val="00186A9B"/>
    <w:rsid w:val="001872B5"/>
    <w:rsid w:val="0019255F"/>
    <w:rsid w:val="0019721B"/>
    <w:rsid w:val="0019780C"/>
    <w:rsid w:val="001A0209"/>
    <w:rsid w:val="001A4D09"/>
    <w:rsid w:val="001A59D8"/>
    <w:rsid w:val="001A77BB"/>
    <w:rsid w:val="001B01A9"/>
    <w:rsid w:val="001B0E5C"/>
    <w:rsid w:val="001B20FD"/>
    <w:rsid w:val="001B2C8D"/>
    <w:rsid w:val="001B344D"/>
    <w:rsid w:val="001B576A"/>
    <w:rsid w:val="001B7F8B"/>
    <w:rsid w:val="001C049B"/>
    <w:rsid w:val="001C0E9D"/>
    <w:rsid w:val="001C1B3F"/>
    <w:rsid w:val="001C1B74"/>
    <w:rsid w:val="001C23FE"/>
    <w:rsid w:val="001C2F21"/>
    <w:rsid w:val="001C3B04"/>
    <w:rsid w:val="001C5287"/>
    <w:rsid w:val="001D0DF6"/>
    <w:rsid w:val="001D1683"/>
    <w:rsid w:val="001D1C2F"/>
    <w:rsid w:val="001D1D39"/>
    <w:rsid w:val="001E07EA"/>
    <w:rsid w:val="001E302A"/>
    <w:rsid w:val="001E59CE"/>
    <w:rsid w:val="001F1438"/>
    <w:rsid w:val="001F1D3B"/>
    <w:rsid w:val="001F28A0"/>
    <w:rsid w:val="001F5EF7"/>
    <w:rsid w:val="00201B06"/>
    <w:rsid w:val="00201E94"/>
    <w:rsid w:val="00201F17"/>
    <w:rsid w:val="00202520"/>
    <w:rsid w:val="00202D67"/>
    <w:rsid w:val="00203C0B"/>
    <w:rsid w:val="00203E41"/>
    <w:rsid w:val="00205105"/>
    <w:rsid w:val="00207ED4"/>
    <w:rsid w:val="00210ED0"/>
    <w:rsid w:val="0021168E"/>
    <w:rsid w:val="002123F4"/>
    <w:rsid w:val="00213426"/>
    <w:rsid w:val="00214158"/>
    <w:rsid w:val="00214449"/>
    <w:rsid w:val="002144BB"/>
    <w:rsid w:val="00216DC3"/>
    <w:rsid w:val="002211C2"/>
    <w:rsid w:val="002220B0"/>
    <w:rsid w:val="00222E2C"/>
    <w:rsid w:val="00223773"/>
    <w:rsid w:val="00223A03"/>
    <w:rsid w:val="00225C24"/>
    <w:rsid w:val="00230D78"/>
    <w:rsid w:val="00233B83"/>
    <w:rsid w:val="00233E2F"/>
    <w:rsid w:val="002363E7"/>
    <w:rsid w:val="00237872"/>
    <w:rsid w:val="00243552"/>
    <w:rsid w:val="00243F99"/>
    <w:rsid w:val="00245161"/>
    <w:rsid w:val="00245186"/>
    <w:rsid w:val="002456B6"/>
    <w:rsid w:val="0024639D"/>
    <w:rsid w:val="00247F4B"/>
    <w:rsid w:val="00252872"/>
    <w:rsid w:val="00252D34"/>
    <w:rsid w:val="002530D7"/>
    <w:rsid w:val="00254828"/>
    <w:rsid w:val="0025523E"/>
    <w:rsid w:val="0026007B"/>
    <w:rsid w:val="00261812"/>
    <w:rsid w:val="00264C31"/>
    <w:rsid w:val="00266B17"/>
    <w:rsid w:val="00267B24"/>
    <w:rsid w:val="002703E2"/>
    <w:rsid w:val="0027041D"/>
    <w:rsid w:val="00270AEB"/>
    <w:rsid w:val="00273B66"/>
    <w:rsid w:val="00275654"/>
    <w:rsid w:val="00275FDE"/>
    <w:rsid w:val="002766A6"/>
    <w:rsid w:val="00277EA6"/>
    <w:rsid w:val="0028027C"/>
    <w:rsid w:val="00280DB6"/>
    <w:rsid w:val="002826C8"/>
    <w:rsid w:val="00283987"/>
    <w:rsid w:val="00283D2B"/>
    <w:rsid w:val="00290B59"/>
    <w:rsid w:val="002913F8"/>
    <w:rsid w:val="002928D4"/>
    <w:rsid w:val="00293912"/>
    <w:rsid w:val="002945D0"/>
    <w:rsid w:val="00294D9B"/>
    <w:rsid w:val="002971B3"/>
    <w:rsid w:val="002A068A"/>
    <w:rsid w:val="002A4000"/>
    <w:rsid w:val="002A498D"/>
    <w:rsid w:val="002B0C48"/>
    <w:rsid w:val="002B2279"/>
    <w:rsid w:val="002B3856"/>
    <w:rsid w:val="002B6DE3"/>
    <w:rsid w:val="002C079A"/>
    <w:rsid w:val="002C1616"/>
    <w:rsid w:val="002C4D54"/>
    <w:rsid w:val="002C4F24"/>
    <w:rsid w:val="002C5999"/>
    <w:rsid w:val="002C70A3"/>
    <w:rsid w:val="002D0F3E"/>
    <w:rsid w:val="002D10A6"/>
    <w:rsid w:val="002D1453"/>
    <w:rsid w:val="002D2A2E"/>
    <w:rsid w:val="002E06EF"/>
    <w:rsid w:val="002E4E6E"/>
    <w:rsid w:val="002E5A57"/>
    <w:rsid w:val="002E7FF3"/>
    <w:rsid w:val="002F07B1"/>
    <w:rsid w:val="002F0AA8"/>
    <w:rsid w:val="002F2CC8"/>
    <w:rsid w:val="002F325D"/>
    <w:rsid w:val="002F596E"/>
    <w:rsid w:val="002F5E68"/>
    <w:rsid w:val="00301134"/>
    <w:rsid w:val="00304818"/>
    <w:rsid w:val="00306DD1"/>
    <w:rsid w:val="00310165"/>
    <w:rsid w:val="00310A53"/>
    <w:rsid w:val="00311890"/>
    <w:rsid w:val="00314AC4"/>
    <w:rsid w:val="00314FA3"/>
    <w:rsid w:val="0032069B"/>
    <w:rsid w:val="00320BC1"/>
    <w:rsid w:val="00322040"/>
    <w:rsid w:val="00327526"/>
    <w:rsid w:val="00332063"/>
    <w:rsid w:val="0033213F"/>
    <w:rsid w:val="00332B2E"/>
    <w:rsid w:val="00333767"/>
    <w:rsid w:val="00336329"/>
    <w:rsid w:val="0034482A"/>
    <w:rsid w:val="00344A29"/>
    <w:rsid w:val="00344D67"/>
    <w:rsid w:val="00345B79"/>
    <w:rsid w:val="00345BAE"/>
    <w:rsid w:val="00345F62"/>
    <w:rsid w:val="00346924"/>
    <w:rsid w:val="0035280E"/>
    <w:rsid w:val="00352B70"/>
    <w:rsid w:val="0035541B"/>
    <w:rsid w:val="00356F31"/>
    <w:rsid w:val="00356FEA"/>
    <w:rsid w:val="003632AD"/>
    <w:rsid w:val="00370337"/>
    <w:rsid w:val="0037142E"/>
    <w:rsid w:val="00373931"/>
    <w:rsid w:val="0037498D"/>
    <w:rsid w:val="00374EC2"/>
    <w:rsid w:val="00381B06"/>
    <w:rsid w:val="003846AF"/>
    <w:rsid w:val="003846D6"/>
    <w:rsid w:val="00385724"/>
    <w:rsid w:val="003863E8"/>
    <w:rsid w:val="00386C7E"/>
    <w:rsid w:val="00391A7F"/>
    <w:rsid w:val="00394233"/>
    <w:rsid w:val="003950DF"/>
    <w:rsid w:val="00396078"/>
    <w:rsid w:val="003A08DE"/>
    <w:rsid w:val="003A0A80"/>
    <w:rsid w:val="003A22E6"/>
    <w:rsid w:val="003A3918"/>
    <w:rsid w:val="003A3F14"/>
    <w:rsid w:val="003A697F"/>
    <w:rsid w:val="003A6BB8"/>
    <w:rsid w:val="003B16B2"/>
    <w:rsid w:val="003B18BA"/>
    <w:rsid w:val="003B237A"/>
    <w:rsid w:val="003B35D8"/>
    <w:rsid w:val="003B6A1F"/>
    <w:rsid w:val="003C03B0"/>
    <w:rsid w:val="003C14DE"/>
    <w:rsid w:val="003C14EB"/>
    <w:rsid w:val="003C73EC"/>
    <w:rsid w:val="003D26F5"/>
    <w:rsid w:val="003D2DB7"/>
    <w:rsid w:val="003D33BC"/>
    <w:rsid w:val="003E0F24"/>
    <w:rsid w:val="003E13C4"/>
    <w:rsid w:val="003E2272"/>
    <w:rsid w:val="003E58EF"/>
    <w:rsid w:val="003E7020"/>
    <w:rsid w:val="003E72CE"/>
    <w:rsid w:val="003F0672"/>
    <w:rsid w:val="003F2D26"/>
    <w:rsid w:val="003F3230"/>
    <w:rsid w:val="003F4109"/>
    <w:rsid w:val="00402F66"/>
    <w:rsid w:val="0040713E"/>
    <w:rsid w:val="00410799"/>
    <w:rsid w:val="00413C2B"/>
    <w:rsid w:val="00414482"/>
    <w:rsid w:val="00414E84"/>
    <w:rsid w:val="00415295"/>
    <w:rsid w:val="004154E0"/>
    <w:rsid w:val="00415A38"/>
    <w:rsid w:val="0041660E"/>
    <w:rsid w:val="00423561"/>
    <w:rsid w:val="004241AE"/>
    <w:rsid w:val="004254A6"/>
    <w:rsid w:val="00426471"/>
    <w:rsid w:val="00426591"/>
    <w:rsid w:val="004266AC"/>
    <w:rsid w:val="004305B4"/>
    <w:rsid w:val="004315EC"/>
    <w:rsid w:val="00433BBE"/>
    <w:rsid w:val="00434B21"/>
    <w:rsid w:val="004352B9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53C1D"/>
    <w:rsid w:val="00453E5D"/>
    <w:rsid w:val="00457527"/>
    <w:rsid w:val="00460CC1"/>
    <w:rsid w:val="00461B44"/>
    <w:rsid w:val="00463C70"/>
    <w:rsid w:val="00465441"/>
    <w:rsid w:val="004671D3"/>
    <w:rsid w:val="00471022"/>
    <w:rsid w:val="004723E3"/>
    <w:rsid w:val="00472DCA"/>
    <w:rsid w:val="0047420F"/>
    <w:rsid w:val="00475D80"/>
    <w:rsid w:val="004825A5"/>
    <w:rsid w:val="00483081"/>
    <w:rsid w:val="00484967"/>
    <w:rsid w:val="00491160"/>
    <w:rsid w:val="00492718"/>
    <w:rsid w:val="00495794"/>
    <w:rsid w:val="00496828"/>
    <w:rsid w:val="004A0B9F"/>
    <w:rsid w:val="004A3B3B"/>
    <w:rsid w:val="004A3F90"/>
    <w:rsid w:val="004A6B6B"/>
    <w:rsid w:val="004B19D1"/>
    <w:rsid w:val="004B1F3F"/>
    <w:rsid w:val="004B3DDF"/>
    <w:rsid w:val="004B7B66"/>
    <w:rsid w:val="004C0DDD"/>
    <w:rsid w:val="004C1B31"/>
    <w:rsid w:val="004C2E0B"/>
    <w:rsid w:val="004C32C0"/>
    <w:rsid w:val="004C458B"/>
    <w:rsid w:val="004C7A09"/>
    <w:rsid w:val="004D20C4"/>
    <w:rsid w:val="004D228C"/>
    <w:rsid w:val="004D242A"/>
    <w:rsid w:val="004D5BED"/>
    <w:rsid w:val="004D5DC0"/>
    <w:rsid w:val="004D744F"/>
    <w:rsid w:val="004D7672"/>
    <w:rsid w:val="004E12B7"/>
    <w:rsid w:val="004E2A76"/>
    <w:rsid w:val="004E3297"/>
    <w:rsid w:val="004E5133"/>
    <w:rsid w:val="004F0904"/>
    <w:rsid w:val="004F0986"/>
    <w:rsid w:val="004F457C"/>
    <w:rsid w:val="004F4953"/>
    <w:rsid w:val="004F6021"/>
    <w:rsid w:val="00500FFD"/>
    <w:rsid w:val="00501B0F"/>
    <w:rsid w:val="00501B6C"/>
    <w:rsid w:val="00503461"/>
    <w:rsid w:val="005051EE"/>
    <w:rsid w:val="005073D3"/>
    <w:rsid w:val="00510192"/>
    <w:rsid w:val="005121C2"/>
    <w:rsid w:val="005123EB"/>
    <w:rsid w:val="00512555"/>
    <w:rsid w:val="0051530D"/>
    <w:rsid w:val="0051784C"/>
    <w:rsid w:val="00520A05"/>
    <w:rsid w:val="005218E9"/>
    <w:rsid w:val="0052484B"/>
    <w:rsid w:val="005273CF"/>
    <w:rsid w:val="005275EE"/>
    <w:rsid w:val="00544269"/>
    <w:rsid w:val="0054457B"/>
    <w:rsid w:val="0054638C"/>
    <w:rsid w:val="005511B4"/>
    <w:rsid w:val="00553239"/>
    <w:rsid w:val="005574F2"/>
    <w:rsid w:val="00564908"/>
    <w:rsid w:val="00565644"/>
    <w:rsid w:val="00565E08"/>
    <w:rsid w:val="00571655"/>
    <w:rsid w:val="005722A6"/>
    <w:rsid w:val="00572B6A"/>
    <w:rsid w:val="00575AEB"/>
    <w:rsid w:val="00580EDF"/>
    <w:rsid w:val="00584222"/>
    <w:rsid w:val="00586603"/>
    <w:rsid w:val="00587B64"/>
    <w:rsid w:val="00590A93"/>
    <w:rsid w:val="00591A65"/>
    <w:rsid w:val="0059203B"/>
    <w:rsid w:val="00594413"/>
    <w:rsid w:val="00594ECC"/>
    <w:rsid w:val="00595635"/>
    <w:rsid w:val="00597E63"/>
    <w:rsid w:val="005A065A"/>
    <w:rsid w:val="005A10A9"/>
    <w:rsid w:val="005A2664"/>
    <w:rsid w:val="005A4DB8"/>
    <w:rsid w:val="005A570F"/>
    <w:rsid w:val="005A5A14"/>
    <w:rsid w:val="005B07ED"/>
    <w:rsid w:val="005B0C4F"/>
    <w:rsid w:val="005B1931"/>
    <w:rsid w:val="005B2782"/>
    <w:rsid w:val="005B27A5"/>
    <w:rsid w:val="005B4A6D"/>
    <w:rsid w:val="005B5D2A"/>
    <w:rsid w:val="005C194A"/>
    <w:rsid w:val="005C229A"/>
    <w:rsid w:val="005C2BAF"/>
    <w:rsid w:val="005C3AC6"/>
    <w:rsid w:val="005C41BF"/>
    <w:rsid w:val="005C5C7B"/>
    <w:rsid w:val="005C68EA"/>
    <w:rsid w:val="005D0ECE"/>
    <w:rsid w:val="005D0FB7"/>
    <w:rsid w:val="005D1BA8"/>
    <w:rsid w:val="005D1E69"/>
    <w:rsid w:val="005D4AD3"/>
    <w:rsid w:val="005E2848"/>
    <w:rsid w:val="005E34B3"/>
    <w:rsid w:val="005E3A6C"/>
    <w:rsid w:val="005E5374"/>
    <w:rsid w:val="005E7744"/>
    <w:rsid w:val="005F0D82"/>
    <w:rsid w:val="005F2344"/>
    <w:rsid w:val="005F266A"/>
    <w:rsid w:val="005F268E"/>
    <w:rsid w:val="005F4636"/>
    <w:rsid w:val="005F4665"/>
    <w:rsid w:val="005F792B"/>
    <w:rsid w:val="00601567"/>
    <w:rsid w:val="0060159D"/>
    <w:rsid w:val="00601FCF"/>
    <w:rsid w:val="0060392F"/>
    <w:rsid w:val="0060474B"/>
    <w:rsid w:val="00605472"/>
    <w:rsid w:val="00605F68"/>
    <w:rsid w:val="0060692B"/>
    <w:rsid w:val="006106D6"/>
    <w:rsid w:val="00611AD0"/>
    <w:rsid w:val="00612A20"/>
    <w:rsid w:val="006200B8"/>
    <w:rsid w:val="006207AA"/>
    <w:rsid w:val="00620F3C"/>
    <w:rsid w:val="006222E1"/>
    <w:rsid w:val="0062578D"/>
    <w:rsid w:val="00625ABF"/>
    <w:rsid w:val="00626180"/>
    <w:rsid w:val="0062750C"/>
    <w:rsid w:val="00627707"/>
    <w:rsid w:val="006309AC"/>
    <w:rsid w:val="00630FB4"/>
    <w:rsid w:val="006320CE"/>
    <w:rsid w:val="006324A8"/>
    <w:rsid w:val="00633045"/>
    <w:rsid w:val="006339E1"/>
    <w:rsid w:val="0063668E"/>
    <w:rsid w:val="00640212"/>
    <w:rsid w:val="00642FD4"/>
    <w:rsid w:val="006432CD"/>
    <w:rsid w:val="006472DE"/>
    <w:rsid w:val="006473AB"/>
    <w:rsid w:val="00650139"/>
    <w:rsid w:val="00650ABA"/>
    <w:rsid w:val="00650E47"/>
    <w:rsid w:val="006510DB"/>
    <w:rsid w:val="00651339"/>
    <w:rsid w:val="006516C5"/>
    <w:rsid w:val="006530C0"/>
    <w:rsid w:val="0065310C"/>
    <w:rsid w:val="0065375E"/>
    <w:rsid w:val="006560BF"/>
    <w:rsid w:val="00656AA0"/>
    <w:rsid w:val="006578C5"/>
    <w:rsid w:val="006618B9"/>
    <w:rsid w:val="0066468C"/>
    <w:rsid w:val="0066539B"/>
    <w:rsid w:val="00666EBD"/>
    <w:rsid w:val="006678EF"/>
    <w:rsid w:val="0067150D"/>
    <w:rsid w:val="00671A14"/>
    <w:rsid w:val="00671DF5"/>
    <w:rsid w:val="00671F12"/>
    <w:rsid w:val="00672E4F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90363"/>
    <w:rsid w:val="00690FE7"/>
    <w:rsid w:val="0069319C"/>
    <w:rsid w:val="0069404A"/>
    <w:rsid w:val="00695871"/>
    <w:rsid w:val="006962F2"/>
    <w:rsid w:val="00696EE5"/>
    <w:rsid w:val="00697225"/>
    <w:rsid w:val="006A1169"/>
    <w:rsid w:val="006A3081"/>
    <w:rsid w:val="006A46C0"/>
    <w:rsid w:val="006A4A2B"/>
    <w:rsid w:val="006A59AD"/>
    <w:rsid w:val="006A6CB0"/>
    <w:rsid w:val="006B19AC"/>
    <w:rsid w:val="006B450C"/>
    <w:rsid w:val="006B7468"/>
    <w:rsid w:val="006B78B5"/>
    <w:rsid w:val="006B7D02"/>
    <w:rsid w:val="006C01A2"/>
    <w:rsid w:val="006C1923"/>
    <w:rsid w:val="006C1955"/>
    <w:rsid w:val="006C3B66"/>
    <w:rsid w:val="006C5F92"/>
    <w:rsid w:val="006C6BFC"/>
    <w:rsid w:val="006C6F28"/>
    <w:rsid w:val="006D13FA"/>
    <w:rsid w:val="006D16B1"/>
    <w:rsid w:val="006D274A"/>
    <w:rsid w:val="006D31AA"/>
    <w:rsid w:val="006D4568"/>
    <w:rsid w:val="006E47FB"/>
    <w:rsid w:val="006E4D39"/>
    <w:rsid w:val="006F234D"/>
    <w:rsid w:val="006F3049"/>
    <w:rsid w:val="006F43EC"/>
    <w:rsid w:val="006F5D62"/>
    <w:rsid w:val="006F5F39"/>
    <w:rsid w:val="006F63CA"/>
    <w:rsid w:val="006F6D0C"/>
    <w:rsid w:val="006F79C2"/>
    <w:rsid w:val="006F7D21"/>
    <w:rsid w:val="00701109"/>
    <w:rsid w:val="00702653"/>
    <w:rsid w:val="00703BBE"/>
    <w:rsid w:val="00704002"/>
    <w:rsid w:val="0070695C"/>
    <w:rsid w:val="00710178"/>
    <w:rsid w:val="0071276D"/>
    <w:rsid w:val="00712DF5"/>
    <w:rsid w:val="00716331"/>
    <w:rsid w:val="00717DDD"/>
    <w:rsid w:val="007238F0"/>
    <w:rsid w:val="007259F8"/>
    <w:rsid w:val="0072665B"/>
    <w:rsid w:val="00727535"/>
    <w:rsid w:val="00727923"/>
    <w:rsid w:val="0073089F"/>
    <w:rsid w:val="00731856"/>
    <w:rsid w:val="007319EA"/>
    <w:rsid w:val="007321D3"/>
    <w:rsid w:val="00732D27"/>
    <w:rsid w:val="00733282"/>
    <w:rsid w:val="0073410B"/>
    <w:rsid w:val="00734AC8"/>
    <w:rsid w:val="007362FB"/>
    <w:rsid w:val="00736744"/>
    <w:rsid w:val="00742E1E"/>
    <w:rsid w:val="00742E54"/>
    <w:rsid w:val="00743B42"/>
    <w:rsid w:val="0074484A"/>
    <w:rsid w:val="007511ED"/>
    <w:rsid w:val="00751688"/>
    <w:rsid w:val="0075196D"/>
    <w:rsid w:val="00751ECD"/>
    <w:rsid w:val="00753F03"/>
    <w:rsid w:val="00753FD0"/>
    <w:rsid w:val="00755D1B"/>
    <w:rsid w:val="00756A41"/>
    <w:rsid w:val="007602DB"/>
    <w:rsid w:val="00762DDA"/>
    <w:rsid w:val="007639CC"/>
    <w:rsid w:val="0077127D"/>
    <w:rsid w:val="00771EB2"/>
    <w:rsid w:val="007757FA"/>
    <w:rsid w:val="00780DB2"/>
    <w:rsid w:val="0078289E"/>
    <w:rsid w:val="007843D9"/>
    <w:rsid w:val="007849C6"/>
    <w:rsid w:val="0078711A"/>
    <w:rsid w:val="00795534"/>
    <w:rsid w:val="007A24EC"/>
    <w:rsid w:val="007A292E"/>
    <w:rsid w:val="007A2AE4"/>
    <w:rsid w:val="007A5197"/>
    <w:rsid w:val="007A56D3"/>
    <w:rsid w:val="007A770F"/>
    <w:rsid w:val="007B080C"/>
    <w:rsid w:val="007B222A"/>
    <w:rsid w:val="007B32B4"/>
    <w:rsid w:val="007B3BFC"/>
    <w:rsid w:val="007B57B2"/>
    <w:rsid w:val="007B70AB"/>
    <w:rsid w:val="007C13D4"/>
    <w:rsid w:val="007C17EB"/>
    <w:rsid w:val="007C2B2A"/>
    <w:rsid w:val="007C4B24"/>
    <w:rsid w:val="007C4CE2"/>
    <w:rsid w:val="007C624C"/>
    <w:rsid w:val="007C7684"/>
    <w:rsid w:val="007D2752"/>
    <w:rsid w:val="007D28DD"/>
    <w:rsid w:val="007D5AD0"/>
    <w:rsid w:val="007D5BFC"/>
    <w:rsid w:val="007D669E"/>
    <w:rsid w:val="007D6873"/>
    <w:rsid w:val="007D6E72"/>
    <w:rsid w:val="007D79F7"/>
    <w:rsid w:val="007E3BB2"/>
    <w:rsid w:val="007E517D"/>
    <w:rsid w:val="007E5524"/>
    <w:rsid w:val="007F0134"/>
    <w:rsid w:val="007F26AE"/>
    <w:rsid w:val="007F4AD7"/>
    <w:rsid w:val="007F5147"/>
    <w:rsid w:val="0080096A"/>
    <w:rsid w:val="008017E3"/>
    <w:rsid w:val="00804A59"/>
    <w:rsid w:val="00807FEC"/>
    <w:rsid w:val="0081072C"/>
    <w:rsid w:val="008114FE"/>
    <w:rsid w:val="00814317"/>
    <w:rsid w:val="008165CB"/>
    <w:rsid w:val="00816615"/>
    <w:rsid w:val="008177D0"/>
    <w:rsid w:val="008207E7"/>
    <w:rsid w:val="00820F33"/>
    <w:rsid w:val="008210D5"/>
    <w:rsid w:val="0082241B"/>
    <w:rsid w:val="00822577"/>
    <w:rsid w:val="008237F2"/>
    <w:rsid w:val="00832218"/>
    <w:rsid w:val="008330C4"/>
    <w:rsid w:val="00833223"/>
    <w:rsid w:val="00836035"/>
    <w:rsid w:val="00836368"/>
    <w:rsid w:val="0083739C"/>
    <w:rsid w:val="00840CD2"/>
    <w:rsid w:val="00843528"/>
    <w:rsid w:val="0085040D"/>
    <w:rsid w:val="00850C6C"/>
    <w:rsid w:val="00852AAE"/>
    <w:rsid w:val="00854223"/>
    <w:rsid w:val="00856D89"/>
    <w:rsid w:val="008601D8"/>
    <w:rsid w:val="00862C60"/>
    <w:rsid w:val="00863AF3"/>
    <w:rsid w:val="008641B1"/>
    <w:rsid w:val="008647B9"/>
    <w:rsid w:val="0086581F"/>
    <w:rsid w:val="008671EA"/>
    <w:rsid w:val="008742BB"/>
    <w:rsid w:val="00874649"/>
    <w:rsid w:val="00874995"/>
    <w:rsid w:val="00875CD3"/>
    <w:rsid w:val="00875FEA"/>
    <w:rsid w:val="008760F3"/>
    <w:rsid w:val="008833F8"/>
    <w:rsid w:val="008835B3"/>
    <w:rsid w:val="008855D5"/>
    <w:rsid w:val="00885854"/>
    <w:rsid w:val="00893117"/>
    <w:rsid w:val="008955D4"/>
    <w:rsid w:val="008A0349"/>
    <w:rsid w:val="008A0915"/>
    <w:rsid w:val="008A0D12"/>
    <w:rsid w:val="008A10A9"/>
    <w:rsid w:val="008A1299"/>
    <w:rsid w:val="008A18CA"/>
    <w:rsid w:val="008A26F0"/>
    <w:rsid w:val="008A3875"/>
    <w:rsid w:val="008A3DCF"/>
    <w:rsid w:val="008A5062"/>
    <w:rsid w:val="008A659B"/>
    <w:rsid w:val="008B15F2"/>
    <w:rsid w:val="008B5F11"/>
    <w:rsid w:val="008B7C64"/>
    <w:rsid w:val="008C438A"/>
    <w:rsid w:val="008C4F79"/>
    <w:rsid w:val="008C5E93"/>
    <w:rsid w:val="008C74C1"/>
    <w:rsid w:val="008C77FC"/>
    <w:rsid w:val="008D04F0"/>
    <w:rsid w:val="008D1BC4"/>
    <w:rsid w:val="008D34EC"/>
    <w:rsid w:val="008D3770"/>
    <w:rsid w:val="008D3853"/>
    <w:rsid w:val="008D479E"/>
    <w:rsid w:val="008D48B5"/>
    <w:rsid w:val="008D7B2B"/>
    <w:rsid w:val="008D7FBD"/>
    <w:rsid w:val="008F1DD8"/>
    <w:rsid w:val="008F4678"/>
    <w:rsid w:val="008F4BC5"/>
    <w:rsid w:val="008F6855"/>
    <w:rsid w:val="00901396"/>
    <w:rsid w:val="00902F8F"/>
    <w:rsid w:val="00903788"/>
    <w:rsid w:val="00904222"/>
    <w:rsid w:val="00904581"/>
    <w:rsid w:val="009057F0"/>
    <w:rsid w:val="00905875"/>
    <w:rsid w:val="00905969"/>
    <w:rsid w:val="009077F2"/>
    <w:rsid w:val="009106E1"/>
    <w:rsid w:val="009226E4"/>
    <w:rsid w:val="00922ECA"/>
    <w:rsid w:val="009251CF"/>
    <w:rsid w:val="00925B53"/>
    <w:rsid w:val="00932461"/>
    <w:rsid w:val="00933337"/>
    <w:rsid w:val="00933781"/>
    <w:rsid w:val="00933A3A"/>
    <w:rsid w:val="0093447A"/>
    <w:rsid w:val="00936688"/>
    <w:rsid w:val="00937782"/>
    <w:rsid w:val="00941D7F"/>
    <w:rsid w:val="00941FC3"/>
    <w:rsid w:val="00942520"/>
    <w:rsid w:val="00942827"/>
    <w:rsid w:val="009430FB"/>
    <w:rsid w:val="00943436"/>
    <w:rsid w:val="0094529B"/>
    <w:rsid w:val="009456F1"/>
    <w:rsid w:val="0094570F"/>
    <w:rsid w:val="00945FF4"/>
    <w:rsid w:val="0095369C"/>
    <w:rsid w:val="00956F07"/>
    <w:rsid w:val="00957462"/>
    <w:rsid w:val="00957ACF"/>
    <w:rsid w:val="00957D27"/>
    <w:rsid w:val="009601DA"/>
    <w:rsid w:val="00960ADA"/>
    <w:rsid w:val="00963C9D"/>
    <w:rsid w:val="009642A5"/>
    <w:rsid w:val="0096610A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010D"/>
    <w:rsid w:val="00982D46"/>
    <w:rsid w:val="009910BF"/>
    <w:rsid w:val="009927DA"/>
    <w:rsid w:val="0099285B"/>
    <w:rsid w:val="00995630"/>
    <w:rsid w:val="00996F76"/>
    <w:rsid w:val="00997946"/>
    <w:rsid w:val="009A2B6C"/>
    <w:rsid w:val="009A529A"/>
    <w:rsid w:val="009B1BDA"/>
    <w:rsid w:val="009B315E"/>
    <w:rsid w:val="009B4F11"/>
    <w:rsid w:val="009B5199"/>
    <w:rsid w:val="009B7308"/>
    <w:rsid w:val="009B738C"/>
    <w:rsid w:val="009C3A9D"/>
    <w:rsid w:val="009C450D"/>
    <w:rsid w:val="009C4948"/>
    <w:rsid w:val="009D1E3B"/>
    <w:rsid w:val="009D3A97"/>
    <w:rsid w:val="009D4EB1"/>
    <w:rsid w:val="009E3669"/>
    <w:rsid w:val="009E5589"/>
    <w:rsid w:val="009E7598"/>
    <w:rsid w:val="009E7969"/>
    <w:rsid w:val="009E7AB5"/>
    <w:rsid w:val="009E7EBA"/>
    <w:rsid w:val="009F1565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4BE0"/>
    <w:rsid w:val="00A05760"/>
    <w:rsid w:val="00A05E29"/>
    <w:rsid w:val="00A05E83"/>
    <w:rsid w:val="00A07A6C"/>
    <w:rsid w:val="00A124C6"/>
    <w:rsid w:val="00A20458"/>
    <w:rsid w:val="00A21CD0"/>
    <w:rsid w:val="00A25DF0"/>
    <w:rsid w:val="00A2640F"/>
    <w:rsid w:val="00A30C1C"/>
    <w:rsid w:val="00A30C9A"/>
    <w:rsid w:val="00A30D6F"/>
    <w:rsid w:val="00A31DEE"/>
    <w:rsid w:val="00A32B8B"/>
    <w:rsid w:val="00A34CA2"/>
    <w:rsid w:val="00A359F2"/>
    <w:rsid w:val="00A378CF"/>
    <w:rsid w:val="00A37ED1"/>
    <w:rsid w:val="00A41B68"/>
    <w:rsid w:val="00A41C1F"/>
    <w:rsid w:val="00A426BE"/>
    <w:rsid w:val="00A43071"/>
    <w:rsid w:val="00A45B91"/>
    <w:rsid w:val="00A472A2"/>
    <w:rsid w:val="00A47FE9"/>
    <w:rsid w:val="00A5052D"/>
    <w:rsid w:val="00A50E46"/>
    <w:rsid w:val="00A57DC4"/>
    <w:rsid w:val="00A6148F"/>
    <w:rsid w:val="00A61615"/>
    <w:rsid w:val="00A64A92"/>
    <w:rsid w:val="00A66276"/>
    <w:rsid w:val="00A716D4"/>
    <w:rsid w:val="00A722D6"/>
    <w:rsid w:val="00A754DB"/>
    <w:rsid w:val="00A76337"/>
    <w:rsid w:val="00A856D0"/>
    <w:rsid w:val="00A879D3"/>
    <w:rsid w:val="00A93296"/>
    <w:rsid w:val="00A93CDC"/>
    <w:rsid w:val="00A94915"/>
    <w:rsid w:val="00A95B47"/>
    <w:rsid w:val="00A969D6"/>
    <w:rsid w:val="00A96B04"/>
    <w:rsid w:val="00AA0056"/>
    <w:rsid w:val="00AA0ACD"/>
    <w:rsid w:val="00AA1D45"/>
    <w:rsid w:val="00AA3ABE"/>
    <w:rsid w:val="00AA5370"/>
    <w:rsid w:val="00AA6526"/>
    <w:rsid w:val="00AA7F19"/>
    <w:rsid w:val="00AB1564"/>
    <w:rsid w:val="00AB65D9"/>
    <w:rsid w:val="00AB7A31"/>
    <w:rsid w:val="00AB7BB6"/>
    <w:rsid w:val="00AB7C45"/>
    <w:rsid w:val="00AB7C68"/>
    <w:rsid w:val="00AC14AE"/>
    <w:rsid w:val="00AC3254"/>
    <w:rsid w:val="00AC4A8B"/>
    <w:rsid w:val="00AC5B54"/>
    <w:rsid w:val="00AC7586"/>
    <w:rsid w:val="00AC7F46"/>
    <w:rsid w:val="00AD19EA"/>
    <w:rsid w:val="00AD21AA"/>
    <w:rsid w:val="00AD252E"/>
    <w:rsid w:val="00AD277A"/>
    <w:rsid w:val="00AD45E9"/>
    <w:rsid w:val="00AD47B0"/>
    <w:rsid w:val="00AD6ED7"/>
    <w:rsid w:val="00AE6176"/>
    <w:rsid w:val="00AE62DF"/>
    <w:rsid w:val="00AE7AF4"/>
    <w:rsid w:val="00AF4797"/>
    <w:rsid w:val="00B02435"/>
    <w:rsid w:val="00B057B2"/>
    <w:rsid w:val="00B06144"/>
    <w:rsid w:val="00B069B0"/>
    <w:rsid w:val="00B06D35"/>
    <w:rsid w:val="00B10CBF"/>
    <w:rsid w:val="00B113CC"/>
    <w:rsid w:val="00B17A7A"/>
    <w:rsid w:val="00B204CB"/>
    <w:rsid w:val="00B209CE"/>
    <w:rsid w:val="00B20C15"/>
    <w:rsid w:val="00B228BA"/>
    <w:rsid w:val="00B24BED"/>
    <w:rsid w:val="00B310C3"/>
    <w:rsid w:val="00B32494"/>
    <w:rsid w:val="00B32E64"/>
    <w:rsid w:val="00B33947"/>
    <w:rsid w:val="00B33C2F"/>
    <w:rsid w:val="00B3473D"/>
    <w:rsid w:val="00B357FF"/>
    <w:rsid w:val="00B36B92"/>
    <w:rsid w:val="00B40C47"/>
    <w:rsid w:val="00B43E3F"/>
    <w:rsid w:val="00B4402E"/>
    <w:rsid w:val="00B4430F"/>
    <w:rsid w:val="00B4501D"/>
    <w:rsid w:val="00B45413"/>
    <w:rsid w:val="00B45759"/>
    <w:rsid w:val="00B458FA"/>
    <w:rsid w:val="00B46D9C"/>
    <w:rsid w:val="00B47285"/>
    <w:rsid w:val="00B51CF8"/>
    <w:rsid w:val="00B5655E"/>
    <w:rsid w:val="00B56D3E"/>
    <w:rsid w:val="00B6611B"/>
    <w:rsid w:val="00B66D88"/>
    <w:rsid w:val="00B71B84"/>
    <w:rsid w:val="00B72639"/>
    <w:rsid w:val="00B72DAF"/>
    <w:rsid w:val="00B74329"/>
    <w:rsid w:val="00B758BA"/>
    <w:rsid w:val="00B82D69"/>
    <w:rsid w:val="00B83585"/>
    <w:rsid w:val="00B8372B"/>
    <w:rsid w:val="00B84E12"/>
    <w:rsid w:val="00B852AD"/>
    <w:rsid w:val="00B8561B"/>
    <w:rsid w:val="00B904F7"/>
    <w:rsid w:val="00B9066D"/>
    <w:rsid w:val="00B92CBF"/>
    <w:rsid w:val="00B9398E"/>
    <w:rsid w:val="00B94190"/>
    <w:rsid w:val="00B96A45"/>
    <w:rsid w:val="00B96EE0"/>
    <w:rsid w:val="00B9730C"/>
    <w:rsid w:val="00BA1758"/>
    <w:rsid w:val="00BA30F3"/>
    <w:rsid w:val="00BA47B4"/>
    <w:rsid w:val="00BB12C7"/>
    <w:rsid w:val="00BB1816"/>
    <w:rsid w:val="00BB247C"/>
    <w:rsid w:val="00BB7FF2"/>
    <w:rsid w:val="00BC1F8E"/>
    <w:rsid w:val="00BC208E"/>
    <w:rsid w:val="00BC3158"/>
    <w:rsid w:val="00BC3844"/>
    <w:rsid w:val="00BC40EA"/>
    <w:rsid w:val="00BC6628"/>
    <w:rsid w:val="00BC7F45"/>
    <w:rsid w:val="00BD7854"/>
    <w:rsid w:val="00BE1CBB"/>
    <w:rsid w:val="00BE4188"/>
    <w:rsid w:val="00BF302B"/>
    <w:rsid w:val="00BF562F"/>
    <w:rsid w:val="00BF66C9"/>
    <w:rsid w:val="00C0180C"/>
    <w:rsid w:val="00C02065"/>
    <w:rsid w:val="00C04B44"/>
    <w:rsid w:val="00C05395"/>
    <w:rsid w:val="00C101CF"/>
    <w:rsid w:val="00C1114B"/>
    <w:rsid w:val="00C11F04"/>
    <w:rsid w:val="00C1343B"/>
    <w:rsid w:val="00C14DA4"/>
    <w:rsid w:val="00C15121"/>
    <w:rsid w:val="00C15597"/>
    <w:rsid w:val="00C169CA"/>
    <w:rsid w:val="00C17487"/>
    <w:rsid w:val="00C2097B"/>
    <w:rsid w:val="00C22DBF"/>
    <w:rsid w:val="00C23276"/>
    <w:rsid w:val="00C242FE"/>
    <w:rsid w:val="00C353A9"/>
    <w:rsid w:val="00C37EAD"/>
    <w:rsid w:val="00C40B81"/>
    <w:rsid w:val="00C42A5E"/>
    <w:rsid w:val="00C42D8D"/>
    <w:rsid w:val="00C44149"/>
    <w:rsid w:val="00C44F81"/>
    <w:rsid w:val="00C45058"/>
    <w:rsid w:val="00C46961"/>
    <w:rsid w:val="00C46B57"/>
    <w:rsid w:val="00C47DD8"/>
    <w:rsid w:val="00C50AC2"/>
    <w:rsid w:val="00C53177"/>
    <w:rsid w:val="00C561CC"/>
    <w:rsid w:val="00C57D2F"/>
    <w:rsid w:val="00C60121"/>
    <w:rsid w:val="00C61407"/>
    <w:rsid w:val="00C62943"/>
    <w:rsid w:val="00C62A16"/>
    <w:rsid w:val="00C62D2B"/>
    <w:rsid w:val="00C6373D"/>
    <w:rsid w:val="00C63EB6"/>
    <w:rsid w:val="00C649F1"/>
    <w:rsid w:val="00C7393B"/>
    <w:rsid w:val="00C74674"/>
    <w:rsid w:val="00C74B61"/>
    <w:rsid w:val="00C77D6B"/>
    <w:rsid w:val="00C82955"/>
    <w:rsid w:val="00C82B0A"/>
    <w:rsid w:val="00C84D24"/>
    <w:rsid w:val="00C857DF"/>
    <w:rsid w:val="00C86814"/>
    <w:rsid w:val="00C9259B"/>
    <w:rsid w:val="00C94A48"/>
    <w:rsid w:val="00C95758"/>
    <w:rsid w:val="00C9666F"/>
    <w:rsid w:val="00C968BC"/>
    <w:rsid w:val="00CA11D9"/>
    <w:rsid w:val="00CA1966"/>
    <w:rsid w:val="00CA2459"/>
    <w:rsid w:val="00CA3978"/>
    <w:rsid w:val="00CA4CDF"/>
    <w:rsid w:val="00CB0021"/>
    <w:rsid w:val="00CB168C"/>
    <w:rsid w:val="00CB4776"/>
    <w:rsid w:val="00CB59C1"/>
    <w:rsid w:val="00CB5A6A"/>
    <w:rsid w:val="00CB79BB"/>
    <w:rsid w:val="00CC0228"/>
    <w:rsid w:val="00CC110D"/>
    <w:rsid w:val="00CC2148"/>
    <w:rsid w:val="00CC245D"/>
    <w:rsid w:val="00CC2C3D"/>
    <w:rsid w:val="00CC2C43"/>
    <w:rsid w:val="00CC5841"/>
    <w:rsid w:val="00CC6911"/>
    <w:rsid w:val="00CD00BB"/>
    <w:rsid w:val="00CD28C9"/>
    <w:rsid w:val="00CD2E51"/>
    <w:rsid w:val="00CD49B6"/>
    <w:rsid w:val="00CD52BE"/>
    <w:rsid w:val="00CD5551"/>
    <w:rsid w:val="00CD58E5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D9F"/>
    <w:rsid w:val="00CE4EEF"/>
    <w:rsid w:val="00CE59F4"/>
    <w:rsid w:val="00CE73F8"/>
    <w:rsid w:val="00CF0DA3"/>
    <w:rsid w:val="00CF1DF9"/>
    <w:rsid w:val="00CF2F2F"/>
    <w:rsid w:val="00CF405A"/>
    <w:rsid w:val="00CF4100"/>
    <w:rsid w:val="00CF5158"/>
    <w:rsid w:val="00CF63AA"/>
    <w:rsid w:val="00CF6851"/>
    <w:rsid w:val="00CF7C88"/>
    <w:rsid w:val="00D000AE"/>
    <w:rsid w:val="00D05093"/>
    <w:rsid w:val="00D0750E"/>
    <w:rsid w:val="00D1017B"/>
    <w:rsid w:val="00D113BF"/>
    <w:rsid w:val="00D13BB2"/>
    <w:rsid w:val="00D1532A"/>
    <w:rsid w:val="00D1677D"/>
    <w:rsid w:val="00D2004C"/>
    <w:rsid w:val="00D23422"/>
    <w:rsid w:val="00D25F27"/>
    <w:rsid w:val="00D37601"/>
    <w:rsid w:val="00D43C25"/>
    <w:rsid w:val="00D4437B"/>
    <w:rsid w:val="00D51D62"/>
    <w:rsid w:val="00D535D9"/>
    <w:rsid w:val="00D549BA"/>
    <w:rsid w:val="00D5640B"/>
    <w:rsid w:val="00D566CE"/>
    <w:rsid w:val="00D60B04"/>
    <w:rsid w:val="00D619CA"/>
    <w:rsid w:val="00D62295"/>
    <w:rsid w:val="00D626ED"/>
    <w:rsid w:val="00D63C25"/>
    <w:rsid w:val="00D66AA9"/>
    <w:rsid w:val="00D70FEA"/>
    <w:rsid w:val="00D71ACB"/>
    <w:rsid w:val="00D751C7"/>
    <w:rsid w:val="00D82ACE"/>
    <w:rsid w:val="00D839CF"/>
    <w:rsid w:val="00D85C41"/>
    <w:rsid w:val="00D87D65"/>
    <w:rsid w:val="00D938E0"/>
    <w:rsid w:val="00D96E66"/>
    <w:rsid w:val="00D96F6B"/>
    <w:rsid w:val="00DA1224"/>
    <w:rsid w:val="00DA594A"/>
    <w:rsid w:val="00DA5AE2"/>
    <w:rsid w:val="00DA7EA6"/>
    <w:rsid w:val="00DA7F7E"/>
    <w:rsid w:val="00DB220B"/>
    <w:rsid w:val="00DB2821"/>
    <w:rsid w:val="00DB49AD"/>
    <w:rsid w:val="00DC0362"/>
    <w:rsid w:val="00DC197E"/>
    <w:rsid w:val="00DC1E28"/>
    <w:rsid w:val="00DC340D"/>
    <w:rsid w:val="00DC6BD0"/>
    <w:rsid w:val="00DD0B7E"/>
    <w:rsid w:val="00DD463A"/>
    <w:rsid w:val="00DD5B7B"/>
    <w:rsid w:val="00DD6F4A"/>
    <w:rsid w:val="00DD7469"/>
    <w:rsid w:val="00DE0703"/>
    <w:rsid w:val="00DE0D89"/>
    <w:rsid w:val="00DE1D5A"/>
    <w:rsid w:val="00DE555E"/>
    <w:rsid w:val="00DE6A0B"/>
    <w:rsid w:val="00DE768C"/>
    <w:rsid w:val="00DF0DE7"/>
    <w:rsid w:val="00DF0E40"/>
    <w:rsid w:val="00DF1C3B"/>
    <w:rsid w:val="00DF441D"/>
    <w:rsid w:val="00E0352F"/>
    <w:rsid w:val="00E04EC3"/>
    <w:rsid w:val="00E10D2D"/>
    <w:rsid w:val="00E1287C"/>
    <w:rsid w:val="00E1394C"/>
    <w:rsid w:val="00E13A85"/>
    <w:rsid w:val="00E14CE3"/>
    <w:rsid w:val="00E17615"/>
    <w:rsid w:val="00E17DD0"/>
    <w:rsid w:val="00E21B59"/>
    <w:rsid w:val="00E2259A"/>
    <w:rsid w:val="00E255A3"/>
    <w:rsid w:val="00E25BC1"/>
    <w:rsid w:val="00E262EF"/>
    <w:rsid w:val="00E27FA7"/>
    <w:rsid w:val="00E30BB0"/>
    <w:rsid w:val="00E34FA7"/>
    <w:rsid w:val="00E360A6"/>
    <w:rsid w:val="00E41393"/>
    <w:rsid w:val="00E46DB0"/>
    <w:rsid w:val="00E507BB"/>
    <w:rsid w:val="00E50994"/>
    <w:rsid w:val="00E5243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3B20"/>
    <w:rsid w:val="00E645C4"/>
    <w:rsid w:val="00E6556C"/>
    <w:rsid w:val="00E731E0"/>
    <w:rsid w:val="00E74C06"/>
    <w:rsid w:val="00E75FFE"/>
    <w:rsid w:val="00E762ED"/>
    <w:rsid w:val="00E7715F"/>
    <w:rsid w:val="00E81720"/>
    <w:rsid w:val="00E8219F"/>
    <w:rsid w:val="00E82331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6D7E"/>
    <w:rsid w:val="00E97206"/>
    <w:rsid w:val="00EA174B"/>
    <w:rsid w:val="00EA2504"/>
    <w:rsid w:val="00EA7ECF"/>
    <w:rsid w:val="00EB1CF7"/>
    <w:rsid w:val="00EB4D4C"/>
    <w:rsid w:val="00EB6B7E"/>
    <w:rsid w:val="00EB6E97"/>
    <w:rsid w:val="00EC0D78"/>
    <w:rsid w:val="00EC0DCC"/>
    <w:rsid w:val="00EC1FC6"/>
    <w:rsid w:val="00EC3422"/>
    <w:rsid w:val="00EC3DA7"/>
    <w:rsid w:val="00EC4826"/>
    <w:rsid w:val="00EC49E4"/>
    <w:rsid w:val="00EC4DED"/>
    <w:rsid w:val="00EC7700"/>
    <w:rsid w:val="00EC79FE"/>
    <w:rsid w:val="00ED1780"/>
    <w:rsid w:val="00ED3076"/>
    <w:rsid w:val="00ED4AB4"/>
    <w:rsid w:val="00EE0F8E"/>
    <w:rsid w:val="00EE4925"/>
    <w:rsid w:val="00EE4A87"/>
    <w:rsid w:val="00EF1009"/>
    <w:rsid w:val="00EF3811"/>
    <w:rsid w:val="00EF3BCB"/>
    <w:rsid w:val="00EF52BA"/>
    <w:rsid w:val="00EF6669"/>
    <w:rsid w:val="00F06FB9"/>
    <w:rsid w:val="00F10DBD"/>
    <w:rsid w:val="00F1248A"/>
    <w:rsid w:val="00F12572"/>
    <w:rsid w:val="00F125AB"/>
    <w:rsid w:val="00F133E0"/>
    <w:rsid w:val="00F13E0B"/>
    <w:rsid w:val="00F14DEC"/>
    <w:rsid w:val="00F158B7"/>
    <w:rsid w:val="00F210A3"/>
    <w:rsid w:val="00F269F3"/>
    <w:rsid w:val="00F2771F"/>
    <w:rsid w:val="00F27D9F"/>
    <w:rsid w:val="00F3147C"/>
    <w:rsid w:val="00F33865"/>
    <w:rsid w:val="00F34C3E"/>
    <w:rsid w:val="00F35B93"/>
    <w:rsid w:val="00F35CED"/>
    <w:rsid w:val="00F35F8D"/>
    <w:rsid w:val="00F36E0E"/>
    <w:rsid w:val="00F378BE"/>
    <w:rsid w:val="00F37AFB"/>
    <w:rsid w:val="00F42568"/>
    <w:rsid w:val="00F44D57"/>
    <w:rsid w:val="00F46E93"/>
    <w:rsid w:val="00F53742"/>
    <w:rsid w:val="00F54BAA"/>
    <w:rsid w:val="00F54F9B"/>
    <w:rsid w:val="00F55E79"/>
    <w:rsid w:val="00F5601A"/>
    <w:rsid w:val="00F61F38"/>
    <w:rsid w:val="00F66AD2"/>
    <w:rsid w:val="00F725B5"/>
    <w:rsid w:val="00F73923"/>
    <w:rsid w:val="00F74184"/>
    <w:rsid w:val="00F754C0"/>
    <w:rsid w:val="00F75D8D"/>
    <w:rsid w:val="00F75E3A"/>
    <w:rsid w:val="00F77361"/>
    <w:rsid w:val="00F8181F"/>
    <w:rsid w:val="00F81BE4"/>
    <w:rsid w:val="00F86613"/>
    <w:rsid w:val="00F8785C"/>
    <w:rsid w:val="00F91441"/>
    <w:rsid w:val="00F924CF"/>
    <w:rsid w:val="00F93780"/>
    <w:rsid w:val="00F943A6"/>
    <w:rsid w:val="00F96F99"/>
    <w:rsid w:val="00F974DD"/>
    <w:rsid w:val="00F9763E"/>
    <w:rsid w:val="00FA1840"/>
    <w:rsid w:val="00FA399F"/>
    <w:rsid w:val="00FA57EA"/>
    <w:rsid w:val="00FB146D"/>
    <w:rsid w:val="00FB153F"/>
    <w:rsid w:val="00FB227B"/>
    <w:rsid w:val="00FB511A"/>
    <w:rsid w:val="00FB5804"/>
    <w:rsid w:val="00FB76E8"/>
    <w:rsid w:val="00FB7A1F"/>
    <w:rsid w:val="00FC13F4"/>
    <w:rsid w:val="00FC1D44"/>
    <w:rsid w:val="00FC235C"/>
    <w:rsid w:val="00FC2C09"/>
    <w:rsid w:val="00FC3330"/>
    <w:rsid w:val="00FC4286"/>
    <w:rsid w:val="00FC4D73"/>
    <w:rsid w:val="00FC63F2"/>
    <w:rsid w:val="00FC697C"/>
    <w:rsid w:val="00FC6D0A"/>
    <w:rsid w:val="00FD1815"/>
    <w:rsid w:val="00FD32CD"/>
    <w:rsid w:val="00FD3526"/>
    <w:rsid w:val="00FD379C"/>
    <w:rsid w:val="00FD3C1E"/>
    <w:rsid w:val="00FD7A05"/>
    <w:rsid w:val="00FE0C9A"/>
    <w:rsid w:val="00FE27D2"/>
    <w:rsid w:val="00FE3B5F"/>
    <w:rsid w:val="00FE5964"/>
    <w:rsid w:val="00FF2C7A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qFormat="1"/>
    <w:lsdException w:name="heading 4" w:semiHidden="0" w:uiPriority="9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D7FBD"/>
    <w:rPr>
      <w:sz w:val="24"/>
      <w:szCs w:val="24"/>
    </w:rPr>
  </w:style>
  <w:style w:type="paragraph" w:styleId="1">
    <w:name w:val="heading 1"/>
    <w:basedOn w:val="a2"/>
    <w:next w:val="a2"/>
    <w:link w:val="10"/>
    <w:uiPriority w:val="99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uiPriority w:val="99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uiPriority w:val="99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link w:val="23"/>
    <w:uiPriority w:val="99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link w:val="a9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4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0">
    <w:name w:val="page number"/>
    <w:basedOn w:val="a3"/>
    <w:uiPriority w:val="99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1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2">
    <w:name w:val="Title"/>
    <w:basedOn w:val="a2"/>
    <w:link w:val="af3"/>
    <w:qFormat/>
    <w:rsid w:val="00301134"/>
    <w:pPr>
      <w:jc w:val="center"/>
    </w:pPr>
    <w:rPr>
      <w:b/>
      <w:szCs w:val="20"/>
    </w:rPr>
  </w:style>
  <w:style w:type="character" w:customStyle="1" w:styleId="af3">
    <w:name w:val="Название Знак"/>
    <w:link w:val="af2"/>
    <w:rsid w:val="00301134"/>
    <w:rPr>
      <w:b/>
      <w:sz w:val="24"/>
    </w:rPr>
  </w:style>
  <w:style w:type="table" w:styleId="af4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Emphasis"/>
    <w:basedOn w:val="a3"/>
    <w:qFormat/>
    <w:rsid w:val="00AD21AA"/>
    <w:rPr>
      <w:i/>
      <w:iCs/>
    </w:rPr>
  </w:style>
  <w:style w:type="paragraph" w:styleId="af6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7">
    <w:name w:val="annotation text"/>
    <w:basedOn w:val="a2"/>
    <w:link w:val="af8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8">
    <w:name w:val="Текст примечания Знак"/>
    <w:basedOn w:val="a3"/>
    <w:link w:val="af7"/>
    <w:uiPriority w:val="99"/>
    <w:rsid w:val="002B0C48"/>
    <w:rPr>
      <w:rFonts w:eastAsiaTheme="minorHAnsi"/>
    </w:rPr>
  </w:style>
  <w:style w:type="character" w:styleId="af9">
    <w:name w:val="annotation reference"/>
    <w:basedOn w:val="a3"/>
    <w:uiPriority w:val="99"/>
    <w:unhideWhenUsed/>
    <w:rsid w:val="002B0C48"/>
  </w:style>
  <w:style w:type="paragraph" w:styleId="afa">
    <w:name w:val="Body Text Indent"/>
    <w:basedOn w:val="a2"/>
    <w:link w:val="afb"/>
    <w:rsid w:val="00E96D7E"/>
    <w:pPr>
      <w:spacing w:after="120"/>
      <w:ind w:left="283"/>
    </w:pPr>
  </w:style>
  <w:style w:type="character" w:customStyle="1" w:styleId="afb">
    <w:name w:val="Основной текст с отступом Знак"/>
    <w:basedOn w:val="a3"/>
    <w:link w:val="afa"/>
    <w:rsid w:val="00E96D7E"/>
    <w:rPr>
      <w:sz w:val="24"/>
      <w:szCs w:val="24"/>
    </w:rPr>
  </w:style>
  <w:style w:type="character" w:customStyle="1" w:styleId="ac">
    <w:name w:val="Верхний колонтитул Знак"/>
    <w:basedOn w:val="a3"/>
    <w:link w:val="ab"/>
    <w:uiPriority w:val="9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с отступом 2 Знак"/>
    <w:basedOn w:val="a3"/>
    <w:link w:val="22"/>
    <w:uiPriority w:val="99"/>
    <w:rsid w:val="002D10A6"/>
    <w:rPr>
      <w:b/>
      <w:sz w:val="24"/>
      <w:szCs w:val="24"/>
    </w:rPr>
  </w:style>
  <w:style w:type="character" w:customStyle="1" w:styleId="ae">
    <w:name w:val="Нижний колонтитул Знак"/>
    <w:basedOn w:val="a3"/>
    <w:link w:val="ad"/>
    <w:uiPriority w:val="99"/>
    <w:rsid w:val="00BF562F"/>
    <w:rPr>
      <w:sz w:val="24"/>
      <w:szCs w:val="24"/>
    </w:rPr>
  </w:style>
  <w:style w:type="table" w:customStyle="1" w:styleId="12">
    <w:name w:val="Сетка таблицы1"/>
    <w:basedOn w:val="a4"/>
    <w:next w:val="af4"/>
    <w:rsid w:val="00135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link w:val="20"/>
    <w:rsid w:val="00A66276"/>
    <w:rPr>
      <w:rFonts w:ascii="Arial" w:hAnsi="Arial"/>
      <w:sz w:val="24"/>
    </w:rPr>
  </w:style>
  <w:style w:type="character" w:customStyle="1" w:styleId="40">
    <w:name w:val="Заголовок 4 Знак"/>
    <w:basedOn w:val="a3"/>
    <w:link w:val="4"/>
    <w:uiPriority w:val="99"/>
    <w:rsid w:val="00C04B44"/>
    <w:rPr>
      <w:b/>
      <w:bCs/>
      <w:sz w:val="24"/>
      <w:szCs w:val="24"/>
    </w:rPr>
  </w:style>
  <w:style w:type="character" w:customStyle="1" w:styleId="10">
    <w:name w:val="Заголовок 1 Знак"/>
    <w:basedOn w:val="a3"/>
    <w:link w:val="1"/>
    <w:uiPriority w:val="99"/>
    <w:rsid w:val="00732D27"/>
    <w:rPr>
      <w:rFonts w:ascii="Arial" w:hAnsi="Arial"/>
      <w:b/>
      <w:kern w:val="28"/>
      <w:sz w:val="40"/>
    </w:rPr>
  </w:style>
  <w:style w:type="character" w:customStyle="1" w:styleId="a7">
    <w:name w:val="Основной текст Знак"/>
    <w:basedOn w:val="a3"/>
    <w:link w:val="a6"/>
    <w:rsid w:val="00732D27"/>
    <w:rPr>
      <w:sz w:val="24"/>
      <w:szCs w:val="24"/>
    </w:rPr>
  </w:style>
  <w:style w:type="character" w:customStyle="1" w:styleId="a9">
    <w:name w:val="Текст выноски Знак"/>
    <w:basedOn w:val="a3"/>
    <w:link w:val="a8"/>
    <w:semiHidden/>
    <w:rsid w:val="003C14DE"/>
    <w:rPr>
      <w:rFonts w:ascii="Tahoma" w:hAnsi="Tahoma" w:cs="Tahoma"/>
      <w:sz w:val="16"/>
      <w:szCs w:val="16"/>
    </w:rPr>
  </w:style>
  <w:style w:type="paragraph" w:styleId="afc">
    <w:name w:val="Subtitle"/>
    <w:basedOn w:val="a2"/>
    <w:link w:val="afd"/>
    <w:qFormat/>
    <w:rsid w:val="00503461"/>
    <w:pPr>
      <w:jc w:val="center"/>
    </w:pPr>
    <w:rPr>
      <w:rFonts w:ascii="Arial" w:hAnsi="Arial"/>
      <w:szCs w:val="20"/>
    </w:rPr>
  </w:style>
  <w:style w:type="character" w:customStyle="1" w:styleId="afd">
    <w:name w:val="Подзаголовок Знак"/>
    <w:basedOn w:val="a3"/>
    <w:link w:val="afc"/>
    <w:rsid w:val="00503461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qFormat="1"/>
    <w:lsdException w:name="heading 4" w:semiHidden="0" w:uiPriority="9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D7FBD"/>
    <w:rPr>
      <w:sz w:val="24"/>
      <w:szCs w:val="24"/>
    </w:rPr>
  </w:style>
  <w:style w:type="paragraph" w:styleId="1">
    <w:name w:val="heading 1"/>
    <w:basedOn w:val="a2"/>
    <w:next w:val="a2"/>
    <w:link w:val="10"/>
    <w:uiPriority w:val="99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uiPriority w:val="99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uiPriority w:val="99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link w:val="23"/>
    <w:uiPriority w:val="99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link w:val="a9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4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0">
    <w:name w:val="page number"/>
    <w:basedOn w:val="a3"/>
    <w:uiPriority w:val="99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1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2">
    <w:name w:val="Title"/>
    <w:basedOn w:val="a2"/>
    <w:link w:val="af3"/>
    <w:qFormat/>
    <w:rsid w:val="00301134"/>
    <w:pPr>
      <w:jc w:val="center"/>
    </w:pPr>
    <w:rPr>
      <w:b/>
      <w:szCs w:val="20"/>
    </w:rPr>
  </w:style>
  <w:style w:type="character" w:customStyle="1" w:styleId="af3">
    <w:name w:val="Название Знак"/>
    <w:link w:val="af2"/>
    <w:rsid w:val="00301134"/>
    <w:rPr>
      <w:b/>
      <w:sz w:val="24"/>
    </w:rPr>
  </w:style>
  <w:style w:type="table" w:styleId="af4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Emphasis"/>
    <w:basedOn w:val="a3"/>
    <w:qFormat/>
    <w:rsid w:val="00AD21AA"/>
    <w:rPr>
      <w:i/>
      <w:iCs/>
    </w:rPr>
  </w:style>
  <w:style w:type="paragraph" w:styleId="af6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7">
    <w:name w:val="annotation text"/>
    <w:basedOn w:val="a2"/>
    <w:link w:val="af8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8">
    <w:name w:val="Текст примечания Знак"/>
    <w:basedOn w:val="a3"/>
    <w:link w:val="af7"/>
    <w:uiPriority w:val="99"/>
    <w:rsid w:val="002B0C48"/>
    <w:rPr>
      <w:rFonts w:eastAsiaTheme="minorHAnsi"/>
    </w:rPr>
  </w:style>
  <w:style w:type="character" w:styleId="af9">
    <w:name w:val="annotation reference"/>
    <w:basedOn w:val="a3"/>
    <w:uiPriority w:val="99"/>
    <w:unhideWhenUsed/>
    <w:rsid w:val="002B0C48"/>
  </w:style>
  <w:style w:type="paragraph" w:styleId="afa">
    <w:name w:val="Body Text Indent"/>
    <w:basedOn w:val="a2"/>
    <w:link w:val="afb"/>
    <w:rsid w:val="00E96D7E"/>
    <w:pPr>
      <w:spacing w:after="120"/>
      <w:ind w:left="283"/>
    </w:pPr>
  </w:style>
  <w:style w:type="character" w:customStyle="1" w:styleId="afb">
    <w:name w:val="Основной текст с отступом Знак"/>
    <w:basedOn w:val="a3"/>
    <w:link w:val="afa"/>
    <w:rsid w:val="00E96D7E"/>
    <w:rPr>
      <w:sz w:val="24"/>
      <w:szCs w:val="24"/>
    </w:rPr>
  </w:style>
  <w:style w:type="character" w:customStyle="1" w:styleId="ac">
    <w:name w:val="Верхний колонтитул Знак"/>
    <w:basedOn w:val="a3"/>
    <w:link w:val="ab"/>
    <w:uiPriority w:val="9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с отступом 2 Знак"/>
    <w:basedOn w:val="a3"/>
    <w:link w:val="22"/>
    <w:uiPriority w:val="99"/>
    <w:rsid w:val="002D10A6"/>
    <w:rPr>
      <w:b/>
      <w:sz w:val="24"/>
      <w:szCs w:val="24"/>
    </w:rPr>
  </w:style>
  <w:style w:type="character" w:customStyle="1" w:styleId="ae">
    <w:name w:val="Нижний колонтитул Знак"/>
    <w:basedOn w:val="a3"/>
    <w:link w:val="ad"/>
    <w:uiPriority w:val="99"/>
    <w:rsid w:val="00BF562F"/>
    <w:rPr>
      <w:sz w:val="24"/>
      <w:szCs w:val="24"/>
    </w:rPr>
  </w:style>
  <w:style w:type="table" w:customStyle="1" w:styleId="12">
    <w:name w:val="Сетка таблицы1"/>
    <w:basedOn w:val="a4"/>
    <w:next w:val="af4"/>
    <w:rsid w:val="00135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link w:val="20"/>
    <w:rsid w:val="00A66276"/>
    <w:rPr>
      <w:rFonts w:ascii="Arial" w:hAnsi="Arial"/>
      <w:sz w:val="24"/>
    </w:rPr>
  </w:style>
  <w:style w:type="character" w:customStyle="1" w:styleId="40">
    <w:name w:val="Заголовок 4 Знак"/>
    <w:basedOn w:val="a3"/>
    <w:link w:val="4"/>
    <w:uiPriority w:val="99"/>
    <w:rsid w:val="00C04B44"/>
    <w:rPr>
      <w:b/>
      <w:bCs/>
      <w:sz w:val="24"/>
      <w:szCs w:val="24"/>
    </w:rPr>
  </w:style>
  <w:style w:type="character" w:customStyle="1" w:styleId="10">
    <w:name w:val="Заголовок 1 Знак"/>
    <w:basedOn w:val="a3"/>
    <w:link w:val="1"/>
    <w:uiPriority w:val="99"/>
    <w:rsid w:val="00732D27"/>
    <w:rPr>
      <w:rFonts w:ascii="Arial" w:hAnsi="Arial"/>
      <w:b/>
      <w:kern w:val="28"/>
      <w:sz w:val="40"/>
    </w:rPr>
  </w:style>
  <w:style w:type="character" w:customStyle="1" w:styleId="a7">
    <w:name w:val="Основной текст Знак"/>
    <w:basedOn w:val="a3"/>
    <w:link w:val="a6"/>
    <w:rsid w:val="00732D27"/>
    <w:rPr>
      <w:sz w:val="24"/>
      <w:szCs w:val="24"/>
    </w:rPr>
  </w:style>
  <w:style w:type="character" w:customStyle="1" w:styleId="a9">
    <w:name w:val="Текст выноски Знак"/>
    <w:basedOn w:val="a3"/>
    <w:link w:val="a8"/>
    <w:semiHidden/>
    <w:rsid w:val="003C14DE"/>
    <w:rPr>
      <w:rFonts w:ascii="Tahoma" w:hAnsi="Tahoma" w:cs="Tahoma"/>
      <w:sz w:val="16"/>
      <w:szCs w:val="16"/>
    </w:rPr>
  </w:style>
  <w:style w:type="paragraph" w:styleId="afc">
    <w:name w:val="Subtitle"/>
    <w:basedOn w:val="a2"/>
    <w:link w:val="afd"/>
    <w:qFormat/>
    <w:rsid w:val="00503461"/>
    <w:pPr>
      <w:jc w:val="center"/>
    </w:pPr>
    <w:rPr>
      <w:rFonts w:ascii="Arial" w:hAnsi="Arial"/>
      <w:szCs w:val="20"/>
    </w:rPr>
  </w:style>
  <w:style w:type="character" w:customStyle="1" w:styleId="afd">
    <w:name w:val="Подзаголовок Знак"/>
    <w:basedOn w:val="a3"/>
    <w:link w:val="afc"/>
    <w:rsid w:val="00503461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81168-48ED-4BF8-878C-26F20BDD2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9A85F3ED</Template>
  <TotalTime>205</TotalTime>
  <Pages>57</Pages>
  <Words>13925</Words>
  <Characters>79379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93118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Анастасия Кошурина</cp:lastModifiedBy>
  <cp:revision>14</cp:revision>
  <cp:lastPrinted>2013-09-18T05:02:00Z</cp:lastPrinted>
  <dcterms:created xsi:type="dcterms:W3CDTF">2013-08-19T08:47:00Z</dcterms:created>
  <dcterms:modified xsi:type="dcterms:W3CDTF">2013-10-14T11:03:00Z</dcterms:modified>
</cp:coreProperties>
</file>